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7074" w14:paraId="ecf7074" w:rsidRDefault="00DA49E3" w:rsidP="00910611" w:rsidR="00DA49E3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49E3" w:rsidP="00910611" w:rsidR="00DA49E3">
      <w:r>
        <w:rPr>
          <w:rFonts w:eastAsia="MS Mincho"/>
        </w:rPr>
        <w:t xml:space="preserve">  REPUBLIKA HRVATSKA</w:t>
      </w:r>
    </w:p>
    <w:p w:rsidRDefault="00DA49E3" w:rsidP="00910611" w:rsidR="00DA49E3">
      <w:r>
        <w:rPr>
          <w:rFonts w:eastAsia="MS Mincho"/>
        </w:rPr>
        <w:t>TRGOVAČKI SUD U RIJECI</w:t>
      </w:r>
    </w:p>
    <w:p w:rsidRDefault="00DA49E3" w:rsidR="00DA49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49E3" w:rsidP="00910611" w:rsidR="00DA49E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DE5199">
        <w:t>573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94F13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DE5199">
        <w:rPr>
          <w:b/>
          <w:bCs/>
        </w:rPr>
        <w:t xml:space="preserve">BORNA jednostavno </w:t>
      </w:r>
      <w:r w:rsidR="00DE5199" w:rsidRPr="00DE5199">
        <w:rPr>
          <w:b/>
          <w:bCs/>
        </w:rPr>
        <w:t>društv</w:t>
      </w:r>
      <w:r w:rsidR="00DE5199">
        <w:rPr>
          <w:b/>
          <w:bCs/>
        </w:rPr>
        <w:t>o s ograničenom odgovornošću za završne radove u građevinarstvo, Bakar – dio, Nautička 12/B, OIB 57163731872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E5199">
        <w:t>19. veljače 2016.</w:t>
      </w:r>
      <w:r>
        <w:t xml:space="preserve"> godine iznosi </w:t>
      </w:r>
      <w:r w:rsidR="00DE5199">
        <w:rPr>
          <w:b/>
        </w:rPr>
        <w:t>46.013,45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9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E5199">
      <w:t>573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49E3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9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9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9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9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9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9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9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9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jednostavno društvo s ograničenom odgovornošću za završne radove u građevinarstvu</izvorni_sadrzaj>
    <derivirana_varijabla naziv="DomainObject.Predmet.ProtustrankaFormated_1">  BORNA jednostavno društvo s ograničenom odgovornošću za završne radove u građevinarstvu</derivirana_varijabla>
  </DomainObject.Predmet.ProtustrankaFormated>
  <DomainObject.Predmet.ProtustrankaFormatedOIB>
    <izvorni_sadrzaj>  BORNA jednostavno društvo s ograničenom odgovornošću za završne radove u građevinarstvu, OIB 57163731872</izvorni_sadrzaj>
    <derivirana_varijabla naziv="DomainObject.Predmet.ProtustrankaFormatedOIB_1">  BORNA jednostavno društvo s ograničenom odgovornošću za završne radove u građevinarstvu, OIB 57163731872</derivirana_varijabla>
  </DomainObject.Predmet.ProtustrankaFormatedOIB>
  <DomainObject.Predmet.ProtustrankaFormatedWithAdress>
    <izvorni_sadrzaj> BORNA jednostavno društvo s ograničenom odgovornošću za završne radove u građevinarstvu, Nautička 12B, 51222 Bakar</izvorni_sadrzaj>
    <derivirana_varijabla naziv="DomainObject.Predmet.ProtustrankaFormatedWithAdress_1"> BORNA jednostavno društvo s ograničenom odgovornošću za završne radove u građevinarstvu, Nautička 12B, 51222 Bakar</derivirana_varijabla>
  </DomainObject.Predmet.ProtustrankaFormatedWithAdress>
  <DomainObject.Predmet.ProtustrankaFormatedWithAdressOIB>
    <izvorni_sadrzaj> BORNA jednostavno društvo s ograničenom odgovornošću za završne radove u građevinarstvu, OIB 57163731872, Nautička 12B, 51222 Bakar</izvorni_sadrzaj>
    <derivirana_varijabla naziv="DomainObject.Predmet.ProtustrankaFormatedWithAdressOIB_1"> BORNA jednostavno društvo s ograničenom odgovornošću za završne radove u građevinarstvu, OIB 57163731872, Nautička 12B, 51222 Bakar</derivirana_varijabla>
  </DomainObject.Predmet.ProtustrankaFormatedWithAdressOIB>
  <DomainObject.Predmet.ProtustrankaWithAdress>
    <izvorni_sadrzaj>BORNA jednostavno društvo s ograničenom odgovornošću za završne radove u građevinarstvu Nautička 12B, 51222 Bakar</izvorni_sadrzaj>
    <derivirana_varijabla naziv="DomainObject.Predmet.ProtustrankaWithAdress_1">BORNA jednostavno društvo s ograničenom odgovornošću za završne radove u građevinarstvu Nautička 12B, 51222 Bakar</derivirana_varijabla>
  </DomainObject.Predmet.ProtustrankaWithAdress>
  <DomainObject.Predmet.ProtustrankaWithAdressOIB>
    <izvorni_sadrzaj>BORNA jednostavno društvo s ograničenom odgovornošću za završne radove u građevinarstvu, OIB 57163731872, Nautička 12B, 51222 Bakar</izvorni_sadrzaj>
    <derivirana_varijabla naziv="DomainObject.Predmet.ProtustrankaWithAdressOIB_1">BORNA jednostavno društvo s ograničenom odgovornošću za završne radove u građevinarstvu, OIB 57163731872, Nautička 12B, 51222 Bakar</derivirana_varijabla>
  </DomainObject.Predmet.ProtustrankaWithAdressOIB>
  <DomainObject.Predmet.ProtustrankaNazivFormated>
    <izvorni_sadrzaj>BORNA jednostavno društvo s ograničenom odgovornošću za završne radove u građevinarstvu</izvorni_sadrzaj>
    <derivirana_varijabla naziv="DomainObject.Predmet.ProtustrankaNazivFormated_1">BORNA jednostavno društvo s ograničenom odgovornošću za završne radove u građevinarstvu</derivirana_varijabla>
  </DomainObject.Predmet.ProtustrankaNazivFormated>
  <DomainObject.Predmet.ProtustrankaNazivFormatedOIB>
    <izvorni_sadrzaj>BORNA jednostavno društvo s ograničenom odgovornošću za završne radove u građevinarstvu, OIB 57163731872</izvorni_sadrzaj>
    <derivirana_varijabla naziv="DomainObject.Predmet.ProtustrankaNazivFormatedOIB_1">BORNA jednostavno društvo s ograničenom odgovornošću za završne radove u građevinarstvu, OIB 57163731872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BORNA jednostavno društvo s ograničenom odgovornošću za završne radove u građevinarstvu</item>
    </izvorni_sadrzaj>
    <derivirana_varijabla naziv="DomainObject.Predmet.ProtuStrankaListFormated_1">
      <item>BORNA jednostavno društvo s ograničenom odgovornošću za završne radove u građevinarstvu</item>
    </derivirana_varijabla>
  </DomainObject.Predmet.ProtuStrankaListFormated>
  <DomainObject.Predmet.ProtuStrankaListFormatedOIB>
    <izvorni_sadrzaj>
      <item>BORNA jednostavno društvo s ograničenom odgovornošću za završne radove u građevinarstvu, OIB 57163731872</item>
    </izvorni_sadrzaj>
    <derivirana_varijabla naziv="DomainObject.Predmet.ProtuStrankaListFormatedOIB_1">
      <item>BORNA jednostavno društvo s ograničenom odgovornošću za završne radove u građevinarstvu, OIB 57163731872</item>
    </derivirana_varijabla>
  </DomainObject.Predmet.ProtuStrankaListFormatedOIB>
  <DomainObject.Predmet.ProtuStrankaListFormatedWithAdress>
    <izvorni_sadrzaj>
      <item>BORNA jednostavno društvo s ograničenom odgovornošću za završne radove u građevinarstvu, Nautička 12B, 51222 Bakar</item>
    </izvorni_sadrzaj>
    <derivirana_varijabla naziv="DomainObject.Predmet.ProtuStrankaListFormatedWithAdress_1">
      <item>BORNA jednostavno društvo s ograničenom odgovornošću za završne radove u građevinarstvu, Nautička 12B, 51222 Bakar</item>
    </derivirana_varijabla>
  </DomainObject.Predmet.ProtuStrankaListFormatedWithAdress>
  <DomainObject.Predmet.ProtuStrankaListFormatedWithAdressOIB>
    <izvorni_sadrzaj>
      <item>BORNA jednostavno društvo s ograničenom odgovornošću za završne radove u građevinarstvu, OIB 57163731872, Nautička 12B, 51222 Bakar</item>
    </izvorni_sadrzaj>
    <derivirana_varijabla naziv="DomainObject.Predmet.ProtuStrankaListFormatedWithAdressOIB_1">
      <item>BORNA jednostavno društvo s ograničenom odgovornošću za završne radove u građevinarstvu, OIB 57163731872, Nautička 12B, 51222 Bakar</item>
    </derivirana_varijabla>
  </DomainObject.Predmet.ProtuStrankaListFormatedWithAdressOIB>
  <DomainObject.Predmet.ProtuStrankaListNazivFormated>
    <izvorni_sadrzaj>
      <item>BORNA jednostavno društvo s ograničenom odgovornošću za završne radove u građevinarstvu</item>
    </izvorni_sadrzaj>
    <derivirana_varijabla naziv="DomainObject.Predmet.ProtuStrankaListNazivFormated_1">
      <item>BORNA jednostavno društvo s ograničenom odgovornošću za završne radove u građevinarstvu</item>
    </derivirana_varijabla>
  </DomainObject.Predmet.ProtuStrankaListNazivFormated>
  <DomainObject.Predmet.ProtuStrankaListNazivFormatedOIB>
    <izvorni_sadrzaj>
      <item>BORNA jednostavno društvo s ograničenom odgovornošću za završne radove u građevinarstvu, OIB 57163731872</item>
    </izvorni_sadrzaj>
    <derivirana_varijabla naziv="DomainObject.Predmet.ProtuStrankaListNazivFormatedOIB_1">
      <item>BORNA jednostavno društvo s ograničenom odgovornošću za završne radove u građevinarstvu, OIB 57163731872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BORNA jednostavno društvo s ograničenom odgovornošću za završne radove u građevinarstvu</izvorni_sadrzaj>
    <derivirana_varijabla naziv="DomainObject.Predmet.ProtustrankaIDrugi_1">BORNA jednostavno društvo s ograničenom odgovornošću za završne radove u građevinarstvu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BORNA jednostavno društvo s ograničenom odgovornošću za završne radove u građevinarstvu, OIB 57163731872, Nautička 12B, 51222 Bakar</izvorni_sadrzaj>
    <derivirana_varijabla naziv="DomainObject.Predmet.ProtustrankaIDrugiAdressOIB_1">BORNA jednostavno društvo s ograničenom odgovornošću za završne radove u građevinarstvu, OIB 57163731872, Nautička 12B,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BORNA jednostavno društvo s ograničenom odgovornošću za završne radove u građevinarstvu</item>
    </izvorni_sadrzaj>
    <derivirana_varijabla naziv="DomainObject.Predmet.SudioniciListNaziv_1">
      <item>FINA Rijeka</item>
      <item>BORNA jednostavno društvo s ograničenom odgovornošću za završne radove u građevinarstvu</item>
    </derivirana_varijabla>
  </DomainObject.Predmet.SudioniciListNaziv>
  <DomainObject.Predmet.SudioniciListAdressOIB>
    <izvorni_sadrzaj>
      <item>FINA Rijeka, OIB 85821130368, Frana Kurelca 8,51000 Rijeka</item>
      <item>BORNA jednostavno društvo s ograničenom odgovornošću za završne radove u građevinarstvu, OIB 57163731872, Nautička 12B,51222 Bakar</item>
    </izvorni_sadrzaj>
    <derivirana_varijabla naziv="DomainObject.Predmet.SudioniciListAdressOIB_1">
      <item>FINA Rijeka, OIB 85821130368, Frana Kurelca 8,51000 Rijeka</item>
      <item>BORNA jednostavno društvo s ograničenom odgovornošću za završne radove u građevinarstvu, OIB 57163731872, Nautička 12B,51222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57163731872</item>
    </izvorni_sadrzaj>
    <derivirana_varijabla naziv="DomainObject.Predmet.SudioniciListNazivOIB_1">
      <item>, OIB 85821130368</item>
      <item>, OIB 57163731872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18715-087F-47D2-B8C8-88E1D4F67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1476</properties:Characters>
  <properties:Lines>56</properties:Lines>
  <properties:Paragraphs>22</properties:Paragraphs>
  <properties:TotalTime>1501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2016-06-10T13:02:00Z</cp:lastPrinted>
  <dcterms:modified xmlns:xsi="http://www.w3.org/2001/XMLSchema-instance" xsi:type="dcterms:W3CDTF">2016-06-10T13:02:00Z</dcterms:modified>
  <cp:revision>213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