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f506" w14:paraId="d0ff50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4519B3">
        <w:t>460/13-129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4519B3">
        <w:t>6. lipnj</w:t>
      </w:r>
      <w:r w:rsidR="00FD3DE9">
        <w:t>a</w:t>
      </w:r>
      <w:r w:rsidR="00742B80">
        <w:t xml:space="preserve"> </w:t>
      </w:r>
      <w:r w:rsidR="00934057">
        <w:t xml:space="preserve">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4519B3" w:rsidP="00C52426" w:rsidR="001C27F1" w:rsidRPr="00C52426">
      <w:pPr>
        <w:numPr>
          <w:ilvl w:val="0"/>
          <w:numId w:val="24"/>
        </w:numPr>
        <w:jc w:val="both"/>
      </w:pPr>
      <w:r>
        <w:t>92.156,26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519B3">
        <w:t>šes</w:t>
      </w:r>
      <w:r w:rsidR="00FD3DE9">
        <w:t>n</w:t>
      </w:r>
      <w:r w:rsidR="00742B80">
        <w:t>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4519B3">
        <w:t>11. srpnja</w:t>
      </w:r>
      <w:r w:rsidR="00934057">
        <w:t xml:space="preserve">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FD3DE9">
        <w:t>10</w:t>
      </w:r>
      <w:r w:rsidR="00742B80">
        <w:t>,</w:t>
      </w:r>
      <w:r w:rsidR="004519B3">
        <w:t>3</w:t>
      </w:r>
      <w:r w:rsidR="00C752BD">
        <w:t>0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42B80">
        <w:t xml:space="preserve"> </w:t>
      </w:r>
      <w:r w:rsidR="004519B3">
        <w:t>šes</w:t>
      </w:r>
      <w:r w:rsidR="00FD3DE9">
        <w:t>nae</w:t>
      </w:r>
      <w:r w:rsidR="00742B80">
        <w:t>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4519B3">
        <w:t>šes</w:t>
      </w:r>
      <w:r w:rsidR="00FD3DE9">
        <w:t>naestom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742B80">
        <w:t>2</w:t>
      </w:r>
      <w:r w:rsidR="004519B3">
        <w:t>9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742B80">
        <w:t>2</w:t>
      </w:r>
      <w:r w:rsidR="004519B3">
        <w:t>9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>Nakon održanih</w:t>
      </w:r>
      <w:r w:rsidR="004519B3">
        <w:rPr>
          <w:bCs/>
        </w:rPr>
        <w:t xml:space="preserve"> pet</w:t>
      </w:r>
      <w:r w:rsidR="00FD3DE9">
        <w:rPr>
          <w:bCs/>
        </w:rPr>
        <w:t>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4519B3">
        <w:rPr>
          <w:bCs/>
        </w:rPr>
        <w:t>šes</w:t>
      </w:r>
      <w:r w:rsidR="00FD3DE9">
        <w:rPr>
          <w:bCs/>
        </w:rPr>
        <w:t xml:space="preserve">naestoj </w:t>
      </w:r>
      <w:r w:rsidR="00742B80">
        <w:rPr>
          <w:bCs/>
        </w:rPr>
        <w:t xml:space="preserve"> </w:t>
      </w:r>
      <w:r w:rsidR="00ED688D">
        <w:rPr>
          <w:bCs/>
        </w:rPr>
        <w:t xml:space="preserve">javnoj dražbi umanjena je za </w:t>
      </w:r>
      <w:r w:rsidR="004519B3">
        <w:rPr>
          <w:bCs/>
        </w:rPr>
        <w:t>2</w:t>
      </w:r>
      <w:r w:rsidR="00742B80">
        <w:rPr>
          <w:bCs/>
        </w:rPr>
        <w:t>0</w:t>
      </w:r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4519B3">
        <w:t xml:space="preserve">6. lipanj 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>5.  roč.</w:t>
      </w:r>
      <w:r w:rsidR="004519B3">
        <w:t xml:space="preserve"> 11/7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19B3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42B80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8F3B82"/>
    <w:rsid w:val="00901EF5"/>
    <w:rsid w:val="00904741"/>
    <w:rsid w:val="00904805"/>
    <w:rsid w:val="00912616"/>
    <w:rsid w:val="00912CF5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83FF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3DE9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3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3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6CECD-E676-4736-ABDB-ECE6532E1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5105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6201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2017-06-06T06:05:00Z</dcterms:created>
  <dc:creator>Korisnik</dc:creator>
  <cp:lastModifiedBy>Maja Kocijan</cp:lastModifiedBy>
  <cp:lastPrinted>2017-06-06T06:05:00Z</cp:lastPrinted>
  <dcterms:modified xmlns:xsi="http://www.w3.org/2001/XMLSchema-instance" xsi:type="dcterms:W3CDTF">2017-06-06T06:10:00Z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