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AF9A2" w14:paraId="01B132CC" w:rsidRDefault="0054441B" w:rsidP="0054441B" w:rsidR="0054441B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5F66327" w:rsidRDefault="0054441B" w:rsidP="0054441B" w:rsidR="0054441B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84674A2" w:rsidRDefault="0054441B" w:rsidP="0054441B" w:rsidR="0054441B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1F554CC" w:rsidRDefault="0054441B" w:rsidP="0054441B" w:rsidR="0054441B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BC2E229" w:rsidRDefault="0054441B" w:rsidP="0054441B" w:rsidR="0054441B">
      <w:pPr>
        <w:tabs>
          <w:tab w:pos="709" w:val="left"/>
        </w:tabs>
        <w:jc w:val="right"/>
      </w:pPr>
      <w:r>
        <w:t xml:space="preserve">42. St-1812/2017    </w:t>
      </w:r>
    </w:p>
    <w:p w14:textId="77777777" w14:paraId="5E6B26BE" w:rsidRDefault="0054441B" w:rsidP="0054441B" w:rsidR="0054441B">
      <w:pPr>
        <w:tabs>
          <w:tab w:pos="709" w:val="left"/>
        </w:tabs>
        <w:jc w:val="right"/>
      </w:pPr>
    </w:p>
    <w:p w14:textId="77777777" w14:paraId="4FBA3DC9" w:rsidRDefault="0054441B" w:rsidP="0054441B" w:rsidR="0054441B">
      <w:pPr>
        <w:tabs>
          <w:tab w:pos="709" w:val="left"/>
        </w:tabs>
        <w:jc w:val="right"/>
      </w:pPr>
    </w:p>
    <w:p w14:textId="77777777" w14:paraId="36E11E0A" w:rsidRDefault="0054441B" w:rsidP="0054441B" w:rsidR="0054441B">
      <w:pPr>
        <w:tabs>
          <w:tab w:pos="709" w:val="left"/>
        </w:tabs>
        <w:jc w:val="center"/>
      </w:pPr>
      <w:r>
        <w:t>R E P U B L I K A   H R V A T S K A</w:t>
      </w:r>
    </w:p>
    <w:p w14:textId="77777777" w14:paraId="754A2D30" w:rsidRDefault="0054441B" w:rsidP="0054441B" w:rsidR="0054441B">
      <w:pPr>
        <w:tabs>
          <w:tab w:pos="709" w:val="left"/>
        </w:tabs>
        <w:jc w:val="center"/>
      </w:pPr>
    </w:p>
    <w:p w14:textId="77777777" w14:paraId="39B4762F" w:rsidRDefault="0054441B" w:rsidP="0054441B" w:rsidR="0054441B">
      <w:pPr>
        <w:tabs>
          <w:tab w:pos="709" w:val="left"/>
        </w:tabs>
        <w:jc w:val="center"/>
      </w:pPr>
      <w:r>
        <w:t>R J E Š E N J E</w:t>
      </w:r>
    </w:p>
    <w:p w14:textId="77777777" w14:paraId="5B26CA8E" w:rsidRDefault="0054441B" w:rsidP="0054441B" w:rsidR="0054441B">
      <w:pPr>
        <w:tabs>
          <w:tab w:pos="709" w:val="left"/>
        </w:tabs>
        <w:jc w:val="both"/>
      </w:pPr>
    </w:p>
    <w:p w14:textId="77777777" w14:paraId="7A358F7C" w:rsidRDefault="0054441B" w:rsidP="0054441B" w:rsidR="0054441B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ELEPHANT consulting d.o.o. za usluge, turistička agencija, Zagreb, Kneza Borne 2, OIB: 74098424790, dana 6. prosinca 2017.g. </w:t>
      </w:r>
    </w:p>
    <w:p w14:textId="77777777" w14:paraId="73CE8972" w:rsidRDefault="0054441B" w:rsidP="0054441B" w:rsidR="0054441B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557BCEED" w:rsidRDefault="0054441B" w:rsidP="0054441B" w:rsidR="0054441B">
      <w:pPr>
        <w:tabs>
          <w:tab w:pos="709" w:val="left"/>
        </w:tabs>
        <w:jc w:val="center"/>
      </w:pPr>
      <w:r>
        <w:t>r i j e š i o   j e</w:t>
      </w:r>
    </w:p>
    <w:p w14:textId="77777777" w14:paraId="09BE4553" w:rsidRDefault="0054441B" w:rsidP="0054441B" w:rsidR="0054441B">
      <w:pPr>
        <w:tabs>
          <w:tab w:pos="709" w:val="left"/>
        </w:tabs>
        <w:jc w:val="center"/>
      </w:pPr>
    </w:p>
    <w:p w14:textId="77777777" w14:paraId="637631DB" w:rsidRDefault="0054441B" w:rsidP="0054441B" w:rsidR="0054441B">
      <w:pPr>
        <w:tabs>
          <w:tab w:pos="709" w:val="left"/>
        </w:tabs>
        <w:jc w:val="both"/>
      </w:pPr>
    </w:p>
    <w:p w14:textId="77777777" w14:paraId="48637AF2" w:rsidRDefault="0054441B" w:rsidP="0054441B" w:rsidR="0054441B">
      <w:pPr>
        <w:ind w:firstLine="708"/>
        <w:jc w:val="both"/>
      </w:pPr>
      <w:r>
        <w:t xml:space="preserve">I   Otvara se stečajni postupak nad dužnikom ELEPHANT consulting d.o.o. za usluge, turistička agencija, Zagreb, Kneza Borne 2, OIB: 74098424790. </w:t>
      </w:r>
    </w:p>
    <w:p w14:textId="77777777" w14:paraId="2B706E55" w:rsidRDefault="0054441B" w:rsidP="0054441B" w:rsidR="0054441B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1345733F" w:rsidRDefault="0054441B" w:rsidP="0054441B" w:rsidR="0054441B">
      <w:pPr>
        <w:ind w:firstLine="708"/>
        <w:jc w:val="both"/>
      </w:pPr>
      <w:r>
        <w:t xml:space="preserve">  </w:t>
      </w:r>
    </w:p>
    <w:p w14:textId="77777777" w14:paraId="6A62EC7C" w:rsidRDefault="0054441B" w:rsidP="0054441B" w:rsidR="0054441B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Marina Mamić, Zagreb, Kruge 9, OIB: 12021589075.</w:t>
      </w:r>
    </w:p>
    <w:p w14:textId="77777777" w14:paraId="70173E84" w:rsidRDefault="0054441B" w:rsidP="0054441B" w:rsidR="0054441B">
      <w:pPr>
        <w:ind w:firstLine="708"/>
        <w:jc w:val="both"/>
      </w:pPr>
    </w:p>
    <w:p w14:textId="77777777" w14:paraId="46C63641" w:rsidRDefault="0054441B" w:rsidP="0054441B" w:rsidR="0054441B">
      <w:pPr>
        <w:ind w:firstLine="708"/>
        <w:jc w:val="both"/>
      </w:pPr>
      <w:r>
        <w:t>III  Zaključuje se stečajni postupak nad dužnikom ELEPHANT consulting d.o.o. za usluge, turistička agencija, Zagreb, Kneza Borne 2, OIB: 74098424790.</w:t>
      </w:r>
    </w:p>
    <w:p w14:textId="77777777" w14:paraId="3D1C2F75" w:rsidRDefault="0054441B" w:rsidP="0054441B" w:rsidR="0054441B">
      <w:pPr>
        <w:ind w:firstLine="708"/>
        <w:jc w:val="both"/>
      </w:pPr>
      <w:r>
        <w:tab/>
      </w:r>
    </w:p>
    <w:p w14:textId="77777777" w14:paraId="7D557F28" w:rsidRDefault="0054441B" w:rsidP="0054441B" w:rsidR="0054441B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3FC11B3" w:rsidRDefault="0054441B" w:rsidP="0054441B" w:rsidR="0054441B">
      <w:pPr>
        <w:ind w:firstLine="708"/>
        <w:jc w:val="both"/>
      </w:pPr>
    </w:p>
    <w:p w14:textId="77777777" w14:paraId="083FD6B9" w:rsidRDefault="0054441B" w:rsidP="0054441B" w:rsidR="0054441B">
      <w:pPr>
        <w:ind w:firstLine="708"/>
        <w:jc w:val="both"/>
      </w:pPr>
    </w:p>
    <w:p w14:textId="77777777" w14:paraId="141D30C1" w:rsidRDefault="0054441B" w:rsidP="0054441B" w:rsidR="0054441B">
      <w:pPr>
        <w:jc w:val="center"/>
      </w:pPr>
      <w:r>
        <w:t>Obrazloženje</w:t>
      </w:r>
    </w:p>
    <w:p w14:textId="77777777" w14:paraId="3EE422C5" w:rsidRDefault="0054441B" w:rsidP="0054441B" w:rsidR="0054441B">
      <w:pPr>
        <w:jc w:val="center"/>
      </w:pPr>
    </w:p>
    <w:p w14:textId="77777777" w14:paraId="5116C46B" w:rsidRDefault="0054441B" w:rsidP="0054441B" w:rsidR="0054441B">
      <w:pPr>
        <w:jc w:val="center"/>
      </w:pPr>
    </w:p>
    <w:p w14:textId="77777777" w14:paraId="717A2971" w:rsidRDefault="0054441B" w:rsidP="0054441B" w:rsidR="0054441B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694B574" w:rsidRDefault="0054441B" w:rsidP="0054441B" w:rsidR="0054441B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2022870" w:rsidRDefault="0054441B" w:rsidP="0054441B" w:rsidR="0054441B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67D62FEB" w:rsidRDefault="0054441B" w:rsidP="0054441B" w:rsidR="0054441B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1EF94568" w:rsidRDefault="0054441B" w:rsidP="0054441B" w:rsidR="0054441B">
      <w:pPr>
        <w:tabs>
          <w:tab w:pos="1080" w:val="left"/>
          <w:tab w:pos="5940" w:val="left"/>
        </w:tabs>
        <w:jc w:val="center"/>
      </w:pPr>
    </w:p>
    <w:p w14:textId="77777777" w14:paraId="5BE863FF" w:rsidRDefault="0054441B" w:rsidP="0054441B" w:rsidR="0054441B">
      <w:pPr>
        <w:tabs>
          <w:tab w:pos="1080" w:val="left"/>
          <w:tab w:pos="5940" w:val="left"/>
        </w:tabs>
        <w:jc w:val="center"/>
      </w:pPr>
    </w:p>
    <w:p w14:textId="77777777" w14:paraId="7D5116D5" w:rsidRDefault="0054441B" w:rsidP="0054441B" w:rsidR="0054441B">
      <w:pPr>
        <w:tabs>
          <w:tab w:pos="1080" w:val="left"/>
          <w:tab w:pos="5940" w:val="left"/>
        </w:tabs>
      </w:pPr>
    </w:p>
    <w:p w14:textId="77777777" w14:paraId="2AE5EA7B" w:rsidRDefault="0054441B" w:rsidP="0054441B" w:rsidR="0054441B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51614953" w:rsidRDefault="0054441B" w:rsidP="0054441B" w:rsidR="0054441B">
      <w:pPr>
        <w:tabs>
          <w:tab w:pos="1080" w:val="left"/>
          <w:tab w:pos="5940" w:val="left"/>
        </w:tabs>
      </w:pPr>
    </w:p>
    <w:p w14:textId="77777777" w14:paraId="1C46CA6C" w:rsidRDefault="0054441B" w:rsidP="0054441B" w:rsidR="0054441B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F709A31" w:rsidTr="0054441B" w:rsidR="0054441B">
        <w:tc>
          <w:tcPr>
            <w:tcW w:type="dxa" w:w="2346"/>
          </w:tcPr>
          <w:p w14:textId="77777777" w14:paraId="62D05FD5" w:rsidRDefault="0054441B" w:rsidR="0054441B">
            <w:pPr>
              <w:tabs>
                <w:tab w:pos="709" w:val="left"/>
              </w:tabs>
              <w:jc w:val="right"/>
            </w:pPr>
            <w:r>
              <w:t>42. St-1812/2017</w:t>
            </w:r>
          </w:p>
          <w:p w14:textId="77777777" w14:paraId="6EF95CF8" w:rsidRDefault="0054441B" w:rsidR="0054441B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4DD82CA1" w:rsidRDefault="0054441B" w:rsidP="0054441B" w:rsidR="0054441B">
      <w:pPr>
        <w:jc w:val="both"/>
      </w:pPr>
    </w:p>
    <w:p w14:textId="77777777" w14:paraId="79350CCD" w:rsidRDefault="0054441B" w:rsidP="0054441B" w:rsidR="0054441B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3391F65" w:rsidRDefault="0054441B" w:rsidP="0054441B" w:rsidR="0054441B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1761007" w:rsidRDefault="0054441B" w:rsidP="0054441B" w:rsidR="0054441B">
      <w:pPr>
        <w:jc w:val="both"/>
      </w:pPr>
      <w:r>
        <w:tab/>
        <w:t>Stoga je odlučeno kao u izreci ovog rješenja sukladno odredbi čl. 431 SZ.</w:t>
      </w:r>
    </w:p>
    <w:p w14:textId="77777777" w14:paraId="6951A812" w:rsidRDefault="0054441B" w:rsidP="0054441B" w:rsidR="0054441B">
      <w:pPr>
        <w:jc w:val="both"/>
      </w:pPr>
      <w:r>
        <w:tab/>
        <w:t>Izbor stečajnog upravitelja odabran je primjenom odredbe čl. 432 SZ.</w:t>
      </w:r>
    </w:p>
    <w:p w14:textId="77777777" w14:paraId="7CA9AEF9" w:rsidRDefault="0054441B" w:rsidP="0054441B" w:rsidR="0054441B">
      <w:pPr>
        <w:jc w:val="both"/>
      </w:pPr>
      <w:r>
        <w:tab/>
      </w:r>
    </w:p>
    <w:p w14:textId="77777777" w14:paraId="14AA9101" w:rsidRDefault="0054441B" w:rsidP="0054441B" w:rsidR="0054441B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6E89814B" w:rsidRDefault="0054441B" w:rsidP="0054441B" w:rsidR="0054441B">
      <w:pPr>
        <w:tabs>
          <w:tab w:pos="709" w:val="left"/>
        </w:tabs>
        <w:jc w:val="center"/>
      </w:pPr>
    </w:p>
    <w:p w14:textId="77777777" w14:paraId="2C320159" w:rsidRDefault="0054441B" w:rsidP="0054441B" w:rsidR="0054441B">
      <w:pPr>
        <w:tabs>
          <w:tab w:pos="709" w:val="left"/>
        </w:tabs>
      </w:pPr>
    </w:p>
    <w:p w14:textId="77777777" w14:paraId="156A8AC7" w:rsidRDefault="0054441B" w:rsidP="0054441B" w:rsidR="0054441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35AA6CC" w:rsidRDefault="0054441B" w:rsidP="0054441B" w:rsidR="0054441B">
      <w:pPr>
        <w:tabs>
          <w:tab w:pos="709" w:val="left"/>
        </w:tabs>
      </w:pPr>
    </w:p>
    <w:p w14:textId="77777777" w14:paraId="37BDA3EC" w:rsidRDefault="0054441B" w:rsidP="0054441B" w:rsidR="0054441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14656FA" w:rsidRDefault="0054441B" w:rsidP="0054441B" w:rsidR="0054441B">
      <w:pPr>
        <w:tabs>
          <w:tab w:pos="709" w:val="left"/>
        </w:tabs>
      </w:pPr>
    </w:p>
    <w:p w14:textId="77777777" w14:paraId="028357D1" w:rsidRDefault="0054441B" w:rsidP="0054441B" w:rsidR="0054441B">
      <w:pPr>
        <w:tabs>
          <w:tab w:pos="720" w:val="left"/>
        </w:tabs>
        <w:ind w:right="-422"/>
      </w:pPr>
      <w:r>
        <w:t>UPUTA O PRAVNOM LIJEKU:</w:t>
      </w:r>
    </w:p>
    <w:p w14:textId="77777777" w14:paraId="03CC99BD" w:rsidRDefault="0054441B" w:rsidP="0054441B" w:rsidR="0054441B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5B329819" w:rsidRDefault="0054441B" w:rsidP="0054441B" w:rsidR="0054441B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3F01DDA2" w:rsidRDefault="0054441B" w:rsidP="0054441B" w:rsidR="0054441B">
      <w:pPr>
        <w:tabs>
          <w:tab w:pos="720" w:val="left"/>
        </w:tabs>
        <w:ind w:right="-422"/>
        <w:jc w:val="both"/>
      </w:pPr>
    </w:p>
    <w:p w14:textId="77777777" w14:paraId="45A05576" w:rsidRDefault="0054441B" w:rsidP="0054441B" w:rsidR="0054441B">
      <w:pPr>
        <w:tabs>
          <w:tab w:pos="720" w:val="left"/>
        </w:tabs>
        <w:ind w:right="-422"/>
        <w:jc w:val="both"/>
      </w:pPr>
    </w:p>
    <w:p w14:textId="77777777" w14:paraId="32FB5FE4" w:rsidRDefault="0054441B" w:rsidP="0054441B" w:rsidR="0054441B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709A875D" w:rsidRDefault="0054441B" w:rsidP="0054441B" w:rsidR="0054441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347FD4F" w:rsidRDefault="0054441B" w:rsidP="0054441B" w:rsidR="0054441B">
      <w:pPr>
        <w:tabs>
          <w:tab w:pos="720" w:val="left"/>
        </w:tabs>
        <w:ind w:right="-422"/>
        <w:jc w:val="both"/>
      </w:pPr>
    </w:p>
    <w:p w14:textId="77777777" w14:paraId="2BCDA993" w:rsidRDefault="0054441B" w:rsidP="0054441B" w:rsidR="0054441B">
      <w:pPr>
        <w:tabs>
          <w:tab w:pos="709" w:val="left"/>
        </w:tabs>
      </w:pPr>
    </w:p>
    <w:p w14:textId="77777777" w14:paraId="0BEF3935" w:rsidRDefault="0054441B" w:rsidP="0054441B" w:rsidR="0054441B">
      <w:pPr>
        <w:jc w:val="both"/>
        <w:rPr>
          <w:i/>
        </w:rPr>
      </w:pPr>
    </w:p>
    <w:p w14:textId="77777777" w14:paraId="737260B2" w:rsidRDefault="0054441B" w:rsidP="0054441B" w:rsidR="0054441B">
      <w:pPr>
        <w:pStyle w:val="Odlomakpopisa"/>
        <w:jc w:val="both"/>
      </w:pPr>
    </w:p>
    <w:p w14:textId="050209EC" w14:paraId="050209E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4441B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44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4441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4441B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4441B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54441B"/>
    <w:pPr>
      <w:ind w:left="720"/>
      <w:contextualSpacing/>
    </w:pPr>
  </w:style>
  <w:style w:styleId="Reetkatablice" w:type="table">
    <w:name w:val="Table Grid"/>
    <w:basedOn w:val="Obinatablica"/>
    <w:rsid w:val="0054441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444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441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44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4441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4441B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4441B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54441B"/>
    <w:pPr>
      <w:ind w:left="720"/>
      <w:contextualSpacing/>
    </w:pPr>
  </w:style>
  <w:style w:styleId="Reetkatablice" w:type="table">
    <w:name w:val="Table Grid"/>
    <w:basedOn w:val="Obinatablica"/>
    <w:rsid w:val="0054441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444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441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81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St-1812/2017</izvorni_sadrzaj>
    <derivirana_varijabla naziv="DomainObject.Predmet.OznakaBroj_1">St-1812/2017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ELEPHANT consulting d.o.o. za usluge, turistička agencija</izvorni_sadrzaj>
    <derivirana_varijabla naziv="DomainObject.Predmet.ProtustrankaFormated_1">  ELEPHANT consulting d.o.o. za usluge, turistička agencija</derivirana_varijabla>
  </DomainObject.Predmet.ProtustrankaFormated>
  <DomainObject.Predmet.ProtustrankaFormatedOIB>
    <izvorni_sadrzaj>  ELEPHANT consulting d.o.o. za usluge, turistička agencija, OIB 74098424790</izvorni_sadrzaj>
    <derivirana_varijabla naziv="DomainObject.Predmet.ProtustrankaFormatedOIB_1">  ELEPHANT consulting d.o.o. za usluge, turistička agencija, OIB 74098424790</derivirana_varijabla>
  </DomainObject.Predmet.ProtustrankaFormatedOIB>
  <DomainObject.Predmet.ProtustrankaFormatedWithAdress>
    <izvorni_sadrzaj> ELEPHANT consulting d.o.o. za usluge, turistička agencija, Kneza Borne 2 , 10000 Zagreb</izvorni_sadrzaj>
    <derivirana_varijabla naziv="DomainObject.Predmet.ProtustrankaFormatedWithAdress_1"> ELEPHANT consulting d.o.o. za usluge, turistička agencija, Kneza Borne 2 , 10000 Zagreb</derivirana_varijabla>
  </DomainObject.Predmet.ProtustrankaFormatedWithAdress>
  <DomainObject.Predmet.ProtustrankaFormatedWithAdressOIB>
    <izvorni_sadrzaj> ELEPHANT consulting d.o.o. za usluge, turistička agencija, OIB 74098424790, Kneza Borne 2 , 10000 Zagreb</izvorni_sadrzaj>
    <derivirana_varijabla naziv="DomainObject.Predmet.ProtustrankaFormatedWithAdressOIB_1"> ELEPHANT consulting d.o.o. za usluge, turistička agencija, OIB 74098424790, Kneza Borne 2 , 10000 Zagreb</derivirana_varijabla>
  </DomainObject.Predmet.ProtustrankaFormatedWithAdressOIB>
  <DomainObject.Predmet.ProtustrankaWithAdress>
    <izvorni_sadrzaj>ELEPHANT consulting d.o.o. za usluge, turistička agencija Kneza Borne 2 , 10000 Zagreb</izvorni_sadrzaj>
    <derivirana_varijabla naziv="DomainObject.Predmet.ProtustrankaWithAdress_1">ELEPHANT consulting d.o.o. za usluge, turistička agencija Kneza Borne 2 , 10000 Zagreb</derivirana_varijabla>
  </DomainObject.Predmet.ProtustrankaWithAdress>
  <DomainObject.Predmet.ProtustrankaWithAdressOIB>
    <izvorni_sadrzaj>ELEPHANT consulting d.o.o. za usluge, turistička agencija, OIB 74098424790, Kneza Borne 2 , 10000 Zagreb</izvorni_sadrzaj>
    <derivirana_varijabla naziv="DomainObject.Predmet.ProtustrankaWithAdressOIB_1">ELEPHANT consulting d.o.o. za usluge, turistička agencija, OIB 74098424790, Kneza Borne 2 , 10000 Zagreb</derivirana_varijabla>
  </DomainObject.Predmet.ProtustrankaWithAdressOIB>
  <DomainObject.Predmet.ProtustrankaNazivFormated>
    <izvorni_sadrzaj>ELEPHANT consulting d.o.o. za usluge, turistička agencija</izvorni_sadrzaj>
    <derivirana_varijabla naziv="DomainObject.Predmet.ProtustrankaNazivFormated_1">ELEPHANT consulting d.o.o. za usluge, turistička agencija</derivirana_varijabla>
  </DomainObject.Predmet.ProtustrankaNazivFormated>
  <DomainObject.Predmet.ProtustrankaNazivFormatedOIB>
    <izvorni_sadrzaj>ELEPHANT consulting d.o.o. za usluge, turistička agencija, OIB 74098424790</izvorni_sadrzaj>
    <derivirana_varijabla naziv="DomainObject.Predmet.ProtustrankaNazivFormatedOIB_1">ELEPHANT consulting d.o.o. za usluge, turistička agencija, OIB 74098424790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ELEPHANT consulting d.o.o. za usluge, turistička agencija</item>
    </izvorni_sadrzaj>
    <derivirana_varijabla naziv="DomainObject.Predmet.ProtuStrankaListFormated_1">
      <item>ELEPHANT consulting d.o.o. za usluge, turistička agencija</item>
    </derivirana_varijabla>
  </DomainObject.Predmet.ProtuStrankaListFormated>
  <DomainObject.Predmet.ProtuStrankaListFormatedOIB>
    <izvorni_sadrzaj>
      <item>ELEPHANT consulting d.o.o. za usluge, turistička agencija, OIB 74098424790</item>
    </izvorni_sadrzaj>
    <derivirana_varijabla naziv="DomainObject.Predmet.ProtuStrankaListFormatedOIB_1">
      <item>ELEPHANT consulting d.o.o. za usluge, turistička agencija, OIB 74098424790</item>
    </derivirana_varijabla>
  </DomainObject.Predmet.ProtuStrankaListFormatedOIB>
  <DomainObject.Predmet.ProtuStrankaListFormatedWithAdress>
    <izvorni_sadrzaj>
      <item>ELEPHANT consulting d.o.o. za usluge, turistička agencija, Kneza Borne 2 , 10000 Zagreb</item>
    </izvorni_sadrzaj>
    <derivirana_varijabla naziv="DomainObject.Predmet.ProtuStrankaListFormatedWithAdress_1">
      <item>ELEPHANT consulting d.o.o. za usluge, turistička agencija, Kneza Borne 2 , 10000 Zagreb</item>
    </derivirana_varijabla>
  </DomainObject.Predmet.ProtuStrankaListFormatedWithAdress>
  <DomainObject.Predmet.ProtuStrankaListFormatedWithAdressOIB>
    <izvorni_sadrzaj>
      <item>ELEPHANT consulting d.o.o. za usluge, turistička agencija, OIB 74098424790, Kneza Borne 2 , 10000 Zagreb</item>
    </izvorni_sadrzaj>
    <derivirana_varijabla naziv="DomainObject.Predmet.ProtuStrankaListFormatedWithAdressOIB_1">
      <item>ELEPHANT consulting d.o.o. za usluge, turistička agencija, OIB 74098424790, Kneza Borne 2 , 10000 Zagreb</item>
    </derivirana_varijabla>
  </DomainObject.Predmet.ProtuStrankaListFormatedWithAdressOIB>
  <DomainObject.Predmet.ProtuStrankaListNazivFormated>
    <izvorni_sadrzaj>
      <item>ELEPHANT consulting d.o.o. za usluge, turistička agencija</item>
    </izvorni_sadrzaj>
    <derivirana_varijabla naziv="DomainObject.Predmet.ProtuStrankaListNazivFormated_1">
      <item>ELEPHANT consulting d.o.o. za usluge, turistička agencija</item>
    </derivirana_varijabla>
  </DomainObject.Predmet.ProtuStrankaListNazivFormated>
  <DomainObject.Predmet.ProtuStrankaListNazivFormatedOIB>
    <izvorni_sadrzaj>
      <item>ELEPHANT consulting d.o.o. za usluge, turistička agencija, OIB 74098424790</item>
    </izvorni_sadrzaj>
    <derivirana_varijabla naziv="DomainObject.Predmet.ProtuStrankaListNazivFormatedOIB_1">
      <item>ELEPHANT consulting d.o.o. za usluge, turistička agencija, OIB 74098424790</item>
    </derivirana_varijabla>
  </DomainObject.Predmet.ProtuStrankaListNazivFormatedOIB>
  <DomainObject.Predmet.OstaliListFormated>
    <izvorni_sadrzaj>
      <item>Sebastjan Hočevar</item>
      <item>HRVATSKI ZAVOD ZA MIROVINSKO OSIGURANJE</item>
    </izvorni_sadrzaj>
    <derivirana_varijabla naziv="DomainObject.Predmet.OstaliListFormated_1">
      <item>Sebastjan Hočevar</item>
      <item>HRVATSKI ZAVOD ZA MIROVINSKO OSIGURANJE</item>
    </derivirana_varijabla>
  </DomainObject.Predmet.OstaliListFormated>
  <DomainObject.Predmet.OstaliListFormatedOIB>
    <izvorni_sadrzaj>
      <item>Sebastjan Hočevar, OIB 43613016227</item>
      <item>HRVATSKI ZAVOD ZA MIROVINSKO OSIGURANJE, OIB 84397956623</item>
    </izvorni_sadrzaj>
    <derivirana_varijabla naziv="DomainObject.Predmet.OstaliListFormatedOIB_1">
      <item>Sebastjan Hočevar, OIB 43613016227</item>
      <item>HRVATSKI ZAVOD ZA MIROVINSKO OSIGURANJE, OIB 84397956623</item>
    </derivirana_varijabla>
  </DomainObject.Predmet.OstaliListFormatedOIB>
  <DomainObject.Predmet.OstaliListFormatedWithAdress>
    <izvorni_sadrzaj>
      <item>Sebastjan Hočevar, Zelena Pot 028, Ljubljana</item>
      <item>HRVATSKI ZAVOD ZA MIROVINSKO OSIGURANJE, Trpimirova 4, 10000 Zagreb</item>
    </izvorni_sadrzaj>
    <derivirana_varijabla naziv="DomainObject.Predmet.OstaliListFormatedWithAdress_1">
      <item>Sebastjan Hočevar, Zelena Pot 028, Ljubljana</item>
      <item>HRVATSKI ZAVOD ZA MIROVINSKO OSIGURANJE, Trpimirova 4, 10000 Zagreb</item>
    </derivirana_varijabla>
  </DomainObject.Predmet.OstaliListFormatedWithAdress>
  <DomainObject.Predmet.OstaliListFormatedWithAdressOIB>
    <izvorni_sadrzaj>
      <item>Sebastjan Hočevar, OIB 43613016227, Zelena Pot 028, Ljubljana</item>
      <item>HRVATSKI ZAVOD ZA MIROVINSKO OSIGURANJE, OIB 84397956623, Trpimirova 4, 10000 Zagreb</item>
    </izvorni_sadrzaj>
    <derivirana_varijabla naziv="DomainObject.Predmet.OstaliListFormatedWithAdressOIB_1">
      <item>Sebastjan Hočevar, OIB 43613016227, Zelena Pot 028, Ljubljana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Sebastjan Hočevar</item>
      <item>HRVATSKI ZAVOD ZA MIROVINSKO OSIGURANJE</item>
    </izvorni_sadrzaj>
    <derivirana_varijabla naziv="DomainObject.Predmet.OstaliListNazivFormated_1">
      <item>Sebastjan Hočevar</item>
      <item>HRVATSKI ZAVOD ZA MIROVINSKO OSIGURANJE</item>
    </derivirana_varijabla>
  </DomainObject.Predmet.OstaliListNazivFormated>
  <DomainObject.Predmet.OstaliListNazivFormatedOIB>
    <izvorni_sadrzaj>
      <item>Sebastjan Hočevar, OIB 43613016227</item>
      <item>HRVATSKI ZAVOD ZA MIROVINSKO OSIGURANJE, OIB 84397956623</item>
    </izvorni_sadrzaj>
    <derivirana_varijabla naziv="DomainObject.Predmet.OstaliListNazivFormatedOIB_1">
      <item>Sebastjan Hočevar, OIB 43613016227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ELEPHANT consulting d.o.o. za usluge, turistička agencija</izvorni_sadrzaj>
    <derivirana_varijabla naziv="DomainObject.Predmet.ProtustrankaIDrugi_1">ELEPHANT consulting d.o.o.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ELEPHANT consulting d.o.o. za usluge, turistička agencija, OIB 74098424790, Kneza Borne 2 , 10000 Zagreb</izvorni_sadrzaj>
    <derivirana_varijabla naziv="DomainObject.Predmet.ProtustrankaIDrugiAdressOIB_1">ELEPHANT consulting d.o.o. za usluge, turistička agencija, OIB 74098424790, Kneza Borne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ELEPHANT consulting d.o.o. za usluge, turistička agencija</item>
      <item>FINA Regionalni centar Zagreb</item>
      <item>Sebastjan Hočevar</item>
      <item>HRVATSKI ZAVOD ZA MIROVINSKO OSIGURANJE</item>
    </izvorni_sadrzaj>
    <derivirana_varijabla naziv="DomainObject.Predmet.SudioniciListNaziv_1">
      <item>ELEPHANT consulting d.o.o. za usluge, turistička agencija</item>
      <item>FINA Regionalni centar Zagreb</item>
      <item>Sebastjan Hočevar</item>
      <item>HRVATSKI ZAVOD ZA MIROVINSKO OSIGURANJE</item>
    </derivirana_varijabla>
  </DomainObject.Predmet.SudioniciListNaziv>
  <DomainObject.Predmet.SudioniciListAdressOIB>
    <izvorni_sadrzaj>
      <item>ELEPHANT consulting d.o.o. za usluge, turistička agencija, OIB 74098424790, Kneza Borne 2 ,10000 Zagreb</item>
      <item>FINA Regionalni centar Zagreb, OIB 85821130368, Trg svibanjskih žrtava 1995. 1,10000 Zagreb</item>
      <item>Sebastjan Hočevar, OIB 43613016227, Zelena Pot 028,Ljubljana</item>
      <item>HRVATSKI ZAVOD ZA MIROVINSKO OSIGURANJE, OIB 84397956623, Trpimirova 4,10000 Zagreb</item>
    </izvorni_sadrzaj>
    <derivirana_varijabla naziv="DomainObject.Predmet.SudioniciListAdressOIB_1">
      <item>ELEPHANT consulting d.o.o. za usluge, turistička agencija, OIB 74098424790, Kneza Borne 2 ,10000 Zagreb</item>
      <item>FINA Regionalni centar Zagreb, OIB 85821130368, Trg svibanjskih žrtava 1995. 1,10000 Zagreb</item>
      <item>Sebastjan Hočevar, OIB 43613016227, Zelena Pot 028,Ljubljana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74098424790</item>
      <item>, OIB 85821130368</item>
      <item>, OIB 43613016227</item>
      <item>, OIB 84397956623</item>
    </izvorni_sadrzaj>
    <derivirana_varijabla naziv="DomainObject.Predmet.SudioniciListNazivOIB_1">
      <item>, OIB 74098424790</item>
      <item>, OIB 85821130368</item>
      <item>, OIB 43613016227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2022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