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5f953" w14:paraId="a55f953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A3631D" w:rsidR="00A16878" w:rsidRPr="00A16878"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A3631D" w:rsidR="00A16878" w:rsidRPr="00A16878">
      <w:pPr>
        <w:spacing w:after="80" w:before="18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A3631D" w:rsidR="00A16878">
      <w:pPr>
        <w:spacing w:after="80" w:before="18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177DD1" w:rsidP="00A3631D" w:rsidR="006951FE" w:rsidRPr="00037EED">
      <w:pPr>
        <w:spacing w:before="160"/>
        <w:jc w:val="both"/>
      </w:pPr>
      <w:r>
        <w:tab/>
        <w:t xml:space="preserve">Trgovački sud u Splitu, po </w:t>
      </w:r>
      <w:r w:rsidR="00AD3DCE">
        <w:t xml:space="preserve">sutkinji Ani Golub </w:t>
      </w:r>
      <w:proofErr w:type="spellStart"/>
      <w:r w:rsidR="00AD3DCE">
        <w:t>Gruić</w:t>
      </w:r>
      <w:proofErr w:type="spellEnd"/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A3631D" w:rsidRPr="00A3631D">
        <w:rPr>
          <w:bCs/>
        </w:rPr>
        <w:t>MALA VALA d.o.o. u stečaju</w:t>
      </w:r>
      <w:r w:rsidR="00A3631D">
        <w:rPr>
          <w:bCs/>
        </w:rPr>
        <w:t>,</w:t>
      </w:r>
      <w:r w:rsidR="00A3631D" w:rsidRPr="00A3631D">
        <w:rPr>
          <w:bCs/>
        </w:rPr>
        <w:t xml:space="preserve"> OIB: 30541904537</w:t>
      </w:r>
      <w:r w:rsidR="00A3631D" w:rsidRPr="0062137D">
        <w:rPr>
          <w:bCs/>
        </w:rPr>
        <w:t>,</w:t>
      </w:r>
      <w:r w:rsidR="00A3631D">
        <w:t xml:space="preserve"> </w:t>
      </w:r>
      <w:r w:rsidR="00A3631D" w:rsidRPr="00A3631D">
        <w:rPr>
          <w:bCs/>
        </w:rPr>
        <w:t xml:space="preserve">Split, Frana Supila 30, </w:t>
      </w:r>
      <w:r w:rsidR="00127977">
        <w:t>dana</w:t>
      </w:r>
      <w:r w:rsidR="005D6495">
        <w:t xml:space="preserve"> </w:t>
      </w:r>
      <w:r w:rsidR="002C433B">
        <w:t>8</w:t>
      </w:r>
      <w:r w:rsidR="00A3631D">
        <w:t>. ožujka</w:t>
      </w:r>
      <w:r w:rsidR="00777232">
        <w:t xml:space="preserve"> 2017</w:t>
      </w:r>
      <w:r w:rsidR="00127977">
        <w:t>. godine</w:t>
      </w:r>
    </w:p>
    <w:p w:rsidRDefault="006951FE" w:rsidP="00A3631D" w:rsidR="006951FE" w:rsidRPr="00037EED">
      <w:pPr>
        <w:spacing w:after="100" w:before="60"/>
        <w:jc w:val="center"/>
      </w:pPr>
      <w:r w:rsidRPr="00037EED">
        <w:t xml:space="preserve">r i j e š i o  j e </w:t>
      </w:r>
    </w:p>
    <w:p w:rsidRDefault="00D062CF" w:rsidP="000B2A75" w:rsidR="00A16878">
      <w:pPr>
        <w:pStyle w:val="Tijeloteksta2"/>
        <w:spacing w:beforeLines="40" w:before="96"/>
        <w:ind w:firstLine="708"/>
      </w:pPr>
      <w:r>
        <w:t xml:space="preserve"> </w:t>
      </w:r>
      <w:r w:rsidR="00B92914">
        <w:t xml:space="preserve">I. </w:t>
      </w:r>
      <w:r w:rsidR="00590E39" w:rsidRPr="00037EED">
        <w:t xml:space="preserve">Saziva se skupština vjerovnika za </w:t>
      </w:r>
      <w:r w:rsidR="00590E39" w:rsidRPr="002C433B">
        <w:t>dan</w:t>
      </w:r>
      <w:r w:rsidR="004F77B6" w:rsidRPr="002C433B">
        <w:t xml:space="preserve"> </w:t>
      </w:r>
      <w:r w:rsidR="002C433B">
        <w:t>3</w:t>
      </w:r>
      <w:r w:rsidR="0066656C" w:rsidRPr="002C433B">
        <w:t>1</w:t>
      </w:r>
      <w:r w:rsidR="00177DD1" w:rsidRPr="002C433B">
        <w:t>. ožujka</w:t>
      </w:r>
      <w:r w:rsidR="00777232">
        <w:t xml:space="preserve"> 2017</w:t>
      </w:r>
      <w:r w:rsidR="005879EA">
        <w:rPr>
          <w:bCs/>
        </w:rPr>
        <w:t>. g</w:t>
      </w:r>
      <w:r w:rsidR="002C433B">
        <w:rPr>
          <w:bCs/>
        </w:rPr>
        <w:t>odine u 13</w:t>
      </w:r>
      <w:r w:rsidR="00B12AE6" w:rsidRPr="00973DE1">
        <w:rPr>
          <w:bCs/>
        </w:rPr>
        <w:t>:</w:t>
      </w:r>
      <w:r w:rsidR="0066656C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777232">
        <w:t>u sudnici br. 204</w:t>
      </w:r>
      <w:r w:rsidR="00002171">
        <w:t>/II, Trgovačkog suda u Splitu, Sukoišanska 6.</w:t>
      </w:r>
    </w:p>
    <w:p w:rsidRDefault="00127977" w:rsidP="00A3631D" w:rsidR="00590E39" w:rsidRPr="00037EED">
      <w:pPr>
        <w:spacing w:after="200" w:before="200"/>
        <w:jc w:val="center"/>
      </w:pPr>
      <w:r>
        <w:t>DNEVNI RED:</w:t>
      </w:r>
    </w:p>
    <w:p w:rsidRDefault="0062137D" w:rsidP="000B2A75" w:rsidR="00A3631D">
      <w:pPr>
        <w:spacing w:beforeLines="40" w:before="96"/>
        <w:ind w:firstLine="708"/>
        <w:jc w:val="both"/>
      </w:pPr>
      <w:r>
        <w:t>1</w:t>
      </w:r>
      <w:r w:rsidR="00177DD1">
        <w:t xml:space="preserve">. </w:t>
      </w:r>
      <w:r w:rsidR="00216AC3">
        <w:t>I</w:t>
      </w:r>
      <w:r w:rsidR="00A3631D">
        <w:t>zvješć</w:t>
      </w:r>
      <w:r w:rsidR="00216AC3">
        <w:t>e</w:t>
      </w:r>
      <w:r w:rsidR="00A3631D">
        <w:t xml:space="preserve"> stečajne upraviteljice o tijeku stečajnog postupka i stanju stečajne mase </w:t>
      </w:r>
    </w:p>
    <w:p w:rsidRDefault="00A3631D" w:rsidP="000B2A75" w:rsidR="00777232">
      <w:pPr>
        <w:spacing w:beforeLines="40" w:before="96"/>
        <w:ind w:firstLine="708"/>
        <w:jc w:val="both"/>
      </w:pPr>
      <w:r>
        <w:t>2</w:t>
      </w:r>
      <w:r w:rsidR="00777232">
        <w:t xml:space="preserve">. </w:t>
      </w:r>
      <w:r>
        <w:t>Donošenje odluke o daljnjem tijeku stečajnog postupka.</w:t>
      </w:r>
    </w:p>
    <w:p w:rsidRDefault="00B92914" w:rsidP="00A3631D" w:rsidR="00166B6B">
      <w:pPr>
        <w:spacing w:before="140"/>
        <w:ind w:firstLine="709"/>
        <w:jc w:val="both"/>
      </w:pPr>
      <w:r>
        <w:t xml:space="preserve">II. Na skupštinu se pozivaju </w:t>
      </w:r>
      <w:r w:rsidR="00FB7F6A">
        <w:t>stečajn</w:t>
      </w:r>
      <w:r w:rsidR="00A3631D">
        <w:t>a</w:t>
      </w:r>
      <w:r w:rsidR="0062137D">
        <w:t xml:space="preserve"> upravitelj</w:t>
      </w:r>
      <w:r w:rsidR="00A3631D">
        <w:t>ica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A3631D" w:rsidR="00FA40C6">
      <w:pPr>
        <w:spacing w:after="80" w:before="2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A3631D" w:rsidRPr="00A3631D">
        <w:t>MALA VALA d.o.o. u stečaju</w:t>
      </w:r>
      <w:r w:rsidR="00A3631D">
        <w:t>,</w:t>
      </w:r>
      <w:r w:rsidR="00A3631D" w:rsidRPr="00A3631D">
        <w:t xml:space="preserve"> OIB: 30541904537</w:t>
      </w:r>
      <w:r w:rsidR="00A3631D" w:rsidRPr="00C15292">
        <w:t>,</w:t>
      </w:r>
      <w:r w:rsidR="00A3631D">
        <w:t xml:space="preserve"> </w:t>
      </w:r>
      <w:r w:rsidR="00A3631D" w:rsidRPr="00A3631D">
        <w:t xml:space="preserve">Split, Frana Supila 30, </w:t>
      </w:r>
      <w:r w:rsidR="00B760A6">
        <w:t>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A3631D">
        <w:t>6. ožujka</w:t>
      </w:r>
      <w:r w:rsidR="00777232">
        <w:t xml:space="preserve"> 2017</w:t>
      </w:r>
      <w:r w:rsidR="00276EB8">
        <w:t>.</w:t>
      </w:r>
      <w:r w:rsidR="00B760A6">
        <w:t xml:space="preserve"> </w:t>
      </w:r>
      <w:r w:rsidR="00FB7F6A">
        <w:t xml:space="preserve">godine </w:t>
      </w:r>
      <w:r w:rsidR="00A3631D">
        <w:t xml:space="preserve">stečajna upraviteljica Mira </w:t>
      </w:r>
      <w:proofErr w:type="spellStart"/>
      <w:r w:rsidR="00A3631D">
        <w:t>Hajdić</w:t>
      </w:r>
      <w:proofErr w:type="spellEnd"/>
      <w:r w:rsidR="00777232">
        <w:t xml:space="preserve"> predloži</w:t>
      </w:r>
      <w:r w:rsidR="00A3631D">
        <w:t>la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A3631D" w:rsidR="00007AF7">
      <w:pPr>
        <w:spacing w:before="16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A3631D" w:rsidR="00007AF7">
      <w:pPr>
        <w:spacing w:before="160"/>
        <w:jc w:val="center"/>
      </w:pPr>
      <w:r>
        <w:t xml:space="preserve">U Splitu, </w:t>
      </w:r>
      <w:r w:rsidR="002C433B">
        <w:t>8</w:t>
      </w:r>
      <w:r w:rsidR="00A3631D">
        <w:t>. ožujka</w:t>
      </w:r>
      <w:r w:rsidR="00777232">
        <w:t xml:space="preserve"> 2017</w:t>
      </w:r>
      <w:r w:rsidR="00007AF7">
        <w:t>. godine</w:t>
      </w:r>
    </w:p>
    <w:p w:rsidRDefault="00007AF7" w:rsidP="0066656C" w:rsidR="00007AF7">
      <w:pPr>
        <w:spacing w:before="3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777232" w:rsidP="001B7F9A" w:rsidR="00777232">
      <w:pPr>
        <w:jc w:val="right"/>
      </w:pPr>
    </w:p>
    <w:p w:rsidRDefault="00007AF7" w:rsidP="000B2A75" w:rsidR="00E32ABE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  <w:r>
        <w:tab/>
      </w:r>
      <w:r>
        <w:tab/>
      </w:r>
    </w:p>
    <w:p w:rsidRDefault="00007AF7" w:rsidP="0062137D" w:rsidR="00007AF7">
      <w:pPr>
        <w:spacing w:before="100"/>
      </w:pPr>
      <w:r>
        <w:t>DNA:</w:t>
      </w:r>
    </w:p>
    <w:p w:rsidRDefault="00007AF7" w:rsidP="00007AF7" w:rsidR="00007AF7">
      <w:r>
        <w:t>-</w:t>
      </w:r>
      <w:r>
        <w:tab/>
      </w:r>
      <w:r w:rsidR="00A3631D">
        <w:t>stečajnoj upraviteljici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31D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177DD1">
      <w:t>57/2014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A3631D">
      <w:t>St-498/2013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B2A75"/>
    <w:rsid w:val="000F7897"/>
    <w:rsid w:val="001027D0"/>
    <w:rsid w:val="00112564"/>
    <w:rsid w:val="00127977"/>
    <w:rsid w:val="00135CCC"/>
    <w:rsid w:val="00166B6B"/>
    <w:rsid w:val="00177DD1"/>
    <w:rsid w:val="001B7F9A"/>
    <w:rsid w:val="001D1A6B"/>
    <w:rsid w:val="001D7C00"/>
    <w:rsid w:val="00216AC3"/>
    <w:rsid w:val="00227E08"/>
    <w:rsid w:val="002337B3"/>
    <w:rsid w:val="00237BF5"/>
    <w:rsid w:val="00256C42"/>
    <w:rsid w:val="00276EB8"/>
    <w:rsid w:val="002B6233"/>
    <w:rsid w:val="002C433B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6656C"/>
    <w:rsid w:val="0067050D"/>
    <w:rsid w:val="006951FE"/>
    <w:rsid w:val="006F308F"/>
    <w:rsid w:val="00760BEA"/>
    <w:rsid w:val="007659A5"/>
    <w:rsid w:val="00777232"/>
    <w:rsid w:val="00792894"/>
    <w:rsid w:val="007A4677"/>
    <w:rsid w:val="007A7272"/>
    <w:rsid w:val="007B40F5"/>
    <w:rsid w:val="007C20FA"/>
    <w:rsid w:val="007E2957"/>
    <w:rsid w:val="0080300F"/>
    <w:rsid w:val="0087363E"/>
    <w:rsid w:val="008C0582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3631D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3D9A"/>
    <w:rsid w:val="00C14E5E"/>
    <w:rsid w:val="00C15292"/>
    <w:rsid w:val="00C261FE"/>
    <w:rsid w:val="00C7705D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16608"/>
    <w:rsid w:val="00E32ABE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St-498/2013</izvorni_sadrzaj>
    <derivirana_varijabla naziv="DomainObject.Predmet.OznakaBroj_1">St-498/2013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MALA VALA d.o.o. za promet nekretninama u stečaju zastupanog po punomoćniku Ivica Vulić</izvorni_sadrzaj>
    <derivirana_varijabla naziv="DomainObject.Predmet.ProtustrankaFormated_1">  MALA VALA d.o.o. za promet nekretninama u stečaju zastupanog po punomoćniku Ivica Vulić</derivirana_varijabla>
  </DomainObject.Predmet.ProtustrankaFormated>
  <DomainObject.Predmet.ProtustrankaFormatedOIB>
    <izvorni_sadrzaj>  MALA VALA d.o.o. za promet nekretninama u stečaju, OIB 30541904537 zastupanog po punomoćniku Ivica Vulić</izvorni_sadrzaj>
    <derivirana_varijabla naziv="DomainObject.Predmet.ProtustrankaFormatedOIB_1">  MALA VALA d.o.o. za promet nekretninama u stečaju, OIB 30541904537 zastupanog po punomoćniku Ivica Vulić</derivirana_varijabla>
  </DomainObject.Predmet.ProtustrankaFormatedOIB>
  <DomainObject.Predmet.ProtustrankaFormatedWithAdress>
    <izvorni_sadrzaj> MALA VALA d.o.o. za promet nekretninama u stečaju, Frana Supila 30, 21000 Split zastupanog po punomoćniku Ivica Vulić</izvorni_sadrzaj>
    <derivirana_varijabla naziv="DomainObject.Predmet.ProtustrankaFormatedWithAdress_1"> MALA VALA d.o.o. za promet nekretninama u stečaju, Frana Supila 30, 21000 Split zastupanog po punomoćniku Ivica Vulić</derivirana_varijabla>
  </DomainObject.Predmet.ProtustrankaFormatedWithAdress>
  <DomainObject.Predmet.ProtustrankaFormatedWithAdressOIB>
    <izvorni_sadrzaj> MALA VALA d.o.o. za promet nekretninama u stečaju, OIB 30541904537, Frana Supila 30, 21000 Split zastupanog po punomoćniku Ivica Vulić</izvorni_sadrzaj>
    <derivirana_varijabla naziv="DomainObject.Predmet.ProtustrankaFormatedWithAdressOIB_1"> MALA VALA d.o.o. za promet nekretninama u stečaju, OIB 30541904537, Frana Supila 30, 21000 Split zastupanog po punomoćniku Ivica Vulić</derivirana_varijabla>
  </DomainObject.Predmet.ProtustrankaFormatedWithAdressOIB>
  <DomainObject.Predmet.ProtustrankaWithAdress>
    <izvorni_sadrzaj>MALA VALA d.o.o. za promet nekretninama u stečaju Frana Supila 30, 21000 Split</izvorni_sadrzaj>
    <derivirana_varijabla naziv="DomainObject.Predmet.ProtustrankaWithAdress_1">MALA VALA d.o.o. za promet nekretninama u stečaju Frana Supila 30, 21000 Split</derivirana_varijabla>
  </DomainObject.Predmet.ProtustrankaWithAdress>
  <DomainObject.Predmet.ProtustrankaWithAdressOIB>
    <izvorni_sadrzaj>MALA VALA d.o.o. za promet nekretninama u stečaju, OIB 30541904537, Frana Supila 30, 21000 Split</izvorni_sadrzaj>
    <derivirana_varijabla naziv="DomainObject.Predmet.ProtustrankaWithAdressOIB_1">MALA VALA d.o.o. za promet nekretninama u stečaju, OIB 30541904537, Frana Supila 30, 21000 Split</derivirana_varijabla>
  </DomainObject.Predmet.ProtustrankaWithAdressOIB>
  <DomainObject.Predmet.ProtustrankaNazivFormated>
    <izvorni_sadrzaj>MALA VALA d.o.o. za promet nekretninama u stečaju</izvorni_sadrzaj>
    <derivirana_varijabla naziv="DomainObject.Predmet.ProtustrankaNazivFormated_1">MALA VALA d.o.o. za promet nekretninama u stečaju</derivirana_varijabla>
  </DomainObject.Predmet.ProtustrankaNazivFormated>
  <DomainObject.Predmet.ProtustrankaNazivFormatedOIB>
    <izvorni_sadrzaj>MALA VALA d.o.o. za promet nekretninama u stečaju, OIB 30541904537</izvorni_sadrzaj>
    <derivirana_varijabla naziv="DomainObject.Predmet.ProtustrankaNazivFormatedOIB_1">MALA VALA d.o.o. za promet nekretninama u stečaju, OIB 30541904537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23285600.00</izvorni_sadrzaj>
    <derivirana_varijabla naziv="DomainObject.Predmet.TrenutnaVrijednost_1">23285600.00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MALA VALA d.o.o. za promet nekretninama u stečaju zastupanog po punomoćniku Ivica Vulić</item>
    </izvorni_sadrzaj>
    <derivirana_varijabla naziv="DomainObject.Predmet.ProtuStrankaListFormated_1">
      <item>MALA VALA d.o.o. za promet nekretninama u stečaju zastupanog po punomoćniku Ivica Vulić</item>
    </derivirana_varijabla>
  </DomainObject.Predmet.ProtuStrankaListFormated>
  <DomainObject.Predmet.ProtuStrankaListFormatedOIB>
    <izvorni_sadrzaj>
      <item>MALA VALA d.o.o. za promet nekretninama u stečaju, OIB 30541904537 zastupanog po punomoćniku Ivica Vulić</item>
    </izvorni_sadrzaj>
    <derivirana_varijabla naziv="DomainObject.Predmet.ProtuStrankaListFormatedOIB_1">
      <item>MALA VALA d.o.o. za promet nekretninama u stečaju, OIB 30541904537 zastupanog po punomoćniku Ivica Vulić</item>
    </derivirana_varijabla>
  </DomainObject.Predmet.ProtuStrankaListFormatedOIB>
  <DomainObject.Predmet.ProtuStrankaListFormatedWithAdress>
    <izvorni_sadrzaj>
      <item>MALA VALA d.o.o. za promet nekretninama u stečaju, Frana Supila 30, 21000 Split zastupanog po punomoćniku Ivica Vulić</item>
    </izvorni_sadrzaj>
    <derivirana_varijabla naziv="DomainObject.Predmet.ProtuStrankaListFormatedWithAdress_1">
      <item>MALA VALA d.o.o. za promet nekretninama u stečaju, Frana Supila 30, 21000 Split zastupanog po punomoćniku Ivica Vulić</item>
    </derivirana_varijabla>
  </DomainObject.Predmet.ProtuStrankaListFormatedWithAdress>
  <DomainObject.Predmet.ProtuStrankaListFormatedWithAdressOIB>
    <izvorni_sadrzaj>
      <item>MALA VALA d.o.o. za promet nekretninama u stečaju, OIB 30541904537, Frana Supila 30, 21000 Split zastupanog po punomoćniku Ivica Vulić</item>
    </izvorni_sadrzaj>
    <derivirana_varijabla naziv="DomainObject.Predmet.ProtuStrankaListFormatedWithAdressOIB_1">
      <item>MALA VALA d.o.o. za promet nekretninama u stečaju, OIB 30541904537, Frana Supila 30, 21000 Split zastupanog po punomoćniku Ivica Vulić</item>
    </derivirana_varijabla>
  </DomainObject.Predmet.ProtuStrankaListFormatedWithAdressOIB>
  <DomainObject.Predmet.ProtuStrankaListNazivFormated>
    <izvorni_sadrzaj>
      <item>MALA VALA d.o.o. za promet nekretninama u stečaju</item>
    </izvorni_sadrzaj>
    <derivirana_varijabla naziv="DomainObject.Predmet.ProtuStrankaListNazivFormated_1">
      <item>MALA VALA d.o.o. za promet nekretninama u stečaju</item>
    </derivirana_varijabla>
  </DomainObject.Predmet.ProtuStrankaListNazivFormated>
  <DomainObject.Predmet.ProtuStrankaListNazivFormatedOIB>
    <izvorni_sadrzaj>
      <item>MALA VALA d.o.o. za promet nekretninama u stečaju, OIB 30541904537</item>
    </izvorni_sadrzaj>
    <derivirana_varijabla naziv="DomainObject.Predmet.ProtuStrankaListNazivFormatedOIB_1">
      <item>MALA VALA d.o.o. za promet nekretninama u stečaju, OIB 30541904537</item>
    </derivirana_varijabla>
  </DomainObject.Predmet.ProtuStrankaListNazivFormatedOIB>
  <DomainObject.Predmet.OstaliListFormated>
    <izvorni_sadrzaj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Formated_1">
      <item>Ivica Vulić punomoćnik sudionika u postupku MALA VALA d.o.o. za promet nekretninama u stečaju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Formated>
  <DomainObject.Predmet.OstaliListFormatedOIB>
    <izvorni_sadrzaj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FormatedOIB_1">
      <item>Ivica Vulić, OIB 82671688314 punomoćnik sudionika u postupku MALA VALA d.o.o. za promet nekretninama u stečaju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FormatedOIB>
  <DomainObject.Predmet.OstaliListFormatedWithAdress>
    <izvorni_sadrzaj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izvorni_sadrzaj>
    <derivirana_varijabla naziv="DomainObject.Predmet.OstaliListFormatedWithAdress_1">
      <item>Ivica Vulić, Frana Supila 30, 21000 Split punomoćnik sudionika u postupku MALA VALA d.o.o. za promet nekretninama u stečaju</item>
      <item>Dino Vulić, Varaždinska 51, 21000 Split</item>
      <item>FINA Split, Mažuranićevo šetalište 24B, 21000 Split</item>
      <item>Mira Hajdić, Smiljanićeva 2, 21000 Split</item>
      <item>Županijsko državno odvjetništvo u Splitu, Gundulićeva 29A, 21000 Split</item>
      <item>Republika Hrvatska, Ministarstvo financija, Katančićeva 5, 10000 Zagreb</item>
      <item>Tomislav Mamić, Kvaternikova 4, 21000 Split</item>
      <item>Ivo Mikulić, Dubrovačka 18, 21000 Split</item>
      <item>BROKER-GRUPA d.o.o. za usluge u nautičkom turizmu i nekretninama, Obala HNP 6/2, 21000 Split</item>
      <item>Darko Medak, Kneza Ljudevita Posavskog 12, 21000 Split</item>
    </derivirana_varijabla>
  </DomainObject.Predmet.OstaliListFormatedWithAdress>
  <DomainObject.Predmet.OstaliListFormatedWithAdressOIB>
    <izvorni_sadrzaj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izvorni_sadrzaj>
    <derivirana_varijabla naziv="DomainObject.Predmet.OstaliListFormatedWithAdressOIB_1">
      <item>Ivica Vulić, OIB 82671688314, Frana Supila 30, 21000 Split punomoćnik sudionika u postupku MALA VALA d.o.o. za promet nekretninama u stečaju</item>
      <item>Dino Vulić, OIB 79228808660, Varaždinska 51, 21000 Split</item>
      <item>FINA Split, Mažuranićevo šetalište 24B, 21000 Split</item>
      <item>Mira Hajdić, OIB 33624188331, Smiljanićeva 2, 21000 Split</item>
      <item>Županijsko državno odvjetništvo u Splitu, Gundulićeva 29A, 21000 Split</item>
      <item>Republika Hrvatska, Ministarstvo financija, OIB 18683136487, Katančićeva 5, 10000 Zagreb</item>
      <item>Tomislav Mamić, OIB 47797165208, Kvaternikova 4, 21000 Split</item>
      <item>Ivo Mikulić, OIB 29546757061, Dubrovačka 18, 21000 Split</item>
      <item>BROKER-GRUPA d.o.o. za usluge u nautičkom turizmu i nekretninama, OIB 21499195063, Obala HNP 6/2, 21000 Split</item>
      <item>Darko Medak, OIB 35525954800, Kneza Ljudevita Posavskog 12, 21000 Split</item>
    </derivirana_varijabla>
  </DomainObject.Predmet.OstaliListFormatedWithAdressOIB>
  <DomainObject.Predmet.OstaliListNazivFormated>
    <izvorni_sadrzaj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OstaliListNazivFormated_1"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OstaliListNazivFormated>
  <DomainObject.Predmet.OstaliListNazivFormatedOIB>
    <izvorni_sadrzaj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izvorni_sadrzaj>
    <derivirana_varijabla naziv="DomainObject.Predmet.OstaliListNazivFormatedOIB_1">
      <item>Ivica Vulić, OIB 82671688314</item>
      <item>Dino Vulić, OIB 79228808660</item>
      <item>FINA Split</item>
      <item>Mira Hajdić, OIB 33624188331</item>
      <item>Županijsko državno odvjetništvo u Splitu</item>
      <item>Republika Hrvatska, Ministarstvo financija, OIB 18683136487</item>
      <item>Tomislav Mamić, OIB 47797165208</item>
      <item>Ivo Mikulić, OIB 29546757061</item>
      <item>BROKER-GRUPA d.o.o. za usluge u nautičkom turizmu i nekretninama, OIB 21499195063</item>
      <item>Darko Medak, OIB 35525954800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MALA VALA d.o.o. za promet nekretninama u stečaju</izvorni_sadrzaj>
    <derivirana_varijabla naziv="DomainObject.Predmet.ProtustrankaIDrugi_1">MALA VALA d.o.o. za promet nekretninama u stečaju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MALA VALA d.o.o. za promet nekretninama u stečaju, OIB 30541904537, Frana Supila 30, 21000 Split</izvorni_sadrzaj>
    <derivirana_varijabla naziv="DomainObject.Predmet.ProtustrankaIDrugiAdressOIB_1">MALA VALA d.o.o. za promet nekretninama u stečaju, OIB 30541904537, Frana Supila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izvorni_sadrzaj>
    <derivirana_varijabla naziv="DomainObject.Predmet.SudioniciListNaziv_1">
      <item>FINA ZAGREB</item>
      <item>MALA VALA d.o.o. za promet nekretninama u stečaju</item>
      <item>Ivica Vulić</item>
      <item>Dino Vulić</item>
      <item>FINA Split</item>
      <item>Mira Hajdić</item>
      <item>Županijsko državno odvjetništvo u Splitu</item>
      <item>Republika Hrvatska, Ministarstvo financija</item>
      <item>Tomislav Mamić</item>
      <item>Ivo Mikulić</item>
      <item>BROKER-GRUPA d.o.o. za usluge u nautičkom turizmu i nekretninama</item>
      <item>Darko Medak</item>
    </derivirana_varijabla>
  </DomainObject.Predmet.SudioniciListNaziv>
  <DomainObject.Predmet.SudioniciListAdressOIB>
    <izvorni_sadrzaj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izvorni_sadrzaj>
    <derivirana_varijabla naziv="DomainObject.Predmet.SudioniciListAdressOIB_1">
      <item>FINA ZAGREB, OIB 85821130368, Ilica 307,10000 Zagreb</item>
      <item>MALA VALA d.o.o. za promet nekretninama u stečaju, OIB 30541904537, Frana Supila 30,21000 Split</item>
      <item>Ivica Vulić, OIB 82671688314, Frana Supila 30,21000 Split</item>
      <item>Dino Vulić, OIB 79228808660, Varaždinska 51,21000 Split</item>
      <item>FINA Split, Mažuranićevo šetalište 24B,21000 Split</item>
      <item>Mira Hajdić, OIB 33624188331, Smiljanićeva 2,21000 Split</item>
      <item>Županijsko državno odvjetništvo u Splitu, Gundulićeva 29A,21000 Split</item>
      <item>Republika Hrvatska, Ministarstvo financija, OIB 18683136487, Katančićeva 5,10000 Zagreb</item>
      <item>Tomislav Mamić, OIB 47797165208, Kvaternikova 4,21000 Split</item>
      <item>Ivo Mikulić, OIB 29546757061, Dubrovačka 18,21000 Split</item>
      <item>BROKER-GRUPA d.o.o. za usluge u nautičkom turizmu i nekretninama, OIB 21499195063, Obala HNP 6/2,21000 Split</item>
      <item>Darko Medak, OIB 35525954800, Kneza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izvorni_sadrzaj>
    <derivirana_varijabla naziv="DomainObject.Predmet.SudioniciListNazivOIB_1">
      <item>, OIB 85821130368</item>
      <item>, OIB 30541904537</item>
      <item>, OIB 82671688314</item>
      <item>, OIB 79228808660</item>
      <item>, OIB null</item>
      <item>, OIB 33624188331</item>
      <item>, OIB null</item>
      <item>, OIB 18683136487</item>
      <item>, OIB 47797165208</item>
      <item>, OIB 29546757061</item>
      <item>, OIB 21499195063</item>
      <item>, OIB 35525954800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80EF4-CE70-4449-BEB4-CA992E3E9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289</properties:Words>
  <properties:Characters>1440</properties:Characters>
  <properties:Lines>36</properties:Lines>
  <properties:Paragraphs>23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2016-12-15T07:37:00Z</dcterms:created>
  <dc:creator>Tatjana Kujundžić-Novak</dc:creator>
  <cp:lastModifiedBy>Ana Golub Gruić</cp:lastModifiedBy>
  <cp:lastPrinted>2017-03-08T13:03:00Z</cp:lastPrinted>
  <dcterms:modified xmlns:xsi="http://www.w3.org/2001/XMLSchema-instance" xsi:type="dcterms:W3CDTF">2017-03-08T14:12:00Z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