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9274" w14:paraId="5bc9274" w:rsidRDefault="00621643" w:rsidP="00621643" w:rsidR="00621643">
      <w:pPr>
        <w:tabs>
          <w:tab w:pos="5985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44. St-295/17. </w:t>
      </w:r>
    </w:p>
    <w:p w:rsidRDefault="00621643" w:rsidP="00621643" w:rsidR="00621643">
      <w:pPr>
        <w:tabs>
          <w:tab w:pos="5985" w:val="left"/>
        </w:tabs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1995" cx="582295"/>
            <wp:effectExtent b="1905" r="825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643" w:rsidP="00621643" w:rsidR="00621643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621643" w:rsidP="00621643" w:rsidR="00621643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621643" w:rsidP="00621643" w:rsidR="00621643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621643" w:rsidP="00621643" w:rsidR="0062164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21643" w:rsidP="00621643" w:rsidR="006216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21643" w:rsidP="00621643" w:rsidR="00621643">
      <w:pPr>
        <w:jc w:val="both"/>
        <w:rPr>
          <w:rFonts w:hAnsi="Times New Roman" w:ascii="Times New Roman"/>
          <w:szCs w:val="24"/>
          <w:lang w:val="hr-HR"/>
        </w:rPr>
      </w:pPr>
    </w:p>
    <w:p w:rsidRDefault="00621643" w:rsidP="00621643" w:rsidR="006216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21643" w:rsidP="00621643" w:rsidR="00621643">
      <w:pPr>
        <w:jc w:val="center"/>
        <w:rPr>
          <w:rFonts w:hAnsi="Times New Roman" w:ascii="Times New Roman"/>
          <w:szCs w:val="24"/>
          <w:lang w:val="hr-HR"/>
        </w:rPr>
      </w:pPr>
    </w:p>
    <w:p w:rsidRDefault="00621643" w:rsidP="00621643" w:rsidR="006216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 NAKLADA  KARIJATIDE d.o.o., iz Zagreba, Mikulić odvojak 39, OIB 56059069979, radi: ispravka rješenja od 22. kolovoza 2017. o otvaranju i zaključenju skraćenog stečajnog postupka;  dana 25. kolovoza  2017.  g. </w:t>
      </w:r>
    </w:p>
    <w:p w:rsidRDefault="00621643" w:rsidP="00621643" w:rsidR="00621643">
      <w:pPr>
        <w:jc w:val="both"/>
        <w:rPr>
          <w:rFonts w:hAnsi="Times New Roman" w:ascii="Times New Roman"/>
          <w:szCs w:val="24"/>
          <w:lang w:val="hr-HR"/>
        </w:rPr>
      </w:pPr>
    </w:p>
    <w:p w:rsidRDefault="00621643" w:rsidP="00621643" w:rsidR="006216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21643" w:rsidP="00621643" w:rsidR="00621643">
      <w:pPr>
        <w:jc w:val="center"/>
        <w:rPr>
          <w:rFonts w:hAnsi="Times New Roman" w:ascii="Times New Roman"/>
          <w:szCs w:val="24"/>
          <w:lang w:val="hr-HR"/>
        </w:rPr>
      </w:pPr>
    </w:p>
    <w:p w:rsidRDefault="00621643" w:rsidP="00621643" w:rsidR="0062164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 Ispravlja se rješenje ovog suda  St-295/17. od dana 22. kolovoza 2017. </w:t>
      </w:r>
      <w:r w:rsidR="007B3C88">
        <w:rPr>
          <w:rFonts w:hAnsi="Times New Roman" w:ascii="Times New Roman"/>
          <w:szCs w:val="24"/>
        </w:rPr>
        <w:t xml:space="preserve">g. </w:t>
      </w:r>
      <w:r>
        <w:rPr>
          <w:rFonts w:hAnsi="Times New Roman" w:ascii="Times New Roman"/>
          <w:szCs w:val="24"/>
        </w:rPr>
        <w:t>u uvodu rješenja te u t. I i III izreke rješenja tako da umjesto</w:t>
      </w:r>
    </w:p>
    <w:p w:rsidRDefault="00621643" w:rsidP="00621643" w:rsidR="00621643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"KARIJATIDE  d.o.o."</w:t>
      </w:r>
    </w:p>
    <w:p w:rsidRDefault="00621643" w:rsidP="00621643" w:rsidR="00621643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621643" w:rsidP="00621643" w:rsidR="0062164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treba pisati </w:t>
      </w:r>
    </w:p>
    <w:p w:rsidRDefault="00621643" w:rsidP="00621643" w:rsidR="00621643">
      <w:pPr>
        <w:pStyle w:val="BodyText21"/>
        <w:ind w:firstLine="36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141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"NAKLADA  KARIJATIDE  d.o.o."</w:t>
      </w:r>
    </w:p>
    <w:p w:rsidRDefault="00621643" w:rsidP="00621643" w:rsidR="0062164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21643" w:rsidP="00621643" w:rsidR="0062164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 U preostalom dijelu rješenje</w:t>
      </w:r>
      <w:r w:rsidRPr="0032728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St-295/17. od dana 22. kolovoza 2017</w:t>
      </w:r>
      <w:r w:rsidR="007B3C88">
        <w:rPr>
          <w:rFonts w:hAnsi="Times New Roman" w:ascii="Times New Roman"/>
          <w:szCs w:val="24"/>
        </w:rPr>
        <w:t xml:space="preserve">.g. </w:t>
      </w:r>
      <w:r>
        <w:rPr>
          <w:rFonts w:hAnsi="Times New Roman" w:ascii="Times New Roman"/>
          <w:szCs w:val="24"/>
        </w:rPr>
        <w:t xml:space="preserve">ostaje neizmijenjeno. </w:t>
      </w:r>
    </w:p>
    <w:p w:rsidRDefault="00621643" w:rsidP="00621643" w:rsidR="00621643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621643" w:rsidP="00621643" w:rsidR="00621643">
      <w:pPr>
        <w:jc w:val="both"/>
        <w:rPr>
          <w:rFonts w:hAnsi="Times New Roman" w:ascii="Times New Roman"/>
          <w:szCs w:val="24"/>
          <w:lang w:val="hr-HR"/>
        </w:rPr>
      </w:pPr>
    </w:p>
    <w:p w:rsidRDefault="00621643" w:rsidP="00621643" w:rsidR="006216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Radi očite  omaške u pisanju rješenja </w:t>
      </w:r>
      <w:r>
        <w:rPr>
          <w:rFonts w:hAnsi="Times New Roman" w:ascii="Times New Roman"/>
          <w:szCs w:val="24"/>
        </w:rPr>
        <w:t xml:space="preserve">St-295/17.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dana 22. </w:t>
      </w:r>
      <w:proofErr w:type="spellStart"/>
      <w:proofErr w:type="gramStart"/>
      <w:r>
        <w:rPr>
          <w:rFonts w:hAnsi="Times New Roman" w:ascii="Times New Roman"/>
          <w:szCs w:val="24"/>
        </w:rPr>
        <w:t>kolovoza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7B3C88">
        <w:rPr>
          <w:rFonts w:hAnsi="Times New Roman" w:ascii="Times New Roman"/>
          <w:szCs w:val="24"/>
          <w:lang w:val="hr-HR"/>
        </w:rPr>
        <w:t xml:space="preserve">g. </w:t>
      </w:r>
      <w:r>
        <w:rPr>
          <w:rFonts w:hAnsi="Times New Roman" w:ascii="Times New Roman"/>
          <w:szCs w:val="24"/>
          <w:lang w:val="hr-HR"/>
        </w:rPr>
        <w:t xml:space="preserve"> pogrešno je u uvodu te u t. I i III </w:t>
      </w:r>
      <w:r w:rsidR="007B3C88">
        <w:rPr>
          <w:rFonts w:hAnsi="Times New Roman" w:ascii="Times New Roman"/>
          <w:szCs w:val="24"/>
          <w:lang w:val="hr-HR"/>
        </w:rPr>
        <w:t xml:space="preserve">izreke </w:t>
      </w:r>
      <w:r>
        <w:rPr>
          <w:rFonts w:hAnsi="Times New Roman" w:ascii="Times New Roman"/>
          <w:szCs w:val="24"/>
          <w:lang w:val="hr-HR"/>
        </w:rPr>
        <w:t xml:space="preserve"> istog naznačena tvrtka stečajnog dužnika, slijedom čega je temeljem odredbe čl. 347 Zakona o parničnom postupku vezano uz čl.  10  Stečajnog zakona odlučeno kao u izreci rješenja. </w:t>
      </w:r>
    </w:p>
    <w:p w:rsidRDefault="007B3C88" w:rsidP="00621643" w:rsidR="007B3C88">
      <w:pPr>
        <w:jc w:val="both"/>
        <w:rPr>
          <w:rFonts w:hAnsi="Times New Roman" w:ascii="Times New Roman"/>
          <w:szCs w:val="24"/>
          <w:lang w:val="hr-HR"/>
        </w:rPr>
      </w:pPr>
    </w:p>
    <w:p w:rsidRDefault="00621643" w:rsidP="00621643" w:rsidR="0062164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25. kolovoza   2017. g. </w:t>
      </w:r>
    </w:p>
    <w:p w:rsidRDefault="00621643" w:rsidP="00621643" w:rsidR="0062164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621643" w:rsidP="00621643" w:rsidR="0062164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621643" w:rsidP="00621643" w:rsidR="0062164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636F16">
        <w:rPr>
          <w:rFonts w:hAnsi="Times New Roman" w:ascii="Times New Roman"/>
          <w:lang w:val="hr-HR"/>
        </w:rPr>
        <w:t>, v.r.</w:t>
      </w:r>
    </w:p>
    <w:p w:rsidRDefault="00621643" w:rsidP="00621643" w:rsidR="00621643" w:rsidRPr="00E015E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21643" w:rsidP="00621643" w:rsidR="00621643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>UPUTA O PRAVNOM LIJEKU:</w:t>
      </w:r>
    </w:p>
    <w:p w:rsidRDefault="00621643" w:rsidP="00621643" w:rsidR="00621643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36F16" w:rsidR="00636F16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636F16" w:rsidR="00636F16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636F16" w:rsidR="00636F16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p w:rsidRDefault="00636F16" w:rsidP="00621643" w:rsidR="00636F16" w:rsidRP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</w:p>
    <w:p w:rsidRDefault="008A295A" w:rsidR="008A295A"/>
    <w:sectPr w:rsidR="008A29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643"/>
    <w:rsid w:val="00141F5C"/>
    <w:rsid w:val="00621643"/>
    <w:rsid w:val="00636F16"/>
    <w:rsid w:val="00724C91"/>
    <w:rsid w:val="007B3C88"/>
    <w:rsid w:val="008A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64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2164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64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6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F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F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F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F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64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2164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64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36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F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F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F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F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KARIJATIDE d.o.o. zastupanog po punomoćniku Nada Marenić Tonković</izvorni_sadrzaj>
    <derivirana_varijabla naziv="DomainObject.Predmet.ProtustrankaFormated_1">  Naklada KARIJATIDE d.o.o. zastupanog po punomoćniku Nada Marenić Tonković</derivirana_varijabla>
  </DomainObject.Predmet.ProtustrankaFormated>
  <DomainObject.Predmet.ProtustrankaFormatedOIB>
    <izvorni_sadrzaj>  Naklada KARIJATIDE d.o.o., OIB 56059069979 zastupanog po punomoćniku Nada Marenić Tonković</izvorni_sadrzaj>
    <derivirana_varijabla naziv="DomainObject.Predmet.ProtustrankaFormatedOIB_1">  Naklada KARIJATIDE d.o.o., OIB 56059069979 zastupanog po punomoćniku Nada Marenić Tonković</derivirana_varijabla>
  </DomainObject.Predmet.ProtustrankaFormatedOIB>
  <DomainObject.Predmet.ProtustrankaFormatedWithAdress>
    <izvorni_sadrzaj> Naklada KARIJATIDE d.o.o., Mikulić odvojak 39, 10000 Zagreb zastupanog po punomoćniku Nada Marenić Tonković</izvorni_sadrzaj>
    <derivirana_varijabla naziv="DomainObject.Predmet.ProtustrankaFormatedWithAdress_1"> Naklada KARIJATIDE d.o.o., Mikulić odvojak 39, 10000 Zagreb zastupanog po punomoćniku Nada Marenić Tonković</derivirana_varijabla>
  </DomainObject.Predmet.ProtustrankaFormatedWithAdress>
  <DomainObject.Predmet.ProtustrankaFormatedWithAdressOIB>
    <izvorni_sadrzaj> Naklada KARIJATIDE d.o.o., OIB 56059069979, Mikulić odvojak 39, 10000 Zagreb zastupanog po punomoćniku Nada Marenić Tonković</izvorni_sadrzaj>
    <derivirana_varijabla naziv="DomainObject.Predmet.ProtustrankaFormatedWithAdressOIB_1"> Naklada KARIJATIDE d.o.o., OIB 56059069979, Mikulić odvojak 39, 10000 Zagreb zastupanog po punomoćniku Nada Marenić Tonković</derivirana_varijabla>
  </DomainObject.Predmet.ProtustrankaFormatedWithAdressOIB>
  <DomainObject.Predmet.ProtustrankaWithAdress>
    <izvorni_sadrzaj>Naklada KARIJATIDE d.o.o. Mikulić odvojak 39, 10000 Zagreb</izvorni_sadrzaj>
    <derivirana_varijabla naziv="DomainObject.Predmet.ProtustrankaWithAdress_1">Naklada KARIJATIDE d.o.o. Mikulić odvojak 39, 10000 Zagreb</derivirana_varijabla>
  </DomainObject.Predmet.ProtustrankaWithAdress>
  <DomainObject.Predmet.ProtustrankaWithAdressOIB>
    <izvorni_sadrzaj>Naklada KARIJATIDE d.o.o., OIB 56059069979, Mikulić odvojak 39, 10000 Zagreb</izvorni_sadrzaj>
    <derivirana_varijabla naziv="DomainObject.Predmet.ProtustrankaWithAdressOIB_1">Naklada KARIJATIDE d.o.o., OIB 56059069979, Mikulić odvojak 39, 10000 Zagreb</derivirana_varijabla>
  </DomainObject.Predmet.ProtustrankaWithAdressOIB>
  <DomainObject.Predmet.ProtustrankaNazivFormated>
    <izvorni_sadrzaj>Naklada KARIJATIDE d.o.o.</izvorni_sadrzaj>
    <derivirana_varijabla naziv="DomainObject.Predmet.ProtustrankaNazivFormated_1">Naklada KARIJATIDE d.o.o.</derivirana_varijabla>
  </DomainObject.Predmet.ProtustrankaNazivFormated>
  <DomainObject.Predmet.ProtustrankaNazivFormatedOIB>
    <izvorni_sadrzaj>Naklada KARIJATIDE d.o.o., OIB 56059069979</izvorni_sadrzaj>
    <derivirana_varijabla naziv="DomainObject.Predmet.ProtustrankaNazivFormatedOIB_1">Naklada KARIJATIDE d.o.o., OIB 56059069979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Naklada KARIJATIDE d.o.o. zastupanog po punomoćniku Nada Marenić Tonković</item>
    </izvorni_sadrzaj>
    <derivirana_varijabla naziv="DomainObject.Predmet.ProtuStrankaListFormated_1">
      <item>Naklada KARIJATIDE d.o.o. zastupanog po punomoćniku Nada Marenić Tonković</item>
    </derivirana_varijabla>
  </DomainObject.Predmet.ProtuStrankaListFormated>
  <DomainObject.Predmet.ProtuStrankaListFormatedOIB>
    <izvorni_sadrzaj>
      <item>Naklada KARIJATIDE d.o.o., OIB 56059069979 zastupanog po punomoćniku Nada Marenić Tonković</item>
    </izvorni_sadrzaj>
    <derivirana_varijabla naziv="DomainObject.Predmet.ProtuStrankaListFormatedOIB_1">
      <item>Naklada KARIJATIDE d.o.o., OIB 56059069979 zastupanog po punomoćniku Nada Marenić Tonković</item>
    </derivirana_varijabla>
  </DomainObject.Predmet.ProtuStrankaListFormatedOIB>
  <DomainObject.Predmet.ProtuStrankaListFormatedWithAdress>
    <izvorni_sadrzaj>
      <item>Naklada KARIJATIDE d.o.o., Mikulić odvojak 39, 10000 Zagreb zastupanog po punomoćniku Nada Marenić Tonković</item>
    </izvorni_sadrzaj>
    <derivirana_varijabla naziv="DomainObject.Predmet.ProtuStrankaListFormatedWithAdress_1">
      <item>Naklada KARIJATIDE d.o.o., Mikulić odvojak 39, 10000 Zagreb zastupanog po punomoćniku Nada Marenić Tonković</item>
    </derivirana_varijabla>
  </DomainObject.Predmet.ProtuStrankaListFormatedWithAdress>
  <DomainObject.Predmet.ProtuStrankaListFormatedWithAdressOIB>
    <izvorni_sadrzaj>
      <item>Naklada KARIJATIDE d.o.o., OIB 56059069979, Mikulić odvojak 39, 10000 Zagreb zastupanog po punomoćniku Nada Marenić Tonković</item>
    </izvorni_sadrzaj>
    <derivirana_varijabla naziv="DomainObject.Predmet.ProtuStrankaListFormatedWithAdressOIB_1">
      <item>Naklada KARIJATIDE d.o.o., OIB 56059069979, Mikulić odvojak 39, 10000 Zagreb zastupanog po punomoćniku Nada Marenić Tonković</item>
    </derivirana_varijabla>
  </DomainObject.Predmet.ProtuStrankaListFormatedWithAdressOIB>
  <DomainObject.Predmet.ProtuStrankaListNazivFormated>
    <izvorni_sadrzaj>
      <item>Naklada KARIJATIDE d.o.o.</item>
    </izvorni_sadrzaj>
    <derivirana_varijabla naziv="DomainObject.Predmet.ProtuStrankaListNazivFormated_1">
      <item>Naklada KARIJATIDE d.o.o.</item>
    </derivirana_varijabla>
  </DomainObject.Predmet.ProtuStrankaListNazivFormated>
  <DomainObject.Predmet.ProtuStrankaListNazivFormatedOIB>
    <izvorni_sadrzaj>
      <item>Naklada KARIJATIDE d.o.o., OIB 56059069979</item>
    </izvorni_sadrzaj>
    <derivirana_varijabla naziv="DomainObject.Predmet.ProtuStrankaListNazivFormatedOIB_1">
      <item>Naklada KARIJATIDE d.o.o., OIB 56059069979</item>
    </derivirana_varijabla>
  </DomainObject.Predmet.ProtuStrankaListNazivFormatedOIB>
  <DomainObject.Predmet.OstaliListFormated>
    <izvorni_sadrzaj>
      <item>Nada Marenić Tonković punomoćnik sudionika u postupku Naklada KARIJATIDE d.o.o.</item>
    </izvorni_sadrzaj>
    <derivirana_varijabla naziv="DomainObject.Predmet.OstaliListFormated_1">
      <item>Nada Marenić Tonković punomoćnik sudionika u postupku Naklada KARIJATIDE d.o.o.</item>
    </derivirana_varijabla>
  </DomainObject.Predmet.OstaliListFormated>
  <DomainObject.Predmet.OstaliListFormatedOIB>
    <izvorni_sadrzaj>
      <item>Nada Marenić Tonković, OIB 94136349804 punomoćnik sudionika u postupku Naklada KARIJATIDE d.o.o.</item>
    </izvorni_sadrzaj>
    <derivirana_varijabla naziv="DomainObject.Predmet.OstaliListFormatedOIB_1">
      <item>Nada Marenić Tonković, OIB 94136349804 punomoćnik sudionika u postupku Naklada KARIJATIDE d.o.o.</item>
    </derivirana_varijabla>
  </DomainObject.Predmet.OstaliListFormatedOIB>
  <DomainObject.Predmet.OstaliListFormatedWithAdress>
    <izvorni_sadrzaj>
      <item>Nada Marenić Tonković, Mikulić odvojak 39, 10000 Zagreb punomoćnik sudionika u postupku Naklada KARIJATIDE d.o.o.</item>
    </izvorni_sadrzaj>
    <derivirana_varijabla naziv="DomainObject.Predmet.OstaliListFormatedWithAdress_1">
      <item>Nada Marenić Tonković, Mikulić odvojak 39, 10000 Zagreb punomoćnik sudionika u postupku Naklada KARIJATIDE d.o.o.</item>
    </derivirana_varijabla>
  </DomainObject.Predmet.OstaliListFormatedWithAdress>
  <DomainObject.Predmet.OstaliListFormatedWithAdressOIB>
    <izvorni_sadrzaj>
      <item>Nada Marenić Tonković, OIB 94136349804, Mikulić odvojak 39, 10000 Zagreb punomoćnik sudionika u postupku Naklada KARIJATIDE d.o.o.</item>
    </izvorni_sadrzaj>
    <derivirana_varijabla naziv="DomainObject.Predmet.OstaliListFormatedWithAdressOIB_1">
      <item>Nada Marenić Tonković, OIB 94136349804, Mikulić odvojak 39, 10000 Zagreb punomoćnik sudionika u postupku Naklada KARIJATIDE d.o.o.</item>
    </derivirana_varijabla>
  </DomainObject.Predmet.OstaliListFormatedWithAdressOIB>
  <DomainObject.Predmet.OstaliListNazivFormated>
    <izvorni_sadrzaj>
      <item>Nada Marenić Tonković</item>
    </izvorni_sadrzaj>
    <derivirana_varijabla naziv="DomainObject.Predmet.OstaliListNazivFormated_1">
      <item>Nada Marenić Tonković</item>
    </derivirana_varijabla>
  </DomainObject.Predmet.OstaliListNazivFormated>
  <DomainObject.Predmet.OstaliListNazivFormatedOIB>
    <izvorni_sadrzaj>
      <item>Nada Marenić Tonković, OIB 94136349804</item>
    </izvorni_sadrzaj>
    <derivirana_varijabla naziv="DomainObject.Predmet.OstaliListNazivFormatedOIB_1">
      <item>Nada Marenić Tonković, OIB 94136349804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Naklada KARIJATIDE d.o.o.</izvorni_sadrzaj>
    <derivirana_varijabla naziv="DomainObject.Predmet.ProtustrankaIDrugi_1">Naklada KARIJATIDE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Naklada KARIJATIDE d.o.o., OIB 56059069979, Mikulić odvojak 39, 10000 Zagreb</izvorni_sadrzaj>
    <derivirana_varijabla naziv="DomainObject.Predmet.ProtustrankaIDrugiAdressOIB_1">Naklada KARIJATIDE d.o.o., OIB 56059069979, Mikulić odvojak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Naklada KARIJATIDE d.o.o.</item>
      <item>Nada Marenić Tonković</item>
    </izvorni_sadrzaj>
    <derivirana_varijabla naziv="DomainObject.Predmet.SudioniciListNaziv_1">
      <item>FINA Regionalni centar Zagreb</item>
      <item>Naklada KARIJATIDE d.o.o.</item>
      <item>Nada Marenić Tonković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Naklada KARIJATIDE d.o.o., OIB 56059069979, Mikulić odvojak 39,10000 Zagreb</item>
      <item>Nada Marenić Tonković, OIB 94136349804, Mikulić odvojak 39,10000 Zagreb</item>
    </izvorni_sadrzaj>
    <derivirana_varijabla naziv="DomainObject.Predmet.SudioniciListAdressOIB_1">
      <item>FINA Regionalni centar Zagreb, OIB 85821130368, Trg svibanjskih žrtava 1995. br. 1,10000 Zagreb</item>
      <item>Naklada KARIJATIDE d.o.o., OIB 56059069979, Mikulić odvojak 39,10000 Zagreb</item>
      <item>Nada Marenić Tonković, OIB 94136349804, Mikulić odvojak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56059069979</item>
      <item>, OIB 94136349804</item>
    </izvorni_sadrzaj>
    <derivirana_varijabla naziv="DomainObject.Predmet.SudioniciListNazivOIB_1">
      <item>, OIB 85821130368</item>
      <item>, OIB 56059069979</item>
      <item>, OIB 94136349804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1110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2017-08-25T09:29:00Z</dcterms:created>
  <dc:creator>Nada Nekić Plevko</dc:creator>
  <cp:lastModifiedBy>Jasna Mirt</cp:lastModifiedBy>
  <cp:lastPrinted>2017-08-25T09:34:00Z</cp:lastPrinted>
  <dcterms:modified xmlns:xsi="http://www.w3.org/2001/XMLSchema-instance" xsi:type="dcterms:W3CDTF">2017-08-25T09:36:00Z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