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e4c8" w14:paraId="c9be4c8" w:rsidRDefault="00FD08C4" w:rsidP="00FD08C4" w:rsidR="00FD08C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8C4" w:rsidP="00FD08C4" w:rsidR="00FD08C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D08C4" w:rsidP="00FD08C4" w:rsidR="00FD08C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D08C4" w:rsidP="00FD08C4" w:rsidR="00FD08C4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D08C4" w:rsidP="00FD08C4" w:rsidR="00FD08C4"/>
    <w:p w:rsidRDefault="00FD08C4" w:rsidP="00FD08C4" w:rsidR="00FD08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D08C4" w:rsidP="00FD08C4" w:rsidR="00FD08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D08C4" w:rsidP="00FD08C4" w:rsidR="00FD08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804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15</w:t>
      </w:r>
      <w:r w:rsidRPr="00D05CA9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S. T. ISTRA d. o. o. Pula, Kavrerski put 19, OIB 38421214150, MBS 040285365, 7. prosinca 2015.</w:t>
      </w:r>
    </w:p>
    <w:p w:rsidRDefault="00FD08C4" w:rsidP="00FD08C4" w:rsidR="00FD08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D08C4" w:rsidP="00FD08C4" w:rsidR="00FD08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08C4" w:rsidP="00FD08C4" w:rsidR="00FD08C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S. T. ISTRA d. o. o. Pula, Kavrerski put 19, OIB 38421214150, MBS 040285365.</w:t>
      </w:r>
    </w:p>
    <w:p w:rsidRDefault="00FD08C4" w:rsidP="00FD08C4" w:rsidR="00FD08C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D08C4" w:rsidP="00FD08C4" w:rsidR="00FD08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 w:rsidR="00C2455A"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S. T. ISTRA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14.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120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11.786,07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D08C4" w:rsidP="00FD08C4" w:rsidR="00FD08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D08C4" w:rsidP="00FD08C4" w:rsidR="00FD08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D08C4" w:rsidP="00FD08C4" w:rsidR="00FD08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7.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D08C4" w:rsidP="00FD08C4" w:rsidR="00FD08C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D08C4" w:rsidP="00FD08C4" w:rsidR="00FD08C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E0AB4">
        <w:rPr>
          <w:rFonts w:cs="Times New Roman" w:eastAsia="Times New Roman"/>
          <w:szCs w:val="24"/>
          <w:lang w:eastAsia="hr-HR"/>
        </w:rPr>
        <w:t>, v. r.</w:t>
      </w:r>
    </w:p>
    <w:p w:rsidRDefault="00FD08C4" w:rsidP="00FD08C4" w:rsidR="00FD08C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D08C4" w:rsidP="00FD08C4" w:rsidR="00FD08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D08C4" w:rsidP="00FD08C4" w:rsidR="00FD08C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D08C4" w:rsidP="00FD08C4" w:rsidR="00FD08C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D08C4" w:rsidP="00FD08C4" w:rsidR="00FD08C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D08C4" w:rsidP="00FD08C4" w:rsidR="00FD08C4" w:rsidRPr="004E40EA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B65046" w:rsidR="006706A5"/>
    <w:sectPr w:rsidSect="00511F63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8C4" w:rsidP="00FD08C4" w:rsidR="00FD08C4">
      <w:r>
        <w:separator/>
      </w:r>
    </w:p>
  </w:endnote>
  <w:endnote w:id="0" w:type="continuationSeparator">
    <w:p w:rsidRDefault="00FD08C4" w:rsidP="00FD08C4" w:rsidR="00FD0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8C4" w:rsidP="00FD08C4" w:rsidR="00FD08C4">
      <w:r>
        <w:separator/>
      </w:r>
    </w:p>
  </w:footnote>
  <w:footnote w:id="0" w:type="continuationSeparator">
    <w:p w:rsidRDefault="00FD08C4" w:rsidP="00FD08C4" w:rsidR="00FD0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8C4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5046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536/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8C4" w:rsidP="00511F63" w:rsidR="00511F63">
    <w:pPr>
      <w:pStyle w:val="Zaglavlje"/>
      <w:jc w:val="right"/>
    </w:pPr>
    <w:r>
      <w:t>11 St-536/2015-3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1CDD"/>
    <w:rsid w:val="00641CDD"/>
    <w:rsid w:val="007A5C5B"/>
    <w:rsid w:val="008E0AB4"/>
    <w:rsid w:val="00B65046"/>
    <w:rsid w:val="00C2455A"/>
    <w:rsid w:val="00C9611B"/>
    <w:rsid w:val="00FD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08C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0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8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8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08C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0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8C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65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0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04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0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0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08C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0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8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08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08C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D0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8C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65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0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04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0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0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 ISTRA d.o.o. PULA</izvorni_sadrzaj>
    <derivirana_varijabla naziv="DomainObject.Predmet.ProtustrankaFormated_1">  S.T. ISTRA d.o.o. PULA</derivirana_varijabla>
  </DomainObject.Predmet.ProtustrankaFormated>
  <DomainObject.Predmet.ProtustrankaFormatedOIB>
    <izvorni_sadrzaj>  S.T. ISTRA d.o.o. PULA, OIB 38421214150</izvorni_sadrzaj>
    <derivirana_varijabla naziv="DomainObject.Predmet.ProtustrankaFormatedOIB_1">  S.T. ISTRA d.o.o. PULA, OIB 38421214150</derivirana_varijabla>
  </DomainObject.Predmet.ProtustrankaFormatedOIB>
  <DomainObject.Predmet.ProtustrankaFormatedWithAdress>
    <izvorni_sadrzaj> S.T. ISTRA d.o.o. PULA, Kavrerski put 19, 52100 Pula</izvorni_sadrzaj>
    <derivirana_varijabla naziv="DomainObject.Predmet.ProtustrankaFormatedWithAdress_1"> S.T. ISTRA d.o.o. PULA, Kavrerski put 19, 52100 Pula</derivirana_varijabla>
  </DomainObject.Predmet.ProtustrankaFormatedWithAdress>
  <DomainObject.Predmet.ProtustrankaFormatedWithAdressOIB>
    <izvorni_sadrzaj> S.T. ISTRA d.o.o. PULA, OIB 38421214150, Kavrerski put 19, 52100 Pula</izvorni_sadrzaj>
    <derivirana_varijabla naziv="DomainObject.Predmet.ProtustrankaFormatedWithAdressOIB_1"> S.T. ISTRA d.o.o. PULA, OIB 38421214150, Kavrerski put 19, 52100 Pula</derivirana_varijabla>
  </DomainObject.Predmet.ProtustrankaFormatedWithAdressOIB>
  <DomainObject.Predmet.ProtustrankaWithAdress>
    <izvorni_sadrzaj>S.T. ISTRA d.o.o. PULA Kavrerski put 19, 52100 Pula</izvorni_sadrzaj>
    <derivirana_varijabla naziv="DomainObject.Predmet.ProtustrankaWithAdress_1">S.T. ISTRA d.o.o. PULA Kavrerski put 19, 52100 Pula</derivirana_varijabla>
  </DomainObject.Predmet.ProtustrankaWithAdress>
  <DomainObject.Predmet.ProtustrankaWithAdressOIB>
    <izvorni_sadrzaj>S.T. ISTRA d.o.o. PULA, OIB 38421214150, Kavrerski put 19, 52100 Pula</izvorni_sadrzaj>
    <derivirana_varijabla naziv="DomainObject.Predmet.ProtustrankaWithAdressOIB_1">S.T. ISTRA d.o.o. PULA, OIB 38421214150, Kavrerski put 19, 52100 Pula</derivirana_varijabla>
  </DomainObject.Predmet.ProtustrankaWithAdressOIB>
  <DomainObject.Predmet.ProtustrankaNazivFormated>
    <izvorni_sadrzaj>S.T. ISTRA d.o.o. PULA</izvorni_sadrzaj>
    <derivirana_varijabla naziv="DomainObject.Predmet.ProtustrankaNazivFormated_1">S.T. ISTRA d.o.o. PULA</derivirana_varijabla>
  </DomainObject.Predmet.ProtustrankaNazivFormated>
  <DomainObject.Predmet.ProtustrankaNazivFormatedOIB>
    <izvorni_sadrzaj>S.T. ISTRA d.o.o. PULA, OIB 38421214150</izvorni_sadrzaj>
    <derivirana_varijabla naziv="DomainObject.Predmet.ProtustrankaNazivFormatedOIB_1">S.T. ISTRA d.o.o. PULA, OIB 38421214150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11786.07</izvorni_sadrzaj>
    <derivirana_varijabla naziv="DomainObject.Predmet.TrenutnaVrijednost_1">11786.07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S.T. ISTRA d.o.o. PULA</item>
    </izvorni_sadrzaj>
    <derivirana_varijabla naziv="DomainObject.Predmet.ProtuStrankaListFormated_1">
      <item>S.T. ISTRA d.o.o. PULA</item>
    </derivirana_varijabla>
  </DomainObject.Predmet.ProtuStrankaListFormated>
  <DomainObject.Predmet.ProtuStrankaListFormatedOIB>
    <izvorni_sadrzaj>
      <item>S.T. ISTRA d.o.o. PULA, OIB 38421214150</item>
    </izvorni_sadrzaj>
    <derivirana_varijabla naziv="DomainObject.Predmet.ProtuStrankaListFormatedOIB_1">
      <item>S.T. ISTRA d.o.o. PULA, OIB 38421214150</item>
    </derivirana_varijabla>
  </DomainObject.Predmet.ProtuStrankaListFormatedOIB>
  <DomainObject.Predmet.ProtuStrankaListFormatedWithAdress>
    <izvorni_sadrzaj>
      <item>S.T. ISTRA d.o.o. PULA, Kavrerski put 19, 52100 Pula</item>
    </izvorni_sadrzaj>
    <derivirana_varijabla naziv="DomainObject.Predmet.ProtuStrankaListFormatedWithAdress_1">
      <item>S.T. ISTRA d.o.o. PULA, Kavrerski put 19, 52100 Pula</item>
    </derivirana_varijabla>
  </DomainObject.Predmet.ProtuStrankaListFormatedWithAdress>
  <DomainObject.Predmet.ProtuStrankaListFormatedWithAdressOIB>
    <izvorni_sadrzaj>
      <item>S.T. ISTRA d.o.o. PULA, OIB 38421214150, Kavrerski put 19, 52100 Pula</item>
    </izvorni_sadrzaj>
    <derivirana_varijabla naziv="DomainObject.Predmet.ProtuStrankaListFormatedWithAdressOIB_1">
      <item>S.T. ISTRA d.o.o. PULA, OIB 38421214150, Kavrerski put 19, 52100 Pula</item>
    </derivirana_varijabla>
  </DomainObject.Predmet.ProtuStrankaListFormatedWithAdressOIB>
  <DomainObject.Predmet.ProtuStrankaListNazivFormated>
    <izvorni_sadrzaj>
      <item>S.T. ISTRA d.o.o. PULA</item>
    </izvorni_sadrzaj>
    <derivirana_varijabla naziv="DomainObject.Predmet.ProtuStrankaListNazivFormated_1">
      <item>S.T. ISTRA d.o.o. PULA</item>
    </derivirana_varijabla>
  </DomainObject.Predmet.ProtuStrankaListNazivFormated>
  <DomainObject.Predmet.ProtuStrankaListNazivFormatedOIB>
    <izvorni_sadrzaj>
      <item>S.T. ISTRA d.o.o. PULA, OIB 38421214150</item>
    </izvorni_sadrzaj>
    <derivirana_varijabla naziv="DomainObject.Predmet.ProtuStrankaListNazivFormatedOIB_1">
      <item>S.T. ISTRA d.o.o. PULA, OIB 38421214150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S.T. ISTRA d.o.o. PULA</izvorni_sadrzaj>
    <derivirana_varijabla naziv="DomainObject.Predmet.ProtustrankaIDrugi_1">S.T.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S.T. ISTRA d.o.o. PULA, OIB 38421214150, Kavrerski put 19, 52100 Pula</izvorni_sadrzaj>
    <derivirana_varijabla naziv="DomainObject.Predmet.ProtustrankaIDrugiAdressOIB_1">S.T. ISTRA d.o.o. PULA, OIB 38421214150, Kavrerski put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S.T. ISTRA d.o.o. PULA</item>
    </izvorni_sadrzaj>
    <derivirana_varijabla naziv="DomainObject.Predmet.SudioniciListNaziv_1">
      <item>FINANCIJSKA AGENCIJA, RC RIJEKA, PODRUŽNICA PULA, PULA</item>
      <item>S.T. ISTRA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S.T. ISTRA d.o.o. PULA, OIB 38421214150, Kavrerski put 19,52100 Pula</item>
    </izvorni_sadrzaj>
    <derivirana_varijabla naziv="DomainObject.Predmet.SudioniciListAdressOIB_1">
      <item>FINANCIJSKA AGENCIJA, RC RIJEKA, PODRUŽNICA PULA, PULA, OIB 85821130368, Giardini 5,52100 Pula</item>
      <item>S.T. ISTRA d.o.o. PULA, OIB 38421214150, Kavrerski put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38421214150</item>
    </izvorni_sadrzaj>
    <derivirana_varijabla naziv="DomainObject.Predmet.SudioniciListNazivOIB_1">
      <item>, OIB 85821130368</item>
      <item>, OIB 38421214150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2004</properties:Characters>
  <properties:Lines>50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2015-12-07T07:25:00Z</dcterms:created>
  <dc:creator>Mihaela Kaligari</dc:creator>
  <dc:description/>
  <cp:keywords/>
  <cp:lastModifiedBy>Sanja Prodan</cp:lastModifiedBy>
  <cp:lastPrinted>2015-12-15T12:14:00Z</cp:lastPrinted>
  <dcterms:modified xmlns:xsi="http://www.w3.org/2001/XMLSchema-instance" xsi:type="dcterms:W3CDTF">2015-12-15T12:14:00Z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