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af89" w14:paraId="19eaf89" w:rsidRDefault="000E0111" w:rsidP="00910611" w:rsidR="000E011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0111" w:rsidP="00910611" w:rsidR="000E0111">
      <w:r>
        <w:rPr>
          <w:rFonts w:eastAsia="MS Mincho"/>
          <w:szCs w:val="24"/>
        </w:rPr>
        <w:t xml:space="preserve">   REPUBLIKA HRVATSKA</w:t>
      </w:r>
    </w:p>
    <w:p w:rsidRDefault="000E0111" w:rsidP="00910611" w:rsidR="000E0111">
      <w:r>
        <w:rPr>
          <w:rFonts w:eastAsia="MS Mincho"/>
          <w:szCs w:val="24"/>
        </w:rPr>
        <w:t>TRGOVAČKI SUD U RIJECI</w:t>
      </w:r>
    </w:p>
    <w:p w:rsidRDefault="000E0111" w:rsidR="000E011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660B1" w:rsidP="007C19CF" w:rsidR="00C660B1" w:rsidRPr="00F377F4">
      <w:pPr>
        <w:jc w:val="center"/>
        <w:rPr>
          <w:b/>
          <w:sz w:val="24"/>
          <w:szCs w:val="24"/>
        </w:rPr>
      </w:pPr>
    </w:p>
    <w:p w:rsidRDefault="00C660B1" w:rsidP="007C19CF" w:rsidR="00C660B1" w:rsidRPr="00F377F4">
      <w:pPr>
        <w:jc w:val="center"/>
        <w:rPr>
          <w:b/>
          <w:sz w:val="24"/>
          <w:szCs w:val="24"/>
        </w:rPr>
      </w:pPr>
    </w:p>
    <w:p w:rsidRDefault="00C660B1" w:rsidP="007C19CF" w:rsidR="00C660B1" w:rsidRPr="00F377F4">
      <w:pPr>
        <w:jc w:val="center"/>
        <w:rPr>
          <w:b/>
          <w:sz w:val="24"/>
          <w:szCs w:val="24"/>
        </w:rPr>
      </w:pPr>
    </w:p>
    <w:p w:rsidRDefault="00F377F4" w:rsidP="007C19CF" w:rsidR="00C66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E P U B L I K A    H R V A T S K A</w:t>
      </w:r>
    </w:p>
    <w:p w:rsidRDefault="00F377F4" w:rsidP="007C19CF" w:rsidR="00F377F4" w:rsidRPr="00F377F4">
      <w:pPr>
        <w:jc w:val="center"/>
        <w:rPr>
          <w:b/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J E Š E N J E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F377F4" w:rsidP="00F377F4" w:rsidR="00F377F4" w:rsidRPr="00F377F4">
      <w:pPr>
        <w:ind w:firstLine="720"/>
        <w:jc w:val="both"/>
        <w:rPr>
          <w:bCs/>
          <w:sz w:val="24"/>
          <w:szCs w:val="24"/>
        </w:rPr>
      </w:pPr>
      <w:r w:rsidRPr="00F377F4">
        <w:rPr>
          <w:bCs/>
          <w:sz w:val="24"/>
          <w:szCs w:val="24"/>
        </w:rPr>
        <w:t xml:space="preserve">Trgovački sud u Rijeci, po stečajnom sucu Danieli Korlević, u stečajnom postupku nad dužnikom </w:t>
      </w:r>
      <w:r w:rsidR="00EA3DF0">
        <w:rPr>
          <w:b/>
          <w:bCs/>
          <w:sz w:val="24"/>
          <w:szCs w:val="24"/>
        </w:rPr>
        <w:t>G.E.M.A.R.</w:t>
      </w:r>
      <w:r w:rsidRPr="00F377F4">
        <w:rPr>
          <w:b/>
          <w:bCs/>
          <w:sz w:val="24"/>
          <w:szCs w:val="24"/>
        </w:rPr>
        <w:t xml:space="preserve"> d.o.o. </w:t>
      </w:r>
      <w:r w:rsidR="00EA3DF0">
        <w:rPr>
          <w:b/>
          <w:bCs/>
          <w:sz w:val="24"/>
          <w:szCs w:val="24"/>
        </w:rPr>
        <w:t>Poreč, Mate Vlašića 26</w:t>
      </w:r>
      <w:r w:rsidRPr="00F377F4">
        <w:rPr>
          <w:b/>
          <w:bCs/>
          <w:sz w:val="24"/>
          <w:szCs w:val="24"/>
        </w:rPr>
        <w:t xml:space="preserve">, </w:t>
      </w:r>
      <w:r w:rsidRPr="00F377F4">
        <w:rPr>
          <w:bCs/>
          <w:sz w:val="24"/>
          <w:szCs w:val="24"/>
        </w:rPr>
        <w:t xml:space="preserve">dana </w:t>
      </w:r>
      <w:r>
        <w:rPr>
          <w:bCs/>
          <w:sz w:val="24"/>
          <w:szCs w:val="24"/>
        </w:rPr>
        <w:t>0</w:t>
      </w:r>
      <w:r w:rsidR="00EA3DF0">
        <w:rPr>
          <w:bCs/>
          <w:sz w:val="24"/>
          <w:szCs w:val="24"/>
        </w:rPr>
        <w:t>3. ožujka</w:t>
      </w:r>
      <w:r w:rsidRPr="00F377F4">
        <w:rPr>
          <w:bCs/>
          <w:sz w:val="24"/>
          <w:szCs w:val="24"/>
        </w:rPr>
        <w:t xml:space="preserve"> 201</w:t>
      </w:r>
      <w:r w:rsidR="00EA3DF0">
        <w:rPr>
          <w:bCs/>
          <w:sz w:val="24"/>
          <w:szCs w:val="24"/>
        </w:rPr>
        <w:t>6</w:t>
      </w:r>
      <w:r w:rsidRPr="00F377F4">
        <w:rPr>
          <w:bCs/>
          <w:sz w:val="24"/>
          <w:szCs w:val="24"/>
        </w:rPr>
        <w:t xml:space="preserve">. godine   </w:t>
      </w:r>
    </w:p>
    <w:p w:rsidRDefault="007C19CF" w:rsidP="007C19CF" w:rsidR="007C19CF" w:rsidRPr="00F377F4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i j e š i o    j e</w:t>
      </w:r>
    </w:p>
    <w:p w:rsidRDefault="00640DE6" w:rsidP="007C19CF" w:rsidR="00640DE6" w:rsidRPr="00F377F4">
      <w:pPr>
        <w:jc w:val="center"/>
        <w:rPr>
          <w:b/>
          <w:sz w:val="24"/>
          <w:szCs w:val="24"/>
        </w:rPr>
      </w:pPr>
    </w:p>
    <w:p w:rsidRDefault="00640DE6" w:rsidP="00640DE6" w:rsidR="007113BA" w:rsidRPr="00F377F4">
      <w:pPr>
        <w:jc w:val="both"/>
        <w:rPr>
          <w:sz w:val="24"/>
          <w:szCs w:val="24"/>
        </w:rPr>
      </w:pPr>
      <w:r w:rsidRPr="00F377F4">
        <w:rPr>
          <w:sz w:val="24"/>
          <w:szCs w:val="24"/>
        </w:rPr>
        <w:tab/>
        <w:t>Dopunjuje se ovosudn</w:t>
      </w:r>
      <w:r w:rsidR="00EA3DF0">
        <w:rPr>
          <w:sz w:val="24"/>
          <w:szCs w:val="24"/>
        </w:rPr>
        <w:t>i zaključak</w:t>
      </w:r>
      <w:r w:rsidR="008D0F37" w:rsidRPr="00F377F4">
        <w:rPr>
          <w:sz w:val="24"/>
          <w:szCs w:val="24"/>
        </w:rPr>
        <w:t xml:space="preserve"> posl. br. 15 St-</w:t>
      </w:r>
      <w:r w:rsidR="00EA3DF0">
        <w:rPr>
          <w:sz w:val="24"/>
          <w:szCs w:val="24"/>
        </w:rPr>
        <w:t>544/13-121</w:t>
      </w:r>
      <w:r w:rsidR="008D0F37" w:rsidRPr="00F377F4">
        <w:rPr>
          <w:sz w:val="24"/>
          <w:szCs w:val="24"/>
        </w:rPr>
        <w:t xml:space="preserve"> od </w:t>
      </w:r>
      <w:r w:rsidR="00EA3DF0">
        <w:rPr>
          <w:sz w:val="24"/>
          <w:szCs w:val="24"/>
        </w:rPr>
        <w:t>26. veljače</w:t>
      </w:r>
      <w:r w:rsidR="008D0F37" w:rsidRPr="00F377F4">
        <w:rPr>
          <w:sz w:val="24"/>
          <w:szCs w:val="24"/>
        </w:rPr>
        <w:t xml:space="preserve"> 201</w:t>
      </w:r>
      <w:r w:rsidR="00EA3DF0">
        <w:rPr>
          <w:sz w:val="24"/>
          <w:szCs w:val="24"/>
        </w:rPr>
        <w:t>6</w:t>
      </w:r>
      <w:r w:rsidR="008D0F37" w:rsidRPr="00F377F4">
        <w:rPr>
          <w:sz w:val="24"/>
          <w:szCs w:val="24"/>
        </w:rPr>
        <w:t>.</w:t>
      </w:r>
      <w:r w:rsidR="00F377F4">
        <w:rPr>
          <w:sz w:val="24"/>
          <w:szCs w:val="24"/>
        </w:rPr>
        <w:t xml:space="preserve"> godine u izreci</w:t>
      </w:r>
      <w:r w:rsidR="008D0F37" w:rsidRPr="00F377F4">
        <w:rPr>
          <w:sz w:val="24"/>
          <w:szCs w:val="24"/>
        </w:rPr>
        <w:t xml:space="preserve"> tako da </w:t>
      </w:r>
      <w:r w:rsidR="00F377F4">
        <w:rPr>
          <w:sz w:val="24"/>
          <w:szCs w:val="24"/>
        </w:rPr>
        <w:t xml:space="preserve">iza točke </w:t>
      </w:r>
      <w:r w:rsidR="00EA3DF0">
        <w:rPr>
          <w:sz w:val="24"/>
          <w:szCs w:val="24"/>
        </w:rPr>
        <w:t>I. treba pisati točka II</w:t>
      </w:r>
      <w:r w:rsidR="00F377F4">
        <w:rPr>
          <w:sz w:val="24"/>
          <w:szCs w:val="24"/>
        </w:rPr>
        <w:t xml:space="preserve">. </w:t>
      </w:r>
      <w:r w:rsidR="00EA3DF0">
        <w:rPr>
          <w:sz w:val="24"/>
          <w:szCs w:val="24"/>
        </w:rPr>
        <w:t xml:space="preserve">koja glasi: </w:t>
      </w:r>
    </w:p>
    <w:p w:rsidRDefault="00EA3DF0" w:rsidP="00EA3DF0" w:rsidR="00640DE6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"Na nekretnini stečajnog dužnika k.č.br.zgr. 316, kuća i dvorište, površine 1060 m2, upisane u zk.ul 1302, k.o. Višnjan, u zemljišnim knjigama Općinskog suda u Puli, zk. odjel Poreč, uknjiženo je</w:t>
      </w:r>
    </w:p>
    <w:p w:rsidRDefault="00EA3DF0" w:rsidP="00EA3DF0" w:rsidR="00EA3DF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pravo zaloga na temelju solemniziranog Ugovora o kreditu broj 311-109/2005 sa Sporazumom o osiguranju novčane tražbine od 08. prosinca 2005. godine za iznos od 500.000,00 kn s ugovorenom kamatom, rokom otplate i sporednim  potraživanjima u korist H-ABDUCO d.o.o. Zagreb, Slavonska avenija 6a, zaprimljeno 13. prosinca 2005. godine pod brojem Z-6217/2005;</w:t>
      </w:r>
    </w:p>
    <w:p w:rsidRDefault="00EA3DF0" w:rsidP="00EA3DF0" w:rsidR="00EA3DF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zajedničko pravo zaloga na nekretnine TIM 90 d.d. Poreč za kreditno potraživanje prema stečajnom dužniku za iznos glavnice u iznosu od 270.000,00 kn u kunskoj protuvrijednosti s ugovorenom kamatom, rokom otplate i sporednim potraživanjima u korist H-ABDUCO d.o.o. Zagreb, Slavonska avenija 6a, zaprimljeno 21. lipnja 2007. godine, pod brojem Z-3600/07;  </w:t>
      </w:r>
    </w:p>
    <w:p w:rsidRDefault="00EA3DF0" w:rsidP="00EA3DF0" w:rsidR="00EA3DF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pravo zaloga na temelju solemniziranog Aneksa broj 2 uz Ugovor o odobrenju okvira za financijsko praćenje broj 311-01/2006 sa Sporazumom o osiguranju novčane tražbine od 10. prosinca 2009. godine za iznos od 100.000,00 eura u kunskoj protuvrijednosti s ugovorenim kamatama, rokom otplate, te ostalim potraživanjima i uvjetima prema Aneksu u korist H-ABDUCO d.o.o. Zagreb, Slavonska avenija 6a, zaprimljeno 11. prosinca 2009. godine, pod brojem Z-6705/09;</w:t>
      </w:r>
    </w:p>
    <w:p w:rsidRDefault="00EA3DF0" w:rsidP="00EA3DF0" w:rsidR="00EA3DF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pravo zaloga na temelju rješenja Općinskog suda u Puli od 16. rujna 2010. godine posl. broj Ovr-1073/10 radi osiguranja novčane tražbine predlagatelja osiguranja u iznosu od 1.624.754,76 kn sa zateznom kamatom u korist Republike Hrvatske, uz zabilježbu ovršivosti tražbine zaprimljeno 20. rujna 2010. godine, pod brojem Z-5080/10."</w:t>
      </w:r>
    </w:p>
    <w:p w:rsidRDefault="00EA3DF0" w:rsidP="00EA3DF0" w:rsidR="00EA3DF0">
      <w:pPr>
        <w:pStyle w:val="Odlomakpopisa"/>
        <w:ind w:left="1800"/>
        <w:jc w:val="both"/>
        <w:rPr>
          <w:sz w:val="24"/>
          <w:szCs w:val="24"/>
        </w:rPr>
      </w:pPr>
    </w:p>
    <w:p w:rsidRDefault="007C19CF" w:rsidP="007C19CF" w:rsidR="007C19CF" w:rsidRPr="00F377F4">
      <w:pPr>
        <w:pStyle w:val="Tijeloteksta"/>
        <w:jc w:val="center"/>
        <w:rPr>
          <w:b/>
          <w:szCs w:val="24"/>
        </w:rPr>
      </w:pPr>
      <w:r w:rsidRPr="00F377F4">
        <w:rPr>
          <w:b/>
          <w:szCs w:val="24"/>
        </w:rPr>
        <w:t>Obrazloženje</w:t>
      </w:r>
    </w:p>
    <w:p w:rsidRDefault="007C19CF" w:rsidP="007C19CF" w:rsidR="007C19CF" w:rsidRPr="00F377F4">
      <w:pPr>
        <w:pStyle w:val="Tijeloteksta"/>
        <w:jc w:val="center"/>
        <w:rPr>
          <w:b/>
          <w:szCs w:val="24"/>
        </w:rPr>
      </w:pPr>
    </w:p>
    <w:p w:rsidRDefault="00F377F4" w:rsidP="002869ED" w:rsidR="00EA3DF0">
      <w:pPr>
        <w:pStyle w:val="Tijeloteksta"/>
        <w:rPr>
          <w:szCs w:val="24"/>
        </w:rPr>
      </w:pPr>
      <w:r>
        <w:rPr>
          <w:szCs w:val="24"/>
        </w:rPr>
        <w:tab/>
      </w:r>
      <w:r w:rsidR="00EA3DF0">
        <w:rPr>
          <w:szCs w:val="24"/>
        </w:rPr>
        <w:t xml:space="preserve">U zaključku o prodaji posl. broj </w:t>
      </w:r>
      <w:r w:rsidR="00EA3DF0" w:rsidRPr="00F377F4">
        <w:rPr>
          <w:szCs w:val="24"/>
        </w:rPr>
        <w:t>15 St-</w:t>
      </w:r>
      <w:r w:rsidR="00EA3DF0">
        <w:rPr>
          <w:szCs w:val="24"/>
        </w:rPr>
        <w:t xml:space="preserve">544/13-121 </w:t>
      </w:r>
      <w:r w:rsidR="00EA3DF0" w:rsidRPr="00F377F4">
        <w:rPr>
          <w:szCs w:val="24"/>
        </w:rPr>
        <w:t xml:space="preserve">od </w:t>
      </w:r>
      <w:r w:rsidR="00EA3DF0">
        <w:rPr>
          <w:szCs w:val="24"/>
        </w:rPr>
        <w:t>26. veljače</w:t>
      </w:r>
      <w:r w:rsidR="00EA3DF0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EA3DF0" w:rsidRPr="00F377F4">
        <w:rPr>
          <w:szCs w:val="24"/>
        </w:rPr>
        <w:t>.</w:t>
      </w:r>
      <w:r w:rsidR="00EA3DF0">
        <w:rPr>
          <w:szCs w:val="24"/>
        </w:rPr>
        <w:t xml:space="preserve"> godine sud je propustio </w:t>
      </w:r>
      <w:r w:rsidR="00F04D13">
        <w:rPr>
          <w:szCs w:val="24"/>
        </w:rPr>
        <w:t>naznačiti</w:t>
      </w:r>
      <w:r w:rsidR="00EA3DF0">
        <w:rPr>
          <w:szCs w:val="24"/>
        </w:rPr>
        <w:t xml:space="preserve"> prava koja ne prestaju prodajom predmetne nekretnine u stečajnom postupku sukladno čl.98. st.1. t.2. Ovršnog zakona (NN 112/12, 25/13,93/14). </w:t>
      </w:r>
    </w:p>
    <w:p w:rsidRDefault="00F377F4" w:rsidP="002869ED" w:rsidR="00F377F4">
      <w:pPr>
        <w:pStyle w:val="Tijeloteksta"/>
        <w:rPr>
          <w:szCs w:val="24"/>
        </w:rPr>
      </w:pPr>
      <w:r>
        <w:rPr>
          <w:szCs w:val="24"/>
        </w:rPr>
        <w:lastRenderedPageBreak/>
        <w:t xml:space="preserve"> </w:t>
      </w:r>
    </w:p>
    <w:p w:rsidRDefault="00EF441B" w:rsidP="00F377F4" w:rsidR="00F60EFF" w:rsidRPr="00F377F4">
      <w:pPr>
        <w:jc w:val="both"/>
        <w:rPr>
          <w:sz w:val="24"/>
          <w:szCs w:val="24"/>
        </w:rPr>
      </w:pPr>
      <w:r w:rsidRPr="00F377F4">
        <w:tab/>
      </w:r>
      <w:r w:rsidRPr="00F377F4">
        <w:rPr>
          <w:sz w:val="24"/>
          <w:szCs w:val="24"/>
        </w:rPr>
        <w:t>Slijedom navedenog, a primjenom</w:t>
      </w:r>
      <w:r w:rsidR="008D0F37" w:rsidRPr="00F377F4">
        <w:rPr>
          <w:sz w:val="24"/>
          <w:szCs w:val="24"/>
        </w:rPr>
        <w:t xml:space="preserve"> čl.339. i čl.347. </w:t>
      </w:r>
      <w:r w:rsidR="00F377F4" w:rsidRPr="00F377F4">
        <w:rPr>
          <w:sz w:val="24"/>
          <w:szCs w:val="24"/>
        </w:rPr>
        <w:t>Zakona o parničnom postupku (NN 34/91, 53/91, 91/92, 112/99, 117/03, 84/08, 123/08, 57/11, 148/11, 25/13</w:t>
      </w:r>
      <w:r w:rsidR="00F377F4">
        <w:rPr>
          <w:sz w:val="24"/>
          <w:szCs w:val="24"/>
        </w:rPr>
        <w:t xml:space="preserve"> i 89/14)</w:t>
      </w:r>
      <w:r w:rsidR="008D0F37" w:rsidRPr="00F377F4">
        <w:rPr>
          <w:sz w:val="24"/>
          <w:szCs w:val="24"/>
        </w:rPr>
        <w:t xml:space="preserve"> u vezi čl.6. </w:t>
      </w:r>
      <w:r w:rsidR="00F377F4" w:rsidRPr="00F377F4">
        <w:rPr>
          <w:sz w:val="24"/>
          <w:szCs w:val="24"/>
        </w:rPr>
        <w:t xml:space="preserve">Stečajnog zakona </w:t>
      </w:r>
      <w:r w:rsidR="00F377F4" w:rsidRPr="00F377F4">
        <w:rPr>
          <w:bCs/>
          <w:sz w:val="24"/>
          <w:szCs w:val="24"/>
        </w:rPr>
        <w:t>(NN 44/96, 29/99, 129/00, 123/03, 197/03, 187/04, 82/06, 116</w:t>
      </w:r>
      <w:r w:rsidR="00F377F4">
        <w:rPr>
          <w:bCs/>
          <w:sz w:val="24"/>
          <w:szCs w:val="24"/>
        </w:rPr>
        <w:t>/10, 25/12 i 133/12</w:t>
      </w:r>
      <w:r w:rsidR="00F377F4" w:rsidRPr="00F377F4">
        <w:rPr>
          <w:bCs/>
          <w:sz w:val="24"/>
          <w:szCs w:val="24"/>
        </w:rPr>
        <w:t>)</w:t>
      </w:r>
      <w:r w:rsidR="00F377F4" w:rsidRPr="00F377F4">
        <w:rPr>
          <w:sz w:val="24"/>
          <w:szCs w:val="24"/>
        </w:rPr>
        <w:t xml:space="preserve">, </w:t>
      </w:r>
      <w:r w:rsidRPr="00F377F4">
        <w:rPr>
          <w:sz w:val="24"/>
          <w:szCs w:val="24"/>
        </w:rPr>
        <w:t>sud je odučio kao u izreci ovog rješenja</w:t>
      </w:r>
      <w:r w:rsidR="008D0F37" w:rsidRPr="00F377F4">
        <w:rPr>
          <w:sz w:val="24"/>
          <w:szCs w:val="24"/>
        </w:rPr>
        <w:t>.</w:t>
      </w:r>
    </w:p>
    <w:p w:rsidRDefault="007C19CF" w:rsidP="007C19CF" w:rsidR="007C19CF" w:rsidRPr="00F377F4">
      <w:pPr>
        <w:pStyle w:val="Tijeloteksta"/>
        <w:ind w:firstLine="708"/>
        <w:rPr>
          <w:szCs w:val="24"/>
        </w:rPr>
      </w:pPr>
      <w:r w:rsidRPr="00F377F4">
        <w:rPr>
          <w:szCs w:val="24"/>
        </w:rPr>
        <w:tab/>
      </w:r>
    </w:p>
    <w:p w:rsidRDefault="007C19CF" w:rsidP="007C19CF" w:rsidR="00C60AC8" w:rsidRPr="00F377F4">
      <w:pPr>
        <w:pStyle w:val="Tijeloteksta"/>
        <w:jc w:val="center"/>
        <w:rPr>
          <w:szCs w:val="24"/>
        </w:rPr>
      </w:pPr>
      <w:r w:rsidRPr="00F377F4">
        <w:rPr>
          <w:szCs w:val="24"/>
        </w:rPr>
        <w:t>U Rijeci</w:t>
      </w:r>
      <w:r w:rsidR="00C60AC8" w:rsidRPr="00F377F4">
        <w:rPr>
          <w:szCs w:val="24"/>
        </w:rPr>
        <w:t xml:space="preserve">, </w:t>
      </w:r>
      <w:r w:rsidR="00EA3DF0">
        <w:rPr>
          <w:szCs w:val="24"/>
        </w:rPr>
        <w:t>03. ožujka</w:t>
      </w:r>
      <w:r w:rsidR="00103304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103304" w:rsidRPr="00F377F4">
        <w:rPr>
          <w:szCs w:val="24"/>
        </w:rPr>
        <w:t>. godine</w:t>
      </w:r>
    </w:p>
    <w:p w:rsidRDefault="0001686C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  <w:t xml:space="preserve"> Stečajni s</w:t>
      </w:r>
      <w:r w:rsidR="007C19CF" w:rsidRPr="00F377F4">
        <w:rPr>
          <w:szCs w:val="24"/>
        </w:rPr>
        <w:t xml:space="preserve">udac </w:t>
      </w:r>
    </w:p>
    <w:p w:rsidRDefault="007C19CF" w:rsidP="007C19CF" w:rsidR="007C19CF" w:rsidRPr="00F377F4">
      <w:pPr>
        <w:rPr>
          <w:sz w:val="24"/>
          <w:szCs w:val="24"/>
        </w:rPr>
      </w:pP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  <w:t xml:space="preserve">          Daniela Korlević</w:t>
      </w:r>
    </w:p>
    <w:p w:rsidRDefault="007C19CF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 xml:space="preserve"> 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F377F4">
      <w:pPr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UPUTA O PRAVNOM LIJEKU:</w:t>
      </w:r>
    </w:p>
    <w:p w:rsidRDefault="007C19CF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  <w:t>Protiv ovog rješenja dopuštena je žalba Visokom trgovačkom sudu Republike Hrvatske u Zagrebu. Žalba se podnosi putem ovog suda, u dva primjerka, u roku od 8 dana od dana dostave prijepisa ovog rješenja.</w:t>
      </w:r>
    </w:p>
    <w:p w:rsidRDefault="00F60EFF" w:rsidP="007C19CF" w:rsidR="00F60EFF">
      <w:pPr>
        <w:pStyle w:val="Tijeloteksta"/>
        <w:rPr>
          <w:szCs w:val="24"/>
        </w:rPr>
      </w:pPr>
    </w:p>
    <w:p w:rsidRDefault="00EA3DF0" w:rsidP="007C19CF" w:rsidR="00EA3DF0">
      <w:pPr>
        <w:pStyle w:val="Tijeloteksta"/>
        <w:rPr>
          <w:szCs w:val="24"/>
        </w:rPr>
      </w:pPr>
    </w:p>
    <w:p w:rsidRDefault="00EA3DF0" w:rsidP="007C19CF" w:rsidR="00EA3DF0" w:rsidRPr="00F377F4">
      <w:pPr>
        <w:pStyle w:val="Tijeloteksta"/>
        <w:rPr>
          <w:szCs w:val="24"/>
        </w:rPr>
      </w:pPr>
    </w:p>
    <w:p w:rsidRDefault="007C19CF" w:rsidP="007C19CF" w:rsidR="007C19CF" w:rsidRPr="00F377F4">
      <w:pPr>
        <w:pStyle w:val="Tijeloteksta"/>
        <w:rPr>
          <w:b/>
          <w:sz w:val="20"/>
        </w:rPr>
      </w:pPr>
      <w:r w:rsidRPr="00F377F4">
        <w:rPr>
          <w:b/>
          <w:sz w:val="20"/>
        </w:rPr>
        <w:t>DNA</w:t>
      </w:r>
    </w:p>
    <w:p w:rsidRDefault="00EA3DF0" w:rsidP="00F377F4" w:rsidR="00EA3DF0">
      <w:pPr>
        <w:pStyle w:val="Tijeloteksta"/>
        <w:numPr>
          <w:ilvl w:val="0"/>
          <w:numId w:val="2"/>
        </w:numPr>
        <w:rPr>
          <w:sz w:val="20"/>
        </w:rPr>
      </w:pPr>
      <w:r>
        <w:rPr>
          <w:sz w:val="20"/>
        </w:rPr>
        <w:t>FINA RIJEKA</w:t>
      </w:r>
    </w:p>
    <w:p w:rsidRDefault="00EA3DF0" w:rsidP="00EA3DF0" w:rsidR="00EA3DF0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 xml:space="preserve">stečajnom upravitelju Andrej Sablić </w:t>
      </w:r>
    </w:p>
    <w:p w:rsidRDefault="00EA3DF0" w:rsidP="00EA3DF0" w:rsidR="00EA3DF0" w:rsidRPr="00EA3DF0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>e-Oglasna ploča</w:t>
      </w:r>
    </w:p>
    <w:p w:rsidRDefault="00EA3DF0" w:rsidP="00EA3DF0" w:rsidR="00EA3DF0" w:rsidRPr="00EA3DF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EA3DF0">
        <w:rPr>
          <w:sz w:val="20"/>
          <w:szCs w:val="20"/>
        </w:rPr>
        <w:t>razlučnim vjerovnicima:</w:t>
      </w:r>
    </w:p>
    <w:p w:rsidRDefault="00EA3DF0" w:rsidP="00EA3DF0" w:rsidR="00EA3DF0" w:rsidRPr="00EA3DF0">
      <w:pPr>
        <w:jc w:val="both"/>
        <w:rPr>
          <w:sz w:val="20"/>
          <w:szCs w:val="20"/>
        </w:rPr>
      </w:pPr>
      <w:r w:rsidRPr="00EA3DF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A3DF0">
        <w:rPr>
          <w:sz w:val="20"/>
          <w:szCs w:val="20"/>
        </w:rPr>
        <w:t>H-Abduco d.o.o. Zagreb</w:t>
      </w:r>
    </w:p>
    <w:p w:rsidRDefault="00EA3DF0" w:rsidP="00EA3DF0" w:rsidR="00EA3DF0" w:rsidRPr="00EA3DF0">
      <w:pPr>
        <w:jc w:val="both"/>
        <w:rPr>
          <w:sz w:val="20"/>
          <w:szCs w:val="20"/>
        </w:rPr>
      </w:pPr>
      <w:r w:rsidRPr="00EA3DF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A3DF0">
        <w:rPr>
          <w:sz w:val="20"/>
          <w:szCs w:val="20"/>
        </w:rPr>
        <w:t>RH putem ŽDO Pula</w:t>
      </w:r>
      <w:r w:rsidRPr="00EA3DF0">
        <w:rPr>
          <w:sz w:val="20"/>
          <w:szCs w:val="20"/>
        </w:rPr>
        <w:tab/>
      </w:r>
    </w:p>
    <w:p w:rsidRDefault="00EA3DF0" w:rsidP="00EA3DF0" w:rsidR="00EA3DF0" w:rsidRPr="00EA3DF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EA3DF0">
        <w:rPr>
          <w:sz w:val="20"/>
          <w:szCs w:val="20"/>
        </w:rPr>
        <w:t>Porezna uprava Pula</w:t>
      </w:r>
    </w:p>
    <w:p w:rsidRDefault="0001686C" w:rsidP="007C19CF" w:rsidR="0001686C" w:rsidRPr="00F377F4">
      <w:pPr>
        <w:jc w:val="both"/>
        <w:rPr>
          <w:sz w:val="20"/>
          <w:szCs w:val="20"/>
        </w:rPr>
      </w:pPr>
    </w:p>
    <w:p w:rsidRDefault="007C19CF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 xml:space="preserve">U Rijeci, </w:t>
      </w:r>
      <w:r w:rsidR="00EA3DF0">
        <w:rPr>
          <w:sz w:val="20"/>
          <w:szCs w:val="20"/>
        </w:rPr>
        <w:t>03.3.2016</w:t>
      </w:r>
      <w:r w:rsidRPr="00F377F4">
        <w:rPr>
          <w:sz w:val="20"/>
          <w:szCs w:val="20"/>
        </w:rPr>
        <w:t xml:space="preserve">.g. </w:t>
      </w:r>
    </w:p>
    <w:p w:rsidRDefault="007C19CF" w:rsidP="007C19CF" w:rsidR="007C19CF" w:rsidRPr="00F377F4">
      <w:pPr>
        <w:jc w:val="both"/>
        <w:rPr>
          <w:sz w:val="20"/>
          <w:szCs w:val="20"/>
        </w:rPr>
      </w:pPr>
    </w:p>
    <w:p w:rsidRDefault="0001686C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Stečajni s</w:t>
      </w:r>
      <w:r w:rsidR="007C19CF" w:rsidRPr="00F377F4">
        <w:rPr>
          <w:sz w:val="20"/>
          <w:szCs w:val="20"/>
        </w:rPr>
        <w:t>udac</w:t>
      </w:r>
    </w:p>
    <w:p w:rsidRDefault="007C19CF" w:rsidP="0001686C" w:rsidR="00E510B6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Daniela Korlević</w:t>
      </w:r>
    </w:p>
    <w:sectPr w:rsidR="00E510B6" w:rsidRPr="00F377F4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331" w:rsidR="00996331">
      <w:r>
        <w:separator/>
      </w:r>
    </w:p>
  </w:endnote>
  <w:endnote w:id="0" w:type="continuationSeparator">
    <w:p w:rsidRDefault="00996331" w:rsidR="00996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01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331" w:rsidR="00996331">
      <w:r>
        <w:separator/>
      </w:r>
    </w:p>
  </w:footnote>
  <w:footnote w:id="0" w:type="continuationSeparator">
    <w:p w:rsidRDefault="00996331" w:rsidR="00996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7C19CF" w:rsidR="006A13D3" w:rsidRPr="00F377F4">
    <w:pPr>
      <w:jc w:val="right"/>
      <w:rPr>
        <w:sz w:val="24"/>
        <w:szCs w:val="24"/>
      </w:rPr>
    </w:pPr>
    <w:r w:rsidRPr="00F377F4">
      <w:rPr>
        <w:sz w:val="24"/>
        <w:szCs w:val="24"/>
      </w:rPr>
      <w:t>Posl. br. 15 St-</w:t>
    </w:r>
    <w:r w:rsidR="00EA3DF0">
      <w:rPr>
        <w:sz w:val="24"/>
        <w:szCs w:val="24"/>
      </w:rPr>
      <w:t>544/13-126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242F00"/>
    <w:multiLevelType w:val="hybridMultilevel"/>
    <w:tmpl w:val="0F2C6712"/>
    <w:lvl w:tplc="5882FC1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BB92A21"/>
    <w:multiLevelType w:val="hybridMultilevel"/>
    <w:tmpl w:val="99583C88"/>
    <w:lvl w:tplc="B9269B56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66E0"/>
    <w:rsid w:val="00015778"/>
    <w:rsid w:val="0001686C"/>
    <w:rsid w:val="0005372E"/>
    <w:rsid w:val="000548A7"/>
    <w:rsid w:val="000955F8"/>
    <w:rsid w:val="000E0111"/>
    <w:rsid w:val="000E1740"/>
    <w:rsid w:val="000E6759"/>
    <w:rsid w:val="00103304"/>
    <w:rsid w:val="0011512A"/>
    <w:rsid w:val="001222F5"/>
    <w:rsid w:val="001A5B7B"/>
    <w:rsid w:val="001F3D4C"/>
    <w:rsid w:val="001F6B26"/>
    <w:rsid w:val="002869ED"/>
    <w:rsid w:val="002D0933"/>
    <w:rsid w:val="00334419"/>
    <w:rsid w:val="00334CF7"/>
    <w:rsid w:val="003A723A"/>
    <w:rsid w:val="00430F3D"/>
    <w:rsid w:val="004645C9"/>
    <w:rsid w:val="004828A8"/>
    <w:rsid w:val="00487B9B"/>
    <w:rsid w:val="004B66B4"/>
    <w:rsid w:val="004D3354"/>
    <w:rsid w:val="004F326A"/>
    <w:rsid w:val="00501235"/>
    <w:rsid w:val="005914F1"/>
    <w:rsid w:val="005B4621"/>
    <w:rsid w:val="005E35B8"/>
    <w:rsid w:val="005E5FFE"/>
    <w:rsid w:val="006100E4"/>
    <w:rsid w:val="00640DE6"/>
    <w:rsid w:val="006A13D3"/>
    <w:rsid w:val="006A5B97"/>
    <w:rsid w:val="006C55FD"/>
    <w:rsid w:val="006F58D8"/>
    <w:rsid w:val="007113BA"/>
    <w:rsid w:val="007C19CF"/>
    <w:rsid w:val="007F27D5"/>
    <w:rsid w:val="008112D9"/>
    <w:rsid w:val="00857894"/>
    <w:rsid w:val="00860D63"/>
    <w:rsid w:val="008D0F37"/>
    <w:rsid w:val="009327AA"/>
    <w:rsid w:val="00966DD6"/>
    <w:rsid w:val="00996331"/>
    <w:rsid w:val="009E0FB6"/>
    <w:rsid w:val="00A03719"/>
    <w:rsid w:val="00A067C3"/>
    <w:rsid w:val="00BC14FF"/>
    <w:rsid w:val="00C447B9"/>
    <w:rsid w:val="00C60AC8"/>
    <w:rsid w:val="00C660B1"/>
    <w:rsid w:val="00C83992"/>
    <w:rsid w:val="00C92947"/>
    <w:rsid w:val="00CC0CB6"/>
    <w:rsid w:val="00CF3251"/>
    <w:rsid w:val="00D43950"/>
    <w:rsid w:val="00D4478C"/>
    <w:rsid w:val="00D4537F"/>
    <w:rsid w:val="00E32AD9"/>
    <w:rsid w:val="00E510B6"/>
    <w:rsid w:val="00EA3DF0"/>
    <w:rsid w:val="00EF441B"/>
    <w:rsid w:val="00F04D13"/>
    <w:rsid w:val="00F23545"/>
    <w:rsid w:val="00F377F4"/>
    <w:rsid w:val="00F572DC"/>
    <w:rsid w:val="00F60EFF"/>
    <w:rsid w:val="00FC3951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11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11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11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11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11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11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11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11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2729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2016-03-03T09:37:00Z</dcterms:created>
  <dc:creator>rcerneka</dc:creator>
  <cp:lastModifiedBy>Jasna Radulović</cp:lastModifiedBy>
  <cp:lastPrinted>2016-03-03T09:34:00Z</cp:lastPrinted>
  <dcterms:modified xmlns:xsi="http://www.w3.org/2001/XMLSchema-instance" xsi:type="dcterms:W3CDTF">2016-03-03T09:48:00Z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