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0D7349" w:rsidR="000D7349">
        <w:tc>
          <w:tcPr>
            <w:tcW w:type="dxa" w:w="2877"/>
            <w:hideMark/>
          </w:tcPr>
          <w:p w:rsidRDefault="000D7349" w:rsidR="000D7349">
            <w:pPr>
              <w:spacing w:lineRule="auto" w:line="276"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D7349" w:rsidR="000D7349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0D7349" w:rsidR="000D7349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0D7349" w:rsidR="000D7349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e407069" w14:paraId="e407069" w:rsidRDefault="000D7349" w:rsidP="000D7349" w:rsidR="000D7349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D7349" w:rsidR="000D7349">
        <w:trPr>
          <w:jc w:val="right"/>
        </w:trPr>
        <w:tc>
          <w:tcPr>
            <w:tcW w:type="dxa" w:w="4320"/>
            <w:hideMark/>
          </w:tcPr>
          <w:p w:rsidRDefault="009B32DD" w:rsidP="009B32DD" w:rsidR="000D7349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</w:t>
            </w:r>
            <w:proofErr w:type="spellStart"/>
            <w:r w:rsidR="000D7349">
              <w:rPr>
                <w:lang w:eastAsia="en-US" w:val="en-US"/>
              </w:rPr>
              <w:t>Poslovni</w:t>
            </w:r>
            <w:proofErr w:type="spellEnd"/>
            <w:r w:rsidR="000D7349">
              <w:rPr>
                <w:lang w:eastAsia="en-US" w:val="en-US"/>
              </w:rPr>
              <w:t xml:space="preserve"> </w:t>
            </w:r>
            <w:proofErr w:type="spellStart"/>
            <w:r w:rsidR="000D7349">
              <w:rPr>
                <w:lang w:eastAsia="en-US" w:val="en-US"/>
              </w:rPr>
              <w:t>broj</w:t>
            </w:r>
            <w:proofErr w:type="spellEnd"/>
            <w:r w:rsidR="000D7349">
              <w:rPr>
                <w:lang w:eastAsia="en-US" w:val="en-US"/>
              </w:rPr>
              <w:t>:  6 St-794/16-</w:t>
            </w:r>
            <w:r>
              <w:rPr>
                <w:lang w:eastAsia="en-US" w:val="en-US"/>
              </w:rPr>
              <w:t>2016-61</w:t>
            </w:r>
          </w:p>
        </w:tc>
      </w:tr>
    </w:tbl>
    <w:p w:rsidRDefault="000D7349" w:rsidP="000D7349" w:rsidR="000D7349">
      <w:pPr>
        <w:tabs>
          <w:tab w:pos="4050" w:val="left"/>
        </w:tabs>
        <w:jc w:val="center"/>
      </w:pPr>
    </w:p>
    <w:p w:rsidRDefault="000D7349" w:rsidP="000D7349" w:rsidR="000D7349">
      <w:pPr>
        <w:tabs>
          <w:tab w:pos="4050" w:val="left"/>
        </w:tabs>
        <w:jc w:val="center"/>
      </w:pPr>
    </w:p>
    <w:p w:rsidRDefault="000D7349" w:rsidP="000D7349" w:rsidR="000D7349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0D7349" w:rsidP="000D7349" w:rsidR="000D7349">
      <w:pPr>
        <w:tabs>
          <w:tab w:pos="4050" w:val="left"/>
        </w:tabs>
        <w:spacing w:after="0"/>
        <w:jc w:val="center"/>
      </w:pPr>
    </w:p>
    <w:p w:rsidRDefault="000D7349" w:rsidP="000D7349" w:rsidR="000D7349">
      <w:pPr>
        <w:spacing w:after="0"/>
        <w:jc w:val="center"/>
      </w:pPr>
      <w:r>
        <w:t>R J E Š E N J E</w:t>
      </w:r>
    </w:p>
    <w:p w:rsidRDefault="000D7349" w:rsidP="000D7349" w:rsidR="000D7349">
      <w:pPr>
        <w:spacing w:after="0"/>
      </w:pPr>
    </w:p>
    <w:p w:rsidRDefault="000D7349" w:rsidP="000D7349" w:rsidR="000D7349">
      <w:pPr>
        <w:spacing w:after="0"/>
      </w:pPr>
    </w:p>
    <w:p w:rsidRDefault="000D7349" w:rsidP="000D7349" w:rsidR="000D7349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START d.o.o. u stečaju, Braće Radić 69, 40321 Mala Subotica, OIB: 99169707326, kojeg zastupa stečajni upravitelj Tomislav </w:t>
      </w:r>
      <w:proofErr w:type="spellStart"/>
      <w:r>
        <w:t>Đuričin</w:t>
      </w:r>
      <w:proofErr w:type="spellEnd"/>
      <w:r>
        <w:t>, iz Varaždina, Dravsk</w:t>
      </w:r>
      <w:r w:rsidR="009B32DD">
        <w:t xml:space="preserve">a poljana br. 1, izvan ročišta </w:t>
      </w:r>
      <w:r>
        <w:t>6. studenog</w:t>
      </w:r>
      <w:r w:rsidR="009B32DD">
        <w:t>a</w:t>
      </w:r>
      <w:r>
        <w:t xml:space="preserve"> 2018.</w:t>
      </w:r>
    </w:p>
    <w:p w:rsidRDefault="000D7349" w:rsidP="000D7349" w:rsidR="000D7349">
      <w:pPr>
        <w:spacing w:after="0"/>
        <w:jc w:val="center"/>
      </w:pPr>
    </w:p>
    <w:p w:rsidRDefault="000D7349" w:rsidP="000D7349" w:rsidR="000D7349">
      <w:pPr>
        <w:spacing w:after="0"/>
        <w:jc w:val="center"/>
      </w:pPr>
      <w:r>
        <w:t>r i j e š i o   j e</w:t>
      </w:r>
    </w:p>
    <w:p w:rsidRDefault="000D7349" w:rsidP="000D7349" w:rsidR="000D7349">
      <w:pPr>
        <w:spacing w:after="0"/>
        <w:jc w:val="center"/>
        <w:rPr>
          <w:b/>
        </w:rPr>
      </w:pPr>
    </w:p>
    <w:p w:rsidRDefault="000D7349" w:rsidP="000D7349" w:rsidR="000D7349">
      <w:pPr>
        <w:spacing w:after="0"/>
        <w:jc w:val="center"/>
        <w:rPr>
          <w:b/>
        </w:rPr>
      </w:pPr>
    </w:p>
    <w:p w:rsidRDefault="000D7349" w:rsidP="000D7349" w:rsidR="000D7349">
      <w:pPr>
        <w:pStyle w:val="Odlomakpopisa"/>
        <w:numPr>
          <w:ilvl w:val="0"/>
          <w:numId w:val="48"/>
        </w:numPr>
        <w:spacing w:after="0"/>
      </w:pPr>
      <w:r>
        <w:t xml:space="preserve">Utvrđuje se da je kupac </w:t>
      </w:r>
      <w:r>
        <w:rPr>
          <w:rFonts w:cs="Times New Roman"/>
        </w:rPr>
        <w:t xml:space="preserve">RAIFFEISENBANK AUSTRIA d.d., Magazinska cesta 69, 10000 Zagreb, OIB: 53056966535, </w:t>
      </w:r>
      <w:r>
        <w:t xml:space="preserve">ponudio najveću cijenu i da su ispunjene pretpostavke da mu se dosudi nekretnina stečajnog dužnika upisana u z.k.ul.br. 7426 k.o. Čakovec, k.č.br. 228/1/2/A/1/332/33/1/3/1/2, poslovna građevina Zelena ulica, površine 786 m2, dvorište Zelena ulica, površine 2454 m2, ukupne površine 3240 m2, 1. SUVLASNIČKI DIO: 347/1161 ETAŽNO VLASNIŠTVO (E-1), 1. poslovni prostor koji se sastoji od prizemlja površine 271,27 m2 i </w:t>
      </w:r>
      <w:proofErr w:type="spellStart"/>
      <w:r>
        <w:t>pripadka</w:t>
      </w:r>
      <w:proofErr w:type="spellEnd"/>
      <w:r>
        <w:t xml:space="preserve"> na 1. katu površine 55,00 m2, ukupne površine 326,27 m2 (u etažnom elaboratu označeno kosim crtama)</w:t>
      </w:r>
    </w:p>
    <w:p w:rsidRDefault="000D7349" w:rsidP="000D7349" w:rsidR="000D7349">
      <w:pPr>
        <w:pStyle w:val="Odlomakpopisa"/>
        <w:numPr>
          <w:ilvl w:val="0"/>
          <w:numId w:val="48"/>
        </w:numPr>
        <w:spacing w:after="0"/>
      </w:pPr>
      <w:r>
        <w:t xml:space="preserve">Nekretnina iz točke 1) izreke ovog rješenja dosuđuje se </w:t>
      </w:r>
      <w:r>
        <w:rPr>
          <w:rFonts w:cs="Times New Roman"/>
        </w:rPr>
        <w:t xml:space="preserve">RAIFFEISENBANK AUSTRIA d.d., Magazinska cesta 69, Zagreb, </w:t>
      </w:r>
      <w:r>
        <w:t>OIB: 53056966535  za cijenu u iznosu od 515.000,00 kuna.</w:t>
      </w:r>
    </w:p>
    <w:p w:rsidRDefault="000D7349" w:rsidP="000D7349" w:rsidR="000D7349">
      <w:pPr>
        <w:pStyle w:val="Odlomakpopisa"/>
        <w:numPr>
          <w:ilvl w:val="0"/>
          <w:numId w:val="48"/>
        </w:numPr>
        <w:spacing w:after="0"/>
      </w:pPr>
      <w:r>
        <w:t xml:space="preserve">Kupac </w:t>
      </w:r>
      <w:r>
        <w:rPr>
          <w:rFonts w:cs="Times New Roman"/>
        </w:rPr>
        <w:t xml:space="preserve">RAIFFEISENBANK AUSTRIA d.d., Magazinska cesta 69, 10000 Zagreb, OIB: 53056966535, oslobađa se polaganja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dijelu u kojem ona premašuje troškove utvrđenja tražbine (5% od utrška) i stvarno nastale troškove unovčenja i održavanja nekretnine u ukupnom iznosu od 108.072,58 kuna. </w:t>
      </w:r>
      <w:r>
        <w:t xml:space="preserve">Nalaže se kupcu </w:t>
      </w:r>
      <w:r>
        <w:rPr>
          <w:rFonts w:cs="Times New Roman"/>
        </w:rPr>
        <w:t>RAIFFEISENBANK AUSTRIA d.d., Magazinska cesta 69</w:t>
      </w:r>
      <w:r>
        <w:t xml:space="preserve">, Zagreb, OIB: 53056966535, da u roku od 45 dana od dana objave rješenja o dosudi na e-Oglasnoj ploči suda uplati iznos preostale </w:t>
      </w:r>
      <w:proofErr w:type="spellStart"/>
      <w:r>
        <w:t>kupovnine</w:t>
      </w:r>
      <w:proofErr w:type="spellEnd"/>
      <w:r>
        <w:t xml:space="preserve"> od 5.072,58 kuna na račun Financijske agencije IBAN : HR1123900011300028787, model HR11.</w:t>
      </w:r>
    </w:p>
    <w:p w:rsidRDefault="000D7349" w:rsidP="000D7349" w:rsidR="000D7349">
      <w:pPr>
        <w:spacing w:after="0"/>
        <w:ind w:firstLine="32" w:left="928"/>
        <w:contextualSpacing/>
        <w:jc w:val="both"/>
      </w:pPr>
      <w:r>
        <w:t>Pod "Poziv na broj" (PNB) kao podatak prvi (P1) treba upisati broj 77119, a kao podatak drugi (P2) broj koji je sadržan u tablici pod rednim brojem VII (Lista ponuditelja sa zadnjom najvišom valjanom ponudom u  nadmetanju) -31666</w:t>
      </w:r>
      <w:r w:rsidR="009B32DD">
        <w:t>.</w:t>
      </w:r>
    </w:p>
    <w:p w:rsidRDefault="000D7349" w:rsidP="000D7349" w:rsidR="000D7349">
      <w:pPr>
        <w:spacing w:after="0"/>
        <w:ind w:firstLine="708"/>
        <w:contextualSpacing/>
        <w:jc w:val="both"/>
      </w:pPr>
      <w:r>
        <w:lastRenderedPageBreak/>
        <w:t xml:space="preserve">   Podatak P1 i P2 nužno je odvojiti crticom (-).</w:t>
      </w:r>
    </w:p>
    <w:p w:rsidRDefault="000D7349" w:rsidP="000D7349" w:rsidR="000D7349">
      <w:pPr>
        <w:spacing w:after="0"/>
        <w:ind w:left="928"/>
        <w:contextualSpacing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0D7349" w:rsidP="000D7349" w:rsidR="000D7349">
      <w:pPr>
        <w:pStyle w:val="Odlomakpopisa"/>
        <w:numPr>
          <w:ilvl w:val="0"/>
          <w:numId w:val="48"/>
        </w:numPr>
        <w:spacing w:after="0"/>
      </w:pPr>
      <w:r>
        <w:t xml:space="preserve">Nekretnina iz točke 1) ovog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0D7349" w:rsidP="000D7349" w:rsidR="000D7349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u Čakovcu, Ruđera Boškovića 18, Čakovec, će u korist kupca</w:t>
      </w:r>
      <w:r>
        <w:t xml:space="preserve"> </w:t>
      </w:r>
      <w:r>
        <w:rPr>
          <w:rFonts w:cs="Times New Roman"/>
        </w:rPr>
        <w:t>RAIFFEISENBANK AUSTRIA d.d., Magazinska cesta 69</w:t>
      </w:r>
      <w:r>
        <w:t xml:space="preserve">, Zagreb, OIB: 53056966535, </w:t>
      </w:r>
      <w:r>
        <w:rPr>
          <w:rFonts w:cs="Times New Roman"/>
        </w:rPr>
        <w:t>upisati pravo vlasništva na nekretnini iz točke 1) izreke ovog rješenja.</w:t>
      </w:r>
    </w:p>
    <w:p w:rsidRDefault="000D7349" w:rsidP="000D7349" w:rsidR="000D7349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</w:t>
      </w:r>
      <w:r w:rsidR="009B32DD">
        <w:rPr>
          <w:rFonts w:cs="Times New Roman"/>
        </w:rPr>
        <w:t xml:space="preserve"> tereta provedenih pod brojem Z-</w:t>
      </w:r>
      <w:r>
        <w:rPr>
          <w:rFonts w:cs="Times New Roman"/>
        </w:rPr>
        <w:t>1614/2017, Z-5867/2017, Z-4064/2016, Z-7475/2018, kao i brisanje zabilježbe rješenja o dosudi.</w:t>
      </w:r>
    </w:p>
    <w:p w:rsidRDefault="000D7349" w:rsidP="000D7349" w:rsidR="000D7349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Čakovcu,  zabilježba rješenja o dosudi odmah po primitku  ovog  rješenja. </w:t>
      </w:r>
    </w:p>
    <w:p w:rsidRDefault="000D7349" w:rsidP="000D7349" w:rsidR="000D7349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Čakovcu upis prava  vlasništva na nekretnini  iz točke 1) izreke ovog rješenja za korist kupca</w:t>
      </w:r>
      <w:r>
        <w:t xml:space="preserve"> </w:t>
      </w:r>
      <w:r>
        <w:rPr>
          <w:rFonts w:cs="Times New Roman"/>
        </w:rPr>
        <w:t xml:space="preserve">RAIFFEISENBANK AUSTRIA d.d., Magazinska cesta 69, Zagreb, </w:t>
      </w:r>
      <w:r>
        <w:t xml:space="preserve">OIB: 53056966535,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0D7349" w:rsidP="000D7349" w:rsidR="000D7349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0D7349" w:rsidP="000D7349" w:rsidR="000D7349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0D7349" w:rsidP="009B32DD" w:rsidR="000D7349">
      <w:pPr>
        <w:pStyle w:val="ListaeSPIS"/>
        <w:numPr>
          <w:ilvl w:val="0"/>
          <w:numId w:val="0"/>
        </w:numPr>
        <w:tabs>
          <w:tab w:pos="708" w:val="left"/>
        </w:tabs>
      </w:pPr>
    </w:p>
    <w:p w:rsidRDefault="000D7349" w:rsidP="000D7349" w:rsidR="000D7349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0D7349" w:rsidP="000D7349" w:rsidR="000D7349">
      <w:pPr>
        <w:spacing w:after="0"/>
        <w:jc w:val="center"/>
        <w:rPr>
          <w:rFonts w:cs="Times New Roman"/>
        </w:rPr>
      </w:pPr>
    </w:p>
    <w:p w:rsidRDefault="000D7349" w:rsidP="000D7349" w:rsidR="000D7349">
      <w:pPr>
        <w:spacing w:after="0"/>
        <w:jc w:val="both"/>
        <w:rPr>
          <w:rFonts w:cs="Times New Roman"/>
        </w:rPr>
      </w:pPr>
    </w:p>
    <w:p w:rsidRDefault="000D7349" w:rsidP="000D7349" w:rsidR="000D734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dostavila je sudu 21. svibnja 2018. izvještaj o provedenoj elektroničkoj javnoj dražbi (identifikator nadmetanja 7711) od 21. veljače 2018., Klasa: O/110-10/17-01/894, </w:t>
      </w:r>
      <w:proofErr w:type="spellStart"/>
      <w:r>
        <w:rPr>
          <w:rFonts w:cs="Times New Roman"/>
        </w:rPr>
        <w:t>Ur</w:t>
      </w:r>
      <w:proofErr w:type="spellEnd"/>
      <w:r>
        <w:rPr>
          <w:rFonts w:cs="Times New Roman"/>
        </w:rPr>
        <w:t xml:space="preserve">. br. 07-01-18-43, kojim je obavijestila sud da je za nekretninu iz točke 1) izreke ovog rješenja o dosudi nadmetanje završeno 16. svibnja 2018. i da je najvišu ponudu na elektroničkoj javnoj dražbi dao RAIFFEISENBANK AUSTRIA d.d., Magazinska cesta 69, Zagreb, </w:t>
      </w:r>
      <w:r>
        <w:t xml:space="preserve">OIB: 53056966535, </w:t>
      </w:r>
      <w:r>
        <w:rPr>
          <w:rFonts w:cs="Times New Roman"/>
        </w:rPr>
        <w:t xml:space="preserve">u iznosu od 515.000,00 kuna, a čija je ponuda valjana. Osim navedenog kupca u nadmetanju nije bilo drugih ponuditelja. </w:t>
      </w:r>
    </w:p>
    <w:p w:rsidRDefault="000D7349" w:rsidP="000D7349" w:rsidR="000D734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Sud je utvrdio da je kupac RAIFFEISENBANK AUSTRIA d.d., Magazinska cesta 69</w:t>
      </w:r>
      <w:r>
        <w:t xml:space="preserve">, Zagreb,  OIB: 53056966535,  </w:t>
      </w:r>
      <w:r>
        <w:rPr>
          <w:rFonts w:cs="Times New Roman"/>
        </w:rPr>
        <w:t>ponudio najveću cijenu jer je za nekretninu iz točke 1) rješenja o dosudi ponudio cijenu u iznosu 515.000,00 kuna, te da su ispunjene pretpostavke da mu se nekretnina dosudi.</w:t>
      </w:r>
    </w:p>
    <w:p w:rsidRDefault="000D7349" w:rsidP="000D7349" w:rsidR="000D7349">
      <w:pPr>
        <w:spacing w:after="0"/>
        <w:ind w:firstLine="708"/>
        <w:jc w:val="both"/>
        <w:rPr>
          <w:rFonts w:cs="Times New Roman"/>
        </w:rPr>
      </w:pPr>
    </w:p>
    <w:p w:rsidRDefault="000D7349" w:rsidP="000D7349" w:rsidR="000D7349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Kupac je uplatio iznos jamčevine od 103.000,00 kuna, te  stoga  mora uplatiti  razliku  </w:t>
      </w:r>
      <w:proofErr w:type="spellStart"/>
      <w:r>
        <w:rPr>
          <w:rFonts w:cs="Times New Roman"/>
        </w:rPr>
        <w:t>kupov</w:t>
      </w:r>
      <w:r w:rsidR="00140891">
        <w:rPr>
          <w:rFonts w:cs="Times New Roman"/>
        </w:rPr>
        <w:t>nine</w:t>
      </w:r>
      <w:proofErr w:type="spellEnd"/>
      <w:r w:rsidR="00140891">
        <w:rPr>
          <w:rFonts w:cs="Times New Roman"/>
        </w:rPr>
        <w:t xml:space="preserve"> u  iznosu od 5.072,58 kuna, a kako to</w:t>
      </w:r>
      <w:r w:rsidR="00176108">
        <w:rPr>
          <w:rFonts w:cs="Times New Roman"/>
        </w:rPr>
        <w:t xml:space="preserve"> </w:t>
      </w:r>
      <w:r w:rsidR="0079444D">
        <w:rPr>
          <w:rFonts w:cs="Times New Roman"/>
        </w:rPr>
        <w:t>sukladno odredbi čl. 107.</w:t>
      </w:r>
      <w:r w:rsidR="0069350A">
        <w:rPr>
          <w:rFonts w:cs="Times New Roman"/>
        </w:rPr>
        <w:t xml:space="preserve"> st. 3.</w:t>
      </w:r>
      <w:r w:rsidR="0079444D">
        <w:rPr>
          <w:rFonts w:cs="Times New Roman"/>
        </w:rPr>
        <w:t xml:space="preserve"> Ovršnog zakona (Narodne novine br. 112/12., 25/13., 93/14., 55/16., i 73/17., dalje : OZ-a), </w:t>
      </w:r>
      <w:r w:rsidR="00176108">
        <w:rPr>
          <w:rFonts w:cs="Times New Roman"/>
        </w:rPr>
        <w:t>navedeno pod točkom</w:t>
      </w:r>
      <w:r w:rsidR="00140891">
        <w:rPr>
          <w:rFonts w:cs="Times New Roman"/>
        </w:rPr>
        <w:t xml:space="preserve"> 3) izreke ovog rješenja.</w:t>
      </w:r>
    </w:p>
    <w:p w:rsidRDefault="000D7349" w:rsidP="000D7349" w:rsidR="000D734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5.072,58 kuna i  nakon što ovo  rješenje postane  pravomoćno.</w:t>
      </w:r>
    </w:p>
    <w:p w:rsidRDefault="000D7349" w:rsidP="000D7349" w:rsidR="000D734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Kupac, kao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vjerovnik, u</w:t>
      </w:r>
      <w:r w:rsidR="008C4B04">
        <w:rPr>
          <w:rFonts w:cs="Times New Roman"/>
        </w:rPr>
        <w:t xml:space="preserve"> skladu je sa odredbom čl. 107.</w:t>
      </w:r>
      <w:r>
        <w:rPr>
          <w:rFonts w:cs="Times New Roman"/>
        </w:rPr>
        <w:t xml:space="preserve"> st.</w:t>
      </w:r>
      <w:r w:rsidR="0079444D">
        <w:rPr>
          <w:rFonts w:cs="Times New Roman"/>
        </w:rPr>
        <w:t xml:space="preserve"> 5. OZ-a</w:t>
      </w:r>
      <w:r>
        <w:rPr>
          <w:rFonts w:cs="Times New Roman"/>
        </w:rPr>
        <w:t xml:space="preserve">, stavio zahtjev za oslobođenje od polaganja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. </w:t>
      </w:r>
    </w:p>
    <w:p w:rsidRDefault="005E2958" w:rsidP="000D7349" w:rsidR="000D734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Odredbom čl. 107.</w:t>
      </w:r>
      <w:r w:rsidR="000D7349">
        <w:rPr>
          <w:rFonts w:cs="Times New Roman"/>
        </w:rPr>
        <w:t xml:space="preserve"> st. 1. OZ-a propisano je da ovrhovoditelj koji je kupac i jedini vjerovnik koji se namiruje iz </w:t>
      </w:r>
      <w:proofErr w:type="spellStart"/>
      <w:r w:rsidR="000D7349">
        <w:rPr>
          <w:rFonts w:cs="Times New Roman"/>
        </w:rPr>
        <w:t>kupovnine</w:t>
      </w:r>
      <w:proofErr w:type="spellEnd"/>
      <w:r w:rsidR="000D7349">
        <w:rPr>
          <w:rFonts w:cs="Times New Roman"/>
        </w:rPr>
        <w:t xml:space="preserve">, nije dužan položiti </w:t>
      </w:r>
      <w:proofErr w:type="spellStart"/>
      <w:r w:rsidR="000D7349">
        <w:rPr>
          <w:rFonts w:cs="Times New Roman"/>
        </w:rPr>
        <w:t>kupovninu</w:t>
      </w:r>
      <w:proofErr w:type="spellEnd"/>
      <w:r w:rsidR="000D7349">
        <w:rPr>
          <w:rFonts w:cs="Times New Roman"/>
        </w:rPr>
        <w:t xml:space="preserve"> ako ona iznosi koliko i njegova ovršna tražbina ili manje. Stavkom 3. istoga članka određeno je da se odredbe st. 1. i st. 2. toga članka primjenjuju i kad je kupac osoba koja se u ovršnom postupku namiruje prije svih ostalih vjerovnika koji imaju pravo </w:t>
      </w:r>
      <w:r>
        <w:rPr>
          <w:rFonts w:cs="Times New Roman"/>
        </w:rPr>
        <w:t xml:space="preserve">na namirenje iz iste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s time da je ona dužna položiti onaj iznos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koji odgovara iznosu troškova postupka na čiju naknadu imaju prvenstveno pravo druge osobe koje se namiruju iz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(čl. 113. OZ-a)</w:t>
      </w:r>
      <w:r w:rsidR="0079444D">
        <w:rPr>
          <w:rFonts w:cs="Times New Roman"/>
        </w:rPr>
        <w:t>.</w:t>
      </w:r>
    </w:p>
    <w:p w:rsidRDefault="000D7349" w:rsidP="000D7349" w:rsidR="000D734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Budući da je navedeni kupac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vjerovnik, te se namiruje prije ostalih stečajnih vjerovnika u postupku, te kako je njegova osigurana tražbina viša od postignute </w:t>
      </w:r>
      <w:proofErr w:type="spellStart"/>
      <w:r>
        <w:rPr>
          <w:rFonts w:cs="Times New Roman"/>
        </w:rPr>
        <w:t>kupov</w:t>
      </w:r>
      <w:r w:rsidR="00AD7C68">
        <w:rPr>
          <w:rFonts w:cs="Times New Roman"/>
        </w:rPr>
        <w:t>nine</w:t>
      </w:r>
      <w:proofErr w:type="spellEnd"/>
      <w:r w:rsidR="00AD7C68">
        <w:rPr>
          <w:rFonts w:cs="Times New Roman"/>
        </w:rPr>
        <w:t>, odlučeno je kao u točki 3)</w:t>
      </w:r>
      <w:r>
        <w:rPr>
          <w:rFonts w:cs="Times New Roman"/>
        </w:rPr>
        <w:t xml:space="preserve"> izreke ovog rješenja tako da se isti oslobađa od polaganja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dijelu u kojem ona premašuje troškove utvrđenja tražbine (5% od utrška) i stvarno nastale troškove unovčenja i održavanja nekretnine.</w:t>
      </w:r>
    </w:p>
    <w:p w:rsidRDefault="000D7349" w:rsidP="000D7349" w:rsidR="000D734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Troškovi utvrđivanja tražbine određeni su paušalno u iznosu od 5% od utrška (25.750,00 kuna), a troškovi unovčenja u stvarnoj visini od 82.322,58 kuna, a koji je iznos stečajni upravitelj specificirao u svom podnesku</w:t>
      </w:r>
      <w:r w:rsidR="00432567">
        <w:rPr>
          <w:rFonts w:cs="Times New Roman"/>
        </w:rPr>
        <w:t xml:space="preserve"> od 18. listopada 2018. (listovi 226-230 spisa)</w:t>
      </w:r>
      <w:r>
        <w:rPr>
          <w:rFonts w:cs="Times New Roman"/>
        </w:rPr>
        <w:t xml:space="preserve"> gdje je izvršio obračun troškova i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>, te prikazao njihovu strukturu.</w:t>
      </w:r>
    </w:p>
    <w:p w:rsidRDefault="000D7349" w:rsidP="000D7349" w:rsidR="000D734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Nakon pravomoćnosti ovoga rješenja o dosudi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sud će posebnim zaključkom odrediti da se nekretnina preda u posjed kupcu.</w:t>
      </w:r>
    </w:p>
    <w:p w:rsidRDefault="000D7349" w:rsidP="000D7349" w:rsidR="000D734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sud je primjen</w:t>
      </w:r>
      <w:r w:rsidR="00B57E6B">
        <w:rPr>
          <w:rFonts w:cs="Times New Roman"/>
        </w:rPr>
        <w:t>om odredbe čl. 103., 106. i 108. OZ-a</w:t>
      </w:r>
      <w:r>
        <w:rPr>
          <w:rFonts w:cs="Times New Roman"/>
        </w:rPr>
        <w:t>, te čl. 26. Pravilnika o načinu i postupku provedbe prodaje nekretnina i pokretnina u ovršnom postupku (Narodne novine br. 156/14.) odlučio kao u izreci ovog rješenja o dosudi.</w:t>
      </w:r>
    </w:p>
    <w:p w:rsidRDefault="000D7349" w:rsidP="00B57E6B" w:rsidR="000D7349">
      <w:pPr>
        <w:spacing w:after="0"/>
        <w:jc w:val="both"/>
      </w:pPr>
    </w:p>
    <w:p w:rsidRDefault="009B32DD" w:rsidP="000D7349" w:rsidR="000D7349">
      <w:pPr>
        <w:spacing w:after="0"/>
        <w:jc w:val="center"/>
      </w:pPr>
      <w:r>
        <w:t xml:space="preserve">U Varaždinu </w:t>
      </w:r>
      <w:r w:rsidR="000D7349">
        <w:t>6. studenog</w:t>
      </w:r>
      <w:r>
        <w:t>a</w:t>
      </w:r>
      <w:r w:rsidR="000D7349">
        <w:t xml:space="preserve"> 2018.</w:t>
      </w:r>
    </w:p>
    <w:p w:rsidRDefault="009B32DD" w:rsidP="000D7349" w:rsidR="009B32DD">
      <w:pPr>
        <w:spacing w:after="0"/>
        <w:jc w:val="center"/>
      </w:pPr>
    </w:p>
    <w:p w:rsidRDefault="000D7349" w:rsidP="000D7349" w:rsidR="000D7349">
      <w:pPr>
        <w:spacing w:after="0"/>
        <w:jc w:val="center"/>
      </w:pPr>
    </w:p>
    <w:p w:rsidRDefault="000D7349" w:rsidP="000D7349" w:rsidR="000D7349">
      <w:pPr>
        <w:spacing w:after="0"/>
        <w:ind w:left="6372"/>
        <w:jc w:val="both"/>
      </w:pPr>
      <w:r>
        <w:t xml:space="preserve">     Sudac:                    </w:t>
      </w:r>
    </w:p>
    <w:p w:rsidRDefault="000D7349" w:rsidP="000D7349" w:rsidR="000D7349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0D7349" w:rsidP="000D7349" w:rsidR="000D7349">
      <w:pPr>
        <w:spacing w:after="0"/>
        <w:jc w:val="center"/>
      </w:pPr>
      <w:r>
        <w:t xml:space="preserve">                                                                                    Hugo Wedemeyer, v. r. </w:t>
      </w:r>
    </w:p>
    <w:p w:rsidRDefault="000D7349" w:rsidP="000D7349" w:rsidR="000D7349">
      <w:pPr>
        <w:spacing w:after="0"/>
        <w:jc w:val="center"/>
      </w:pPr>
    </w:p>
    <w:p w:rsidRDefault="000D7349" w:rsidP="000D7349" w:rsidR="000D7349">
      <w:pPr>
        <w:spacing w:after="0"/>
        <w:jc w:val="center"/>
      </w:pPr>
    </w:p>
    <w:p w:rsidRDefault="000D7349" w:rsidP="000D7349" w:rsidR="000D7349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0D7349" w:rsidP="00B57E6B" w:rsidR="000D7349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DF3C8B" w:rsidP="000D7349" w:rsidR="00DF3C8B">
      <w:pPr>
        <w:tabs>
          <w:tab w:pos="6420" w:val="left"/>
        </w:tabs>
        <w:spacing w:after="0"/>
        <w:jc w:val="both"/>
      </w:pPr>
    </w:p>
    <w:p w:rsidRDefault="000D7349" w:rsidP="000D7349" w:rsidR="000D7349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0D7349" w:rsidP="000D7349" w:rsidR="000D734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0D7349" w:rsidP="000D7349" w:rsidR="000D7349" w:rsidRPr="009B32DD">
      <w:pPr>
        <w:spacing w:after="0"/>
        <w:rPr>
          <w:rFonts w:cs="Times New Roman"/>
        </w:rPr>
      </w:pPr>
      <w:r w:rsidRPr="009B32DD">
        <w:rPr>
          <w:rFonts w:cs="Times New Roman"/>
        </w:rPr>
        <w:lastRenderedPageBreak/>
        <w:t>DNA:</w:t>
      </w:r>
    </w:p>
    <w:p w:rsidRDefault="000D7349" w:rsidP="000D7349" w:rsidR="000D7349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0D7349" w:rsidP="000D7349" w:rsidR="000D7349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Čakovcu, Ruđera Boškovića 18, 40000 Čakovec, odmah radi zabilježbe rješenja o dosudi,</w:t>
      </w:r>
    </w:p>
    <w:p w:rsidRDefault="000D7349" w:rsidP="000D7349" w:rsidR="000D7349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Čakovcu, Ruđera Boškovića 18, 40000 Čakovec, po pravomoćnosti, </w:t>
      </w:r>
    </w:p>
    <w:p w:rsidRDefault="000D7349" w:rsidP="000D7349" w:rsidR="000D7349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agencija, Regionalni centar Zagreb, Ulica grada Vukovara 70, 10000 Zagreb, nakon pravomoćnosti s klauzulom pravomoćnosti.</w:t>
      </w:r>
    </w:p>
    <w:p w:rsidRDefault="000D7349" w:rsidP="000D7349" w:rsidR="000D7349">
      <w:pPr>
        <w:tabs>
          <w:tab w:pos="6420" w:val="left"/>
        </w:tabs>
        <w:spacing w:after="0"/>
        <w:jc w:val="both"/>
      </w:pPr>
    </w:p>
    <w:p w:rsidRDefault="000D7349" w:rsidP="000D7349" w:rsidR="000D7349">
      <w:pPr>
        <w:pStyle w:val="NormaleSPIS"/>
      </w:pPr>
    </w:p>
    <w:p w:rsidRDefault="000D7349" w:rsidP="000D7349" w:rsidR="000D7349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D7349" w:rsidP="000D7349" w:rsidR="000D7349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0D7349" w:rsidR="00AE649C" w:rsidRPr="00B76F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B51" w:rsidP="00537B78" w:rsidR="00C25B51">
      <w:r>
        <w:separator/>
      </w:r>
    </w:p>
  </w:endnote>
  <w:endnote w:id="0" w:type="continuationSeparator">
    <w:p w:rsidRDefault="00C25B51" w:rsidP="00537B78" w:rsidR="00C25B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7349" w:rsidR="000D734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9410747"/>
      <w:docPartObj>
        <w:docPartGallery w:val="Page Numbers (Bottom of Page)"/>
        <w:docPartUnique/>
      </w:docPartObj>
    </w:sdtPr>
    <w:sdtEndPr/>
    <w:sdtContent>
      <w:p w:rsidRDefault="000D7349" w:rsidR="000D734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6FA7">
          <w:t>4</w:t>
        </w:r>
        <w:r>
          <w:fldChar w:fldCharType="end"/>
        </w:r>
      </w:p>
    </w:sdtContent>
  </w:sdt>
  <w:p w:rsidRDefault="000D7349" w:rsidR="000D734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7349" w:rsidR="000D734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B51" w:rsidP="00537B78" w:rsidR="00C25B51">
      <w:r>
        <w:separator/>
      </w:r>
    </w:p>
  </w:footnote>
  <w:footnote w:id="0" w:type="continuationSeparator">
    <w:p w:rsidRDefault="00C25B51" w:rsidP="00537B78" w:rsidR="00C25B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7349" w:rsidR="000D73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7349" w:rsidR="008333A9">
    <w:pPr>
      <w:pStyle w:val="Zaglavlje"/>
    </w:pPr>
    <w:r>
      <w:rPr>
        <w:rStyle w:val="PozadinaSvijetloCrvena"/>
        <w:shd w:fill="auto" w:color="auto" w:val="clear"/>
      </w:rPr>
      <w:t>Poslovni broj : 6 St-794/2016-61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7349" w:rsidR="000D73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A27CDEEA"/>
    <w:lvl w:tplc="784ED29A" w:ilvl="0">
      <w:start w:val="1"/>
      <w:numFmt w:val="decimal"/>
      <w:lvlText w:val="%1)"/>
      <w:lvlJc w:val="left"/>
      <w:pPr>
        <w:ind w:hanging="360" w:left="928"/>
      </w:pPr>
      <w:rPr>
        <w:rFonts w:cstheme="minorBidi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349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0891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6108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6FA7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2567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2958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350A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444D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112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4B04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32DD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B7A82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68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E6B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5B51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3C8B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D734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0D7349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D734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0D7349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830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St-794/2016-61</izvorni_sadrzaj>
    <derivirana_varijabla naziv="DomainObject.Oznaka_1">St-794/2016-61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St-794/2016</izvorni_sadrzaj>
    <derivirana_varijabla naziv="DomainObject.Predmet.OznakaBroj_1">St-794/2016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START auto škola &amp; marketing agencija, društvo s ograničenom odgovornošću u stečaju</izvorni_sadrzaj>
    <derivirana_varijabla naziv="DomainObject.Predmet.ProtustrankaFormated_1">  START auto škola &amp; marketing agencija, društvo s ograničenom odgovornošću u stečaju</derivirana_varijabla>
  </DomainObject.Predmet.ProtustrankaFormated>
  <DomainObject.Predmet.ProtustrankaFormatedOIB>
    <izvorni_sadrzaj>  START auto škola &amp; marketing agencija, društvo s ograničenom odgovornošću u stečaju, OIB 99169707326</izvorni_sadrzaj>
    <derivirana_varijabla naziv="DomainObject.Predmet.ProtustrankaFormatedOIB_1">  START auto škola &amp; marketing agencija, društvo s ograničenom odgovornošću u stečaju, OIB 99169707326</derivirana_varijabla>
  </DomainObject.Predmet.ProtustrankaFormatedOIB>
  <DomainObject.Predmet.ProtustrankaFormatedWithAdress>
    <izvorni_sadrzaj> START auto škola &amp; marketing agencija, društvo s ograničenom odgovornošću u stečaju, B.Radića 69, 40000 Mala Subotica</izvorni_sadrzaj>
    <derivirana_varijabla naziv="DomainObject.Predmet.ProtustrankaFormatedWithAdress_1"> START auto škola &amp; marketing agencija, društvo s ograničenom odgovornošću u stečaju, B.Radića 69, 40000 Mala Subotica</derivirana_varijabla>
  </DomainObject.Predmet.ProtustrankaFormatedWithAdress>
  <DomainObject.Predmet.ProtustrankaFormatedWithAdressOIB>
    <izvorni_sadrzaj> START auto škola &amp; marketing agencija, društvo s ograničenom odgovornošću u stečaju, OIB 99169707326, B.Radića 69, 40000 Mala Subotica</izvorni_sadrzaj>
    <derivirana_varijabla naziv="DomainObject.Predmet.ProtustrankaFormatedWithAdressOIB_1"> START auto škola &amp; marketing agencija, društvo s ograničenom odgovornošću u stečaju, OIB 99169707326, B.Radića 69, 40000 Mala Subotica</derivirana_varijabla>
  </DomainObject.Predmet.ProtustrankaFormatedWithAdressOIB>
  <DomainObject.Predmet.ProtustrankaWithAdress>
    <izvorni_sadrzaj>START auto škola &amp; marketing agencija, društvo s ograničenom odgovornošću u stečaju B.Radića 69, 40000 Mala Subotica</izvorni_sadrzaj>
    <derivirana_varijabla naziv="DomainObject.Predmet.ProtustrankaWithAdress_1">START auto škola &amp; marketing agencija, društvo s ograničenom odgovornošću u stečaju B.Radića 69, 40000 Mala Subotica</derivirana_varijabla>
  </DomainObject.Predmet.ProtustrankaWithAdress>
  <DomainObject.Predmet.ProtustrankaWithAdressOIB>
    <izvorni_sadrzaj>START auto škola &amp; marketing agencija, društvo s ograničenom odgovornošću u stečaju, OIB 99169707326, B.Radića 69, 40000 Mala Subotica</izvorni_sadrzaj>
    <derivirana_varijabla naziv="DomainObject.Predmet.ProtustrankaWithAdressOIB_1">START auto škola &amp; marketing agencija, društvo s ograničenom odgovornošću u stečaju, OIB 99169707326, B.Radića 69, 40000 Mala Subotica</derivirana_varijabla>
  </DomainObject.Predmet.ProtustrankaWithAdressOIB>
  <DomainObject.Predmet.ProtustrankaNazivFormated>
    <izvorni_sadrzaj>START auto škola &amp; marketing agencija, društvo s ograničenom odgovornošću u stečaju</izvorni_sadrzaj>
    <derivirana_varijabla naziv="DomainObject.Predmet.ProtustrankaNazivFormated_1">START auto škola &amp; marketing agencija, društvo s ograničenom odgovornošću u stečaju</derivirana_varijabla>
  </DomainObject.Predmet.ProtustrankaNazivFormated>
  <DomainObject.Predmet.ProtustrankaNazivFormatedOIB>
    <izvorni_sadrzaj>START auto škola &amp; marketing agencija, društvo s ograničenom odgovornošću u stečaju, OIB 99169707326</izvorni_sadrzaj>
    <derivirana_varijabla naziv="DomainObject.Predmet.ProtustrankaNazivFormatedOIB_1">START auto škola &amp; marketing agencija, društvo s ograničenom odgovornošću u stečaju, OIB 99169707326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</izvorni_sadrzaj>
    <derivirana_varijabla naziv="DomainObject.Predmet.StrankaFormated_1">  Financijska agencija, Regionalni centar Zagreb</derivirana_varijabla>
  </DomainObject.Predmet.StrankaFormated>
  <DomainObject.Predmet.StrankaFormatedOIB>
    <izvorni_sadrzaj>  Financijska agencija, Regionalni centar Zagreb, OIB 85821130368</izvorni_sadrzaj>
    <derivirana_varijabla naziv="DomainObject.Predmet.StrankaFormatedOIB_1">  Financijska agencija, Regionalni centar Zagreb, OIB 85821130368</derivirana_varijabla>
  </DomainObject.Predmet.StrankaFormatedOIB>
  <DomainObject.Predmet.StrankaFormatedWithAdress>
    <izvorni_sadrzaj> Financijska agencija, Regionalni centar Zagreb</izvorni_sadrzaj>
    <derivirana_varijabla naziv="DomainObject.Predmet.StrankaFormatedWithAdress_1"> Financijska agencija, Regionalni centar Zagreb</derivirana_varijabla>
  </DomainObject.Predmet.StrankaFormatedWithAdress>
  <DomainObject.Predmet.StrankaFormatedWithAdressOIB>
    <izvorni_sadrzaj> Financijska agencija, Regionalni centar Zagreb, OIB 85821130368</izvorni_sadrzaj>
    <derivirana_varijabla naziv="DomainObject.Predmet.StrankaFormatedWithAdressOIB_1"> Financijska agencija, Regionalni centar Zagreb, OIB 85821130368</derivirana_varijabla>
  </DomainObject.Predmet.StrankaFormatedWithAdressOIB>
  <DomainObject.Predmet.StrankaWithAdress>
    <izvorni_sadrzaj>Financijska agencija, Regionalni centar Zagreb </izvorni_sadrzaj>
    <derivirana_varijabla naziv="DomainObject.Predmet.StrankaWithAdress_1">Financijska agencija, Regionalni centar Zagreb </derivirana_varijabla>
  </DomainObject.Predmet.StrankaWithAdress>
  <DomainObject.Predmet.StrankaWithAdressOIB>
    <izvorni_sadrzaj>Financijska agencija, Regionalni centar Zagreb, OIB 85821130368</izvorni_sadrzaj>
    <derivirana_varijabla naziv="DomainObject.Predmet.StrankaWithAdressOIB_1">Financijska agencija, Regionalni centar Zagreb, OIB 85821130368</derivirana_varijabla>
  </DomainObject.Predmet.StrankaWithAdressOIB>
  <DomainObject.Predmet.StrankaNazivFormated>
    <izvorni_sadrzaj>Financijska agencija, Regionalni centar Zagreb</izvorni_sadrzaj>
    <derivirana_varijabla naziv="DomainObject.Predmet.StrankaNazivFormated_1">Financijska agencija, Regionalni centar Zagreb</derivirana_varijabla>
  </DomainObject.Predmet.StrankaNazivFormated>
  <DomainObject.Predmet.StrankaNazivFormatedOIB>
    <izvorni_sadrzaj>Financijska agencija, Regionalni centar Zagreb, OIB 85821130368</izvorni_sadrzaj>
    <derivirana_varijabla naziv="DomainObject.Predmet.StrankaNazivFormatedOIB_1">Financijska agencija,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504348.82</izvorni_sadrzaj>
    <derivirana_varijabla naziv="DomainObject.Predmet.TrenutnaVrijednost_1">504348.82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agencija, Regionalni centar Zagreb</item>
    </izvorni_sadrzaj>
    <derivirana_varijabla naziv="DomainObject.Predmet.StrankaListFormated_1">
      <item>Financijska agencija, Regionalni centar Zagreb</item>
    </derivirana_varijabla>
  </DomainObject.Predmet.StrankaListFormated>
  <DomainObject.Predmet.StrankaListFormatedOIB>
    <izvorni_sadrzaj>
      <item>Financijska agencija, Regionalni centar Zagreb, OIB 85821130368</item>
    </izvorni_sadrzaj>
    <derivirana_varijabla naziv="DomainObject.Predmet.StrankaListFormatedOIB_1">
      <item>Financijska agencija, Regionalni centar Zagreb, OIB 85821130368</item>
    </derivirana_varijabla>
  </DomainObject.Predmet.StrankaListFormatedOIB>
  <DomainObject.Predmet.StrankaListFormatedWithAdress>
    <izvorni_sadrzaj>
      <item>Financijska agencija, Regionalni centar Zagreb</item>
    </izvorni_sadrzaj>
    <derivirana_varijabla naziv="DomainObject.Predmet.StrankaListFormatedWithAdress_1">
      <item>Financijska agencija, Regionalni centar Zagreb</item>
    </derivirana_varijabla>
  </DomainObject.Predmet.StrankaListFormatedWithAdress>
  <DomainObject.Predmet.StrankaListFormatedWithAdressOIB>
    <izvorni_sadrzaj>
      <item>Financijska agencija, Regionalni centar Zagreb, OIB 85821130368</item>
    </izvorni_sadrzaj>
    <derivirana_varijabla naziv="DomainObject.Predmet.StrankaListFormatedWithAdressOIB_1">
      <item>Financijska agencija, Regionalni centar Zagreb, OIB 85821130368</item>
    </derivirana_varijabla>
  </DomainObject.Predmet.StrankaListFormatedWithAdressOIB>
  <DomainObject.Predmet.StrankaListNazivFormated>
    <izvorni_sadrzaj>
      <item>Financijska agencija, Regionalni centar Zagreb</item>
    </izvorni_sadrzaj>
    <derivirana_varijabla naziv="DomainObject.Predmet.StrankaListNazivFormated_1">
      <item>Financijska agencija, Regionalni centar Zagreb</item>
    </derivirana_varijabla>
  </DomainObject.Predmet.StrankaListNazivFormated>
  <DomainObject.Predmet.StrankaListNazivFormatedOIB>
    <izvorni_sadrzaj>
      <item>Financijska agencija, Regionalni centar Zagreb, OIB 85821130368</item>
    </izvorni_sadrzaj>
    <derivirana_varijabla naziv="DomainObject.Predmet.StrankaListNazivFormatedOIB_1">
      <item>Financijska agencija, Regionalni centar Zagreb, OIB 85821130368</item>
    </derivirana_varijabla>
  </DomainObject.Predmet.StrankaListNazivFormatedOIB>
  <DomainObject.Predmet.ProtuStrankaListFormated>
    <izvorni_sadrzaj>
      <item>START auto škola &amp; marketing agencija, društvo s ograničenom odgovornošću u stečaju</item>
    </izvorni_sadrzaj>
    <derivirana_varijabla naziv="DomainObject.Predmet.ProtuStrankaListFormated_1">
      <item>START auto škola &amp; marketing agencija, društvo s ograničenom odgovornošću u stečaju</item>
    </derivirana_varijabla>
  </DomainObject.Predmet.ProtuStrankaListFormated>
  <DomainObject.Predmet.ProtuStrankaListFormatedOIB>
    <izvorni_sadrzaj>
      <item>START auto škola &amp; marketing agencija, društvo s ograničenom odgovornošću u stečaju, OIB 99169707326</item>
    </izvorni_sadrzaj>
    <derivirana_varijabla naziv="DomainObject.Predmet.ProtuStrankaListFormatedOIB_1">
      <item>START auto škola &amp; marketing agencija, društvo s ograničenom odgovornošću u stečaju, OIB 99169707326</item>
    </derivirana_varijabla>
  </DomainObject.Predmet.ProtuStrankaListFormatedOIB>
  <DomainObject.Predmet.ProtuStrankaListFormatedWithAdress>
    <izvorni_sadrzaj>
      <item>START auto škola &amp; marketing agencija, društvo s ograničenom odgovornošću u stečaju, B.Radića 69, 40000 Mala Subotica</item>
    </izvorni_sadrzaj>
    <derivirana_varijabla naziv="DomainObject.Predmet.ProtuStrankaListFormatedWithAdress_1">
      <item>START auto škola &amp; marketing agencija, društvo s ograničenom odgovornošću u stečaju, B.Radića 69, 40000 Mala Subotica</item>
    </derivirana_varijabla>
  </DomainObject.Predmet.ProtuStrankaListFormatedWithAdress>
  <DomainObject.Predmet.ProtuStrankaListFormatedWithAdressOIB>
    <izvorni_sadrzaj>
      <item>START auto škola &amp; marketing agencija, društvo s ograničenom odgovornošću u stečaju, OIB 99169707326, B.Radića 69, 40000 Mala Subotica</item>
    </izvorni_sadrzaj>
    <derivirana_varijabla naziv="DomainObject.Predmet.ProtuStrankaListFormatedWithAdressOIB_1">
      <item>START auto škola &amp; marketing agencija, društvo s ograničenom odgovornošću u stečaju, OIB 99169707326, B.Radića 69, 40000 Mala Subotica</item>
    </derivirana_varijabla>
  </DomainObject.Predmet.ProtuStrankaListFormatedWithAdressOIB>
  <DomainObject.Predmet.ProtuStrankaListNazivFormated>
    <izvorni_sadrzaj>
      <item>START auto škola &amp; marketing agencija, društvo s ograničenom odgovornošću u stečaju</item>
    </izvorni_sadrzaj>
    <derivirana_varijabla naziv="DomainObject.Predmet.ProtuStrankaListNazivFormated_1">
      <item>START auto škola &amp; marketing agencija, društvo s ograničenom odgovornošću u stečaju</item>
    </derivirana_varijabla>
  </DomainObject.Predmet.ProtuStrankaListNazivFormated>
  <DomainObject.Predmet.ProtuStrankaListNazivFormatedOIB>
    <izvorni_sadrzaj>
      <item>START auto škola &amp; marketing agencija, društvo s ograničenom odgovornošću u stečaju, OIB 99169707326</item>
    </izvorni_sadrzaj>
    <derivirana_varijabla naziv="DomainObject.Predmet.ProtuStrankaListNazivFormatedOIB_1">
      <item>START auto škola &amp; marketing agencija, društvo s ograničenom odgovornošću u stečaju, OIB 99169707326</item>
    </derivirana_varijabla>
  </DomainObject.Predmet.ProtuStrankaListNazivFormatedOIB>
  <DomainObject.Predmet.OstaliListFormated>
    <izvorni_sadrzaj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Formated_1"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Formated>
  <DomainObject.Predmet.OstaliListFormatedOIB>
    <izvorni_sadrzaj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FormatedOIB_1"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FormatedOIB>
  <DomainObject.Predmet.OstaliListFormatedWithAdress>
    <izvorni_sadrzaj>
      <item>sudski registar</item>
      <item>BERNER društvo s ograničenom odgovornošću montažna i spojna tehnika, izvoz-uvoz, Majstorska 9, 10000 Zagreb</item>
      <item>Marijo Lovrić,odvjetnik, Medulićeva 9, 10000 Zagreb</item>
      <item>Tomislav Đuričin, st. upravitelj,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izvorni_sadrzaj>
    <derivirana_varijabla naziv="DomainObject.Predmet.OstaliListFormatedWithAdress_1">
      <item>sudski registar</item>
      <item>BERNER društvo s ograničenom odgovornošću montažna i spojna tehnika, izvoz-uvoz, Majstorska 9, 10000 Zagreb</item>
      <item>Marijo Lovrić,odvjetnik, Medulićeva 9, 10000 Zagreb</item>
      <item>Tomislav Đuričin, st. upravitelj,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derivirana_varijabla>
  </DomainObject.Predmet.OstaliListFormatedWithAdress>
  <DomainObject.Predmet.OstaliListFormatedWithAdressOIB>
    <izvorni_sadrzaj>
      <item>sudski registar</item>
      <item>BERNER društvo s ograničenom odgovornošću montažna i spojna tehnika, izvoz-uvoz, OIB 66471923099, Majstorska 9, 10000 Zagreb</item>
      <item>Marijo Lovrić,odvjetnik, OIB 90492708980, Medulićeva 9, 10000 Zagreb</item>
      <item>Tomislav Đuričin, st. upravitelj, OIB 01733609458,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izvorni_sadrzaj>
    <derivirana_varijabla naziv="DomainObject.Predmet.OstaliListFormatedWithAdressOIB_1">
      <item>sudski registar</item>
      <item>BERNER društvo s ograničenom odgovornošću montažna i spojna tehnika, izvoz-uvoz, OIB 66471923099, Majstorska 9, 10000 Zagreb</item>
      <item>Marijo Lovrić,odvjetnik, OIB 90492708980, Medulićeva 9, 10000 Zagreb</item>
      <item>Tomislav Đuričin, st. upravitelj, OIB 01733609458,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derivirana_varijabla>
  </DomainObject.Predmet.OstaliListFormatedWithAdressOIB>
  <DomainObject.Predmet.OstaliListNazivFormated>
    <izvorni_sadrzaj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NazivFormated_1"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NazivFormated>
  <DomainObject.Predmet.OstaliListNazivFormatedOIB>
    <izvorni_sadrzaj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NazivFormatedOIB_1"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St-794/2016-61</izvorni_sadrzaj>
    <derivirana_varijabla naziv="DomainObject.PoslovniBrojDokumenta_1">St-794/2016-61</derivirana_varijabla>
  </DomainObject.PoslovniBrojDokumenta>
  <DomainObject.Predmet.StrankaIDrugi>
    <izvorni_sadrzaj>Financijska agencija, Regionalni centar Zagreb</izvorni_sadrzaj>
    <derivirana_varijabla naziv="DomainObject.Predmet.StrankaIDrugi_1">Financijska agencija, Regionalni centar Zagreb</derivirana_varijabla>
  </DomainObject.Predmet.StrankaIDrugi>
  <DomainObject.Predmet.ProtustrankaIDrugi>
    <izvorni_sadrzaj>START auto škola &amp; marketing agencija, društvo s ograničenom odgovornošću u stečaju</izvorni_sadrzaj>
    <derivirana_varijabla naziv="DomainObject.Predmet.ProtustrankaIDrugi_1">START auto škola &amp; marketing agencija, društvo s ograničenom odgovornošću u stečaju</derivirana_varijabla>
  </DomainObject.Predmet.ProtustrankaIDrugi>
  <DomainObject.Predmet.StrankaIDrugiAdressOIB>
    <izvorni_sadrzaj>Financijska agencija, Regionalni centar Zagreb, OIB 85821130368</izvorni_sadrzaj>
    <derivirana_varijabla naziv="DomainObject.Predmet.StrankaIDrugiAdressOIB_1">Financijska agencija, Regionalni centar Zagreb, OIB 85821130368</derivirana_varijabla>
  </DomainObject.Predmet.StrankaIDrugiAdressOIB>
  <DomainObject.Predmet.ProtustrankaIDrugiAdressOIB>
    <izvorni_sadrzaj>START auto škola &amp; marketing agencija, društvo s ograničenom odgovornošću u stečaju, OIB 99169707326, B.Radića 69, 40000 Mala Subotica</izvorni_sadrzaj>
    <derivirana_varijabla naziv="DomainObject.Predmet.ProtustrankaIDrugiAdressOIB_1">START auto škola &amp; marketing agencija, društvo s ograničenom odgovornošću u stečaju, OIB 99169707326, B.Radića 69,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START auto škola &amp; marketing agencija, društvo s ograničenom odgovornošću u stečaju</item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SudioniciListNaziv_1">
      <item>Financijska agencija, Regionalni centar Zagreb</item>
      <item>START auto škola &amp; marketing agencija, društvo s ograničenom odgovornošću u stečaju</item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SudioniciListNaziv>
  <DomainObject.Predmet.SudioniciListAdressOIB>
    <izvorni_sadrzaj>
      <item>Financijska agencija, Regionalni centar Zagreb, OIB 85821130368</item>
      <item>START auto škola &amp; marketing agencija, društvo s ograničenom odgovornošću u stečaju, OIB 99169707326, B.Radića 69,40000 Mala Subotica</item>
      <item>sudski registar</item>
      <item>BERNER društvo s ograničenom odgovornošću montažna i spojna tehnika, izvoz-uvoz, OIB 66471923099, Majstorska 9,10000 Zagreb</item>
      <item>Marijo Lovrić,odvjetnik, OIB 90492708980, Medulićeva 9,10000 Zagreb</item>
      <item>Tomislav Đuričin, st. upravitelj, OIB 01733609458, Dravska Poljana 1,42000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11,10000 Zagreb</item>
    </izvorni_sadrzaj>
    <derivirana_varijabla naziv="DomainObject.Predmet.SudioniciListAdressOIB_1">
      <item>Financijska agencija, Regionalni centar Zagreb, OIB 85821130368</item>
      <item>START auto škola &amp; marketing agencija, društvo s ograničenom odgovornošću u stečaju, OIB 99169707326, B.Radića 69,40000 Mala Subotica</item>
      <item>sudski registar</item>
      <item>BERNER društvo s ograničenom odgovornošću montažna i spojna tehnika, izvoz-uvoz, OIB 66471923099, Majstorska 9,10000 Zagreb</item>
      <item>Marijo Lovrić,odvjetnik, OIB 90492708980, Medulićeva 9,10000 Zagreb</item>
      <item>Tomislav Đuričin, st. upravitelj, OIB 01733609458, Dravska Poljana 1,42000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E80C2D-B188-4905-97BD-B3331F0E92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1311</properties:Words>
  <properties:Characters>7099</properties:Characters>
  <properties:Lines>150</properties:Lines>
  <properties:Paragraphs>43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2018-11-06T09:16:00Z</cp:lastPrinted>
  <dcterms:modified xmlns:xsi="http://www.w3.org/2001/XMLSchema-instance" xsi:type="dcterms:W3CDTF">2018-11-06T09:16:00Z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St-794/2016-61 / Odluka - Rješenje - dosuda (odluka_St-794_2016-61.docx)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