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1582" w14:paraId="137158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DF24A6">
        <w:t>24</w:t>
      </w:r>
      <w:r w:rsidR="003F7F16">
        <w:t>5</w:t>
      </w:r>
      <w:r w:rsidR="00B43C04">
        <w:t>0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</w:t>
      </w:r>
      <w:r w:rsidRPr="0084293D">
        <w:t>nad dužnikom</w:t>
      </w:r>
      <w:r w:rsidRPr="0084293D">
        <w:rPr>
          <w:b/>
        </w:rPr>
        <w:t xml:space="preserve"> </w:t>
      </w:r>
      <w:r w:rsidR="0084293D" w:rsidRPr="0084293D">
        <w:rPr>
          <w:b/>
        </w:rPr>
        <w:t>XXL STAPLER d.o.o.</w:t>
      </w:r>
      <w:r w:rsidRPr="0084293D">
        <w:rPr>
          <w:b/>
        </w:rPr>
        <w:t xml:space="preserve">, </w:t>
      </w:r>
      <w:proofErr w:type="spellStart"/>
      <w:r w:rsidR="0084293D" w:rsidRPr="0084293D">
        <w:rPr>
          <w:b/>
        </w:rPr>
        <w:t>Strmec</w:t>
      </w:r>
      <w:proofErr w:type="spellEnd"/>
      <w:r w:rsidR="004B14C7" w:rsidRPr="0084293D">
        <w:rPr>
          <w:b/>
        </w:rPr>
        <w:t xml:space="preserve">, </w:t>
      </w:r>
      <w:r w:rsidR="0084293D" w:rsidRPr="0084293D">
        <w:rPr>
          <w:b/>
        </w:rPr>
        <w:t>Nova cesta 6</w:t>
      </w:r>
      <w:r w:rsidRPr="0084293D">
        <w:rPr>
          <w:b/>
        </w:rPr>
        <w:t xml:space="preserve">, </w:t>
      </w:r>
      <w:r w:rsidR="00902D93" w:rsidRPr="0084293D">
        <w:rPr>
          <w:b/>
        </w:rPr>
        <w:t xml:space="preserve">MBS: </w:t>
      </w:r>
      <w:r w:rsidR="0084293D" w:rsidRPr="0084293D">
        <w:rPr>
          <w:b/>
        </w:rPr>
        <w:t>080981929</w:t>
      </w:r>
      <w:r w:rsidRPr="0084293D">
        <w:rPr>
          <w:b/>
        </w:rPr>
        <w:t xml:space="preserve">, </w:t>
      </w:r>
      <w:r w:rsidR="004B14C7" w:rsidRPr="0084293D">
        <w:rPr>
          <w:b/>
        </w:rPr>
        <w:t xml:space="preserve">OIB: </w:t>
      </w:r>
      <w:r w:rsidR="0084293D" w:rsidRPr="0084293D">
        <w:rPr>
          <w:b/>
        </w:rPr>
        <w:t>33964690804</w:t>
      </w:r>
      <w:r w:rsidRPr="0084293D">
        <w:rPr>
          <w:b/>
        </w:rPr>
        <w:t>,</w:t>
      </w:r>
      <w:r w:rsidRPr="0084293D">
        <w:t xml:space="preserve"> </w:t>
      </w:r>
      <w:r>
        <w:t xml:space="preserve">temeljem članka 430. Stečajnog zakona („Narodne novine“ 71/15), dana </w:t>
      </w:r>
      <w:r w:rsidR="008E55E9">
        <w:t>1</w:t>
      </w:r>
      <w:r w:rsidR="004E358C">
        <w:t>9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 w:rsidRPr="00D445A2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4293D" w:rsidRPr="0084293D">
        <w:rPr>
          <w:b/>
        </w:rPr>
        <w:t xml:space="preserve">XXL STAPLER d.o.o., </w:t>
      </w:r>
      <w:proofErr w:type="spellStart"/>
      <w:r w:rsidR="0084293D" w:rsidRPr="0084293D">
        <w:rPr>
          <w:b/>
        </w:rPr>
        <w:t>Strmec</w:t>
      </w:r>
      <w:proofErr w:type="spellEnd"/>
      <w:r w:rsidR="0084293D" w:rsidRPr="0084293D">
        <w:rPr>
          <w:b/>
        </w:rPr>
        <w:t>, Nova cesta 6, MBS: 080981929, OIB: 33964690804</w:t>
      </w:r>
      <w:r w:rsidRPr="00D445A2">
        <w:t xml:space="preserve">, iznosi </w:t>
      </w:r>
      <w:r w:rsidR="0084293D">
        <w:t>27.641,57</w:t>
      </w:r>
      <w:r w:rsidRPr="00D445A2"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D445A2">
        <w:t xml:space="preserve">II Poziva se osoba ovlaštena za zastupanje </w:t>
      </w:r>
      <w:r w:rsidRPr="002C4CC1">
        <w:t>dužnika</w:t>
      </w:r>
      <w:r w:rsidR="00D67238" w:rsidRPr="002C4CC1">
        <w:t xml:space="preserve"> </w:t>
      </w:r>
      <w:r w:rsidR="002C4CC1" w:rsidRPr="002C4CC1">
        <w:t>Josip Prskalo, OIB: 59036863955</w:t>
      </w:r>
      <w:r w:rsidR="00D67238" w:rsidRPr="002C4CC1">
        <w:t>,</w:t>
      </w:r>
      <w:r w:rsidR="007970F4" w:rsidRPr="002C4CC1">
        <w:t xml:space="preserve"> </w:t>
      </w:r>
      <w:proofErr w:type="spellStart"/>
      <w:r w:rsidR="002C4CC1" w:rsidRPr="002C4CC1">
        <w:t>Strmec</w:t>
      </w:r>
      <w:proofErr w:type="spellEnd"/>
      <w:r w:rsidR="002C4CC1" w:rsidRPr="002C4CC1">
        <w:t>, Nova cesta 6</w:t>
      </w:r>
      <w:r w:rsidR="007970F4" w:rsidRPr="002C4CC1">
        <w:t>,</w:t>
      </w:r>
      <w:r w:rsidR="00D67238" w:rsidRPr="002C4CC1">
        <w:t xml:space="preserve"> </w:t>
      </w:r>
      <w:r w:rsidRPr="002C4CC1">
        <w:t xml:space="preserve">da u roku od 15 dana od </w:t>
      </w:r>
      <w:r w:rsidRPr="00D445A2">
        <w:t xml:space="preserve">dana objave ovog oglasa na e-oglasnoj ploči </w:t>
      </w:r>
      <w:r w:rsidRPr="00C24B5B">
        <w:t>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24</w:t>
      </w:r>
      <w:r w:rsidR="003F7F16">
        <w:t>5</w:t>
      </w:r>
      <w:r w:rsidR="00B43C04">
        <w:t>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8E55E9">
        <w:t>1</w:t>
      </w:r>
      <w:r w:rsidR="004E358C">
        <w:t>9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81F" w:rsidR="004D181F">
      <w:r>
        <w:separator/>
      </w:r>
    </w:p>
  </w:endnote>
  <w:endnote w:id="0" w:type="continuationSeparator">
    <w:p w:rsidRDefault="004D181F" w:rsidR="004D1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81F" w:rsidR="004D181F">
      <w:r>
        <w:separator/>
      </w:r>
    </w:p>
  </w:footnote>
  <w:footnote w:id="0" w:type="continuationSeparator">
    <w:p w:rsidRDefault="004D181F" w:rsidR="004D1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4CC1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7F16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181F"/>
    <w:rsid w:val="004D5A26"/>
    <w:rsid w:val="004D7275"/>
    <w:rsid w:val="004E0728"/>
    <w:rsid w:val="004E151F"/>
    <w:rsid w:val="004E1973"/>
    <w:rsid w:val="004E358C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4A9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970F4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93D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2D93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1AD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3C04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1E8D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27E68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45A2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4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4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44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4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2450</izvorni_sadrzaj>
    <derivirana_varijabla naziv="DomainObject.Predmet.Broj_1">2450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St-2450/2016</izvorni_sadrzaj>
    <derivirana_varijabla naziv="DomainObject.Predmet.OznakaBroj_1">St-2450/2016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XXL STAPLER d.o.o.</izvorni_sadrzaj>
    <derivirana_varijabla naziv="DomainObject.Predmet.ProtustrankaFormated_1">  XXL STAPLER d.o.o.</derivirana_varijabla>
  </DomainObject.Predmet.ProtustrankaFormated>
  <DomainObject.Predmet.ProtustrankaFormatedOIB>
    <izvorni_sadrzaj>  XXL STAPLER d.o.o., OIB 33964690804</izvorni_sadrzaj>
    <derivirana_varijabla naziv="DomainObject.Predmet.ProtustrankaFormatedOIB_1">  XXL STAPLER d.o.o., OIB 33964690804</derivirana_varijabla>
  </DomainObject.Predmet.ProtustrankaFormatedOIB>
  <DomainObject.Predmet.ProtustrankaFormatedWithAdress>
    <izvorni_sadrzaj> XXL STAPLER d.o.o., Nova cesta 6, 10434 Strmec</izvorni_sadrzaj>
    <derivirana_varijabla naziv="DomainObject.Predmet.ProtustrankaFormatedWithAdress_1"> XXL STAPLER d.o.o., Nova cesta 6, 10434 Strmec</derivirana_varijabla>
  </DomainObject.Predmet.ProtustrankaFormatedWithAdress>
  <DomainObject.Predmet.ProtustrankaFormatedWithAdressOIB>
    <izvorni_sadrzaj> XXL STAPLER d.o.o., OIB 33964690804, Nova cesta 6, 10434 Strmec</izvorni_sadrzaj>
    <derivirana_varijabla naziv="DomainObject.Predmet.ProtustrankaFormatedWithAdressOIB_1"> XXL STAPLER d.o.o., OIB 33964690804, Nova cesta 6, 10434 Strmec</derivirana_varijabla>
  </DomainObject.Predmet.ProtustrankaFormatedWithAdressOIB>
  <DomainObject.Predmet.ProtustrankaWithAdress>
    <izvorni_sadrzaj>XXL STAPLER d.o.o. Nova cesta 6, 10434 Strmec</izvorni_sadrzaj>
    <derivirana_varijabla naziv="DomainObject.Predmet.ProtustrankaWithAdress_1">XXL STAPLER d.o.o. Nova cesta 6, 10434 Strmec</derivirana_varijabla>
  </DomainObject.Predmet.ProtustrankaWithAdress>
  <DomainObject.Predmet.ProtustrankaWithAdressOIB>
    <izvorni_sadrzaj>XXL STAPLER d.o.o., OIB 33964690804, Nova cesta 6, 10434 Strmec</izvorni_sadrzaj>
    <derivirana_varijabla naziv="DomainObject.Predmet.ProtustrankaWithAdressOIB_1">XXL STAPLER d.o.o., OIB 33964690804, Nova cesta 6, 10434 Strmec</derivirana_varijabla>
  </DomainObject.Predmet.ProtustrankaWithAdressOIB>
  <DomainObject.Predmet.ProtustrankaNazivFormated>
    <izvorni_sadrzaj>XXL STAPLER d.o.o.</izvorni_sadrzaj>
    <derivirana_varijabla naziv="DomainObject.Predmet.ProtustrankaNazivFormated_1">XXL STAPLER d.o.o.</derivirana_varijabla>
  </DomainObject.Predmet.ProtustrankaNazivFormated>
  <DomainObject.Predmet.ProtustrankaNazivFormatedOIB>
    <izvorni_sadrzaj>XXL STAPLER d.o.o., OIB 33964690804</izvorni_sadrzaj>
    <derivirana_varijabla naziv="DomainObject.Predmet.ProtustrankaNazivFormatedOIB_1">XXL STAPLER d.o.o., OIB 33964690804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XXL STAPLER d.o.o.</item>
    </izvorni_sadrzaj>
    <derivirana_varijabla naziv="DomainObject.Predmet.ProtuStrankaListFormated_1">
      <item>XXL STAPLER d.o.o.</item>
    </derivirana_varijabla>
  </DomainObject.Predmet.ProtuStrankaListFormated>
  <DomainObject.Predmet.ProtuStrankaListFormatedOIB>
    <izvorni_sadrzaj>
      <item>XXL STAPLER d.o.o., OIB 33964690804</item>
    </izvorni_sadrzaj>
    <derivirana_varijabla naziv="DomainObject.Predmet.ProtuStrankaListFormatedOIB_1">
      <item>XXL STAPLER d.o.o., OIB 33964690804</item>
    </derivirana_varijabla>
  </DomainObject.Predmet.ProtuStrankaListFormatedOIB>
  <DomainObject.Predmet.ProtuStrankaListFormatedWithAdress>
    <izvorni_sadrzaj>
      <item>XXL STAPLER d.o.o., Nova cesta 6, 10434 Strmec</item>
    </izvorni_sadrzaj>
    <derivirana_varijabla naziv="DomainObject.Predmet.ProtuStrankaListFormatedWithAdress_1">
      <item>XXL STAPLER d.o.o., Nova cesta 6, 10434 Strmec</item>
    </derivirana_varijabla>
  </DomainObject.Predmet.ProtuStrankaListFormatedWithAdress>
  <DomainObject.Predmet.ProtuStrankaListFormatedWithAdressOIB>
    <izvorni_sadrzaj>
      <item>XXL STAPLER d.o.o., OIB 33964690804, Nova cesta 6, 10434 Strmec</item>
    </izvorni_sadrzaj>
    <derivirana_varijabla naziv="DomainObject.Predmet.ProtuStrankaListFormatedWithAdressOIB_1">
      <item>XXL STAPLER d.o.o., OIB 33964690804, Nova cesta 6, 10434 Strmec</item>
    </derivirana_varijabla>
  </DomainObject.Predmet.ProtuStrankaListFormatedWithAdressOIB>
  <DomainObject.Predmet.ProtuStrankaListNazivFormated>
    <izvorni_sadrzaj>
      <item>XXL STAPLER d.o.o.</item>
    </izvorni_sadrzaj>
    <derivirana_varijabla naziv="DomainObject.Predmet.ProtuStrankaListNazivFormated_1">
      <item>XXL STAPLER d.o.o.</item>
    </derivirana_varijabla>
  </DomainObject.Predmet.ProtuStrankaListNazivFormated>
  <DomainObject.Predmet.ProtuStrankaListNazivFormatedOIB>
    <izvorni_sadrzaj>
      <item>XXL STAPLER d.o.o., OIB 33964690804</item>
    </izvorni_sadrzaj>
    <derivirana_varijabla naziv="DomainObject.Predmet.ProtuStrankaListNazivFormatedOIB_1">
      <item>XXL STAPLER d.o.o., OIB 33964690804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XXL STAPLER d.o.o.</izvorni_sadrzaj>
    <derivirana_varijabla naziv="DomainObject.Predmet.ProtustrankaIDrugi_1">XXL STAPLER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XXL STAPLER d.o.o., OIB 33964690804, Nova cesta 6, 10434 Strmec</izvorni_sadrzaj>
    <derivirana_varijabla naziv="DomainObject.Predmet.ProtustrankaIDrugiAdressOIB_1">XXL STAPLER d.o.o., OIB 33964690804, Nova cesta 6,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XXL STAPLER d.o.o.</item>
      <item>FINA Regionalni centar Zagreb</item>
    </izvorni_sadrzaj>
    <derivirana_varijabla naziv="DomainObject.Predmet.SudioniciListNaziv_1">
      <item>XXL STAPLER d.o.o.</item>
      <item>FINA Regionalni centar Zagreb</item>
    </derivirana_varijabla>
  </DomainObject.Predmet.SudioniciListNaziv>
  <DomainObject.Predmet.SudioniciListAdressOIB>
    <izvorni_sadrzaj>
      <item>XXL STAPLER d.o.o., OIB 33964690804, Nova cesta 6,10434 Strmec</item>
      <item>FINA Regionalni centar Zagreb, OIB 85821130368, Trg svibanjskih žrtava 1995. br. 1,10000 Zagreb</item>
    </izvorni_sadrzaj>
    <derivirana_varijabla naziv="DomainObject.Predmet.SudioniciListAdressOIB_1">
      <item>XXL STAPLER d.o.o., OIB 33964690804, Nova cesta 6,10434 Strmec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33964690804</item>
      <item>, OIB 85821130368</item>
    </izvorni_sadrzaj>
    <derivirana_varijabla naziv="DomainObject.Predmet.SudioniciListNazivOIB_1">
      <item>, OIB 33964690804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1916</properties:Characters>
  <properties:Lines>46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2016-10-19T06:37:00Z</dcterms:modified>
  <cp:revision>52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