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dce5" w14:paraId="6bfdce5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8E2E19">
        <w:rPr>
          <w:b/>
        </w:rPr>
        <w:t>1804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dužnikom </w:t>
      </w:r>
      <w:r w:rsidR="008E2E19" w:rsidRPr="008E2E19">
        <w:rPr>
          <w:szCs w:val="24"/>
        </w:rPr>
        <w:t>ROMAN-LEON d.o.o.</w:t>
      </w:r>
      <w:r w:rsidR="008E2E19">
        <w:rPr>
          <w:szCs w:val="24"/>
        </w:rPr>
        <w:t xml:space="preserve"> "u stečaju"</w:t>
      </w:r>
      <w:r w:rsidR="008E2E19" w:rsidRPr="008E2E19">
        <w:rPr>
          <w:szCs w:val="24"/>
        </w:rPr>
        <w:t>, Dr. Ante Starčevića 55, 20000 Dubrovnik, OIB: 49552707643</w:t>
      </w:r>
      <w:r w:rsidR="009D2D86" w:rsidRPr="00146155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8E2E19">
        <w:rPr>
          <w:szCs w:val="24"/>
        </w:rPr>
        <w:t>11</w:t>
      </w:r>
      <w:r w:rsidRPr="00146155">
        <w:rPr>
          <w:szCs w:val="24"/>
        </w:rPr>
        <w:t xml:space="preserve">. </w:t>
      </w:r>
      <w:r w:rsidR="00404017">
        <w:rPr>
          <w:szCs w:val="24"/>
        </w:rPr>
        <w:t>studenog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8E2E19" w:rsidRPr="008E2E19">
        <w:rPr>
          <w:bCs/>
        </w:rPr>
        <w:t>Ante Mrkonjić, Imotski, Kneza Domagoja 3, Zmijavci, OIB: 84299598589</w:t>
      </w:r>
      <w:r w:rsidR="00404017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1E2F8F" w:rsidRPr="00146155">
        <w:rPr>
          <w:bCs/>
        </w:rPr>
        <w:t xml:space="preserve">stečajnog dužnika </w:t>
      </w:r>
      <w:r w:rsidR="008E2E19" w:rsidRPr="008E2E19">
        <w:t>ROMAN-LEON d.o.o. "u stečaju", Dr. Ante Starčevića 55, 20000 Dubrovnik, OIB: 49552707643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8E2E19" w:rsidRPr="008E2E19">
        <w:t>ROMAN-LEON d.o.o. "u stečaju", Dr. Ante Starčevića 55, 20000 Dubrovnik, OIB: 49552707643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 xml:space="preserve">imenuje se </w:t>
      </w:r>
      <w:r w:rsidR="008E2E19" w:rsidRPr="008E2E19">
        <w:t>Ivan Eterović, Split, Škrape 40, OIB: 76765128473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 w:rsidRPr="00146155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8E2E19">
        <w:t>1804</w:t>
      </w:r>
      <w:r w:rsidRPr="00146155">
        <w:t>/</w:t>
      </w:r>
      <w:r w:rsidR="006E6A2F" w:rsidRPr="00146155">
        <w:t>2016</w:t>
      </w:r>
      <w:r w:rsidR="000204DE" w:rsidRPr="00146155">
        <w:t>-</w:t>
      </w:r>
      <w:r w:rsidR="000E1008" w:rsidRPr="00146155">
        <w:t>1</w:t>
      </w:r>
      <w:r w:rsidR="008E2E19">
        <w:t>6</w:t>
      </w:r>
      <w:r w:rsidR="000204DE" w:rsidRPr="00146155">
        <w:t xml:space="preserve"> </w:t>
      </w:r>
      <w:r w:rsidRPr="00146155">
        <w:t xml:space="preserve">od </w:t>
      </w:r>
      <w:r w:rsidR="008E2E19">
        <w:t>03</w:t>
      </w:r>
      <w:r w:rsidR="000204DE" w:rsidRPr="00146155">
        <w:t xml:space="preserve">. </w:t>
      </w:r>
      <w:r w:rsidR="008E2E19">
        <w:t>studenog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otvoren je stečajni postupak dužnikom </w:t>
      </w:r>
      <w:r w:rsidR="008E2E19" w:rsidRPr="008E2E19">
        <w:t>ROMAN-LEON d.o.o. "u stečaju", Dr. Ante Starčevića 55, 20000 Dubrovnik, OIB: 49552707643</w:t>
      </w:r>
      <w:r w:rsidR="006E6A2F" w:rsidRPr="00146155">
        <w:t xml:space="preserve">, te je istim rješenjem imenovan stečajni upravitelj </w:t>
      </w:r>
      <w:r w:rsidR="008E2E19" w:rsidRPr="008E2E19">
        <w:t>Ante Mrkonjić, Imotski, Kneza Domagoja 3, Zmijavci, OIB: 84299598589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0204DE" w:rsidP="000F3126" w:rsidR="000204DE" w:rsidRPr="00146155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8E2E19">
        <w:t>i</w:t>
      </w:r>
      <w:r w:rsidR="00CC7DDD" w:rsidRPr="00146155">
        <w:t xml:space="preserve"> stečajn</w:t>
      </w:r>
      <w:r w:rsidR="008E2E19">
        <w:t>i</w:t>
      </w:r>
      <w:r w:rsidR="00CC7DDD" w:rsidRPr="00146155">
        <w:t xml:space="preserve"> upr</w:t>
      </w:r>
      <w:r w:rsidR="00D96A90" w:rsidRPr="00146155">
        <w:t xml:space="preserve">avitelj je </w:t>
      </w:r>
      <w:r w:rsidR="006E6A2F" w:rsidRPr="00146155">
        <w:t xml:space="preserve">dana </w:t>
      </w:r>
      <w:r w:rsidR="008E2E19">
        <w:t>11. studenog</w:t>
      </w:r>
      <w:r w:rsidR="006E6A2F" w:rsidRPr="00146155">
        <w:t xml:space="preserve"> 2016.g. podneskom obavijesti</w:t>
      </w:r>
      <w:r w:rsidR="008E2E19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</w:t>
      </w:r>
      <w:r w:rsidR="008E2E19">
        <w:t>reletivno dužih putovanja u Dubrovnik i prilaže medicinsku dokumentaciju</w:t>
      </w:r>
      <w:r w:rsidR="00702070">
        <w:t xml:space="preserve">.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lastRenderedPageBreak/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702070">
        <w:t xml:space="preserve">Ivana </w:t>
      </w:r>
      <w:r w:rsidR="008E2E19">
        <w:t>Eterović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8E2E19">
        <w:rPr>
          <w:szCs w:val="24"/>
        </w:rPr>
        <w:t>11</w:t>
      </w:r>
      <w:r w:rsidR="005110FA" w:rsidRPr="00146155">
        <w:rPr>
          <w:szCs w:val="24"/>
        </w:rPr>
        <w:t xml:space="preserve">. </w:t>
      </w:r>
      <w:r w:rsidR="008E2E19">
        <w:rPr>
          <w:szCs w:val="24"/>
        </w:rPr>
        <w:t>studenog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  <w:r w:rsidR="00EA1601">
        <w:rPr>
          <w:b/>
        </w:rPr>
        <w:t>, v.r.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FB5A0E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702070">
        <w:t xml:space="preserve">Ivan </w:t>
      </w:r>
      <w:r w:rsidR="008E2E19">
        <w:t>Eterović</w:t>
      </w:r>
      <w:r w:rsidR="00A077F8" w:rsidRP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8E2E19">
        <w:t>Ante Mrkonjić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A77C3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8E2E19">
      <w:rPr>
        <w:b/>
        <w:sz w:val="22"/>
        <w:szCs w:val="22"/>
      </w:rPr>
      <w:t>1804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ED9"/>
    <w:rsid w:val="00845F89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54DF"/>
    <w:rsid w:val="00935DA7"/>
    <w:rsid w:val="00960197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2F01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77C30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299/2016</izvorni_sadrzaj>
    <derivirana_varijabla naziv="DomainObject.Predmet.Opis_1">OBUSTAVA ST 299/2016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St-1804/2016</izvorni_sadrzaj>
    <derivirana_varijabla naziv="DomainObject.Predmet.OznakaBroj_1">St-1804/2016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ROMAN-LEON d.o.o. za građenje, trgovinu, turizam, ugostiteljstvo i usluge</izvorni_sadrzaj>
    <derivirana_varijabla naziv="DomainObject.Predmet.ProtustrankaFormated_1">  ROMAN-LEON d.o.o. za građenje, trgovinu, turizam, ugostiteljstvo i usluge</derivirana_varijabla>
  </DomainObject.Predmet.ProtustrankaFormated>
  <DomainObject.Predmet.ProtustrankaFormatedOIB>
    <izvorni_sadrzaj>  ROMAN-LEON d.o.o. za građenje, trgovinu, turizam, ugostiteljstvo i usluge, OIB 49552707643</izvorni_sadrzaj>
    <derivirana_varijabla naziv="DomainObject.Predmet.ProtustrankaFormatedOIB_1">  ROMAN-LEON d.o.o. za građenje, trgovinu, turizam, ugostiteljstvo i usluge, OIB 49552707643</derivirana_varijabla>
  </DomainObject.Predmet.ProtustrankaFormatedOIB>
  <DomainObject.Predmet.ProtustrankaFormatedWithAdress>
    <izvorni_sadrzaj> ROMAN-LEON d.o.o. za građenje, trgovinu, turizam, ugostiteljstvo i usluge, Dr. Ante Starčevića 55, 20000 Dubrovnik</izvorni_sadrzaj>
    <derivirana_varijabla naziv="DomainObject.Predmet.ProtustrankaFormatedWithAdress_1"> ROMAN-LEON d.o.o. za građenje, trgovinu, turizam, ugostiteljstvo i usluge, Dr. Ante Starčevića 55, 20000 Dubrovnik</derivirana_varijabla>
  </DomainObject.Predmet.ProtustrankaFormatedWithAdress>
  <DomainObject.Predmet.ProtustrankaFormatedWithAdressOIB>
    <izvorni_sadrzaj> ROMAN-LEON d.o.o. za građenje, trgovinu, turizam, ugostiteljstvo i usluge, OIB 49552707643, Dr. Ante Starčevića 55, 20000 Dubrovnik</izvorni_sadrzaj>
    <derivirana_varijabla naziv="DomainObject.Predmet.ProtustrankaFormatedWithAdressOIB_1"> ROMAN-LEON d.o.o. za građenje, trgovinu, turizam, ugostiteljstvo i usluge, OIB 49552707643, Dr. Ante Starčevića 55, 20000 Dubrovnik</derivirana_varijabla>
  </DomainObject.Predmet.ProtustrankaFormatedWithAdressOIB>
  <DomainObject.Predmet.ProtustrankaWithAdress>
    <izvorni_sadrzaj>ROMAN-LEON d.o.o. za građenje, trgovinu, turizam, ugostiteljstvo i usluge Dr. Ante Starčevića 55, 20000 Dubrovnik</izvorni_sadrzaj>
    <derivirana_varijabla naziv="DomainObject.Predmet.ProtustrankaWithAdress_1">ROMAN-LEON d.o.o. za građenje, trgovinu, turizam, ugostiteljstvo i usluge Dr. Ante Starčevića 55, 20000 Dubrovnik</derivirana_varijabla>
  </DomainObject.Predmet.ProtustrankaWithAdress>
  <DomainObject.Predmet.ProtustrankaWithAdressOIB>
    <izvorni_sadrzaj>ROMAN-LEON d.o.o. za građenje, trgovinu, turizam, ugostiteljstvo i usluge, OIB 49552707643, Dr. Ante Starčevića 55, 20000 Dubrovnik</izvorni_sadrzaj>
    <derivirana_varijabla naziv="DomainObject.Predmet.ProtustrankaWithAdressOIB_1">ROMAN-LEON d.o.o. za građenje, trgovinu, turizam, ugostiteljstvo i usluge, OIB 49552707643, Dr. Ante Starčevića 55, 20000 Dubrovnik</derivirana_varijabla>
  </DomainObject.Predmet.ProtustrankaWithAdressOIB>
  <DomainObject.Predmet.ProtustrankaNazivFormated>
    <izvorni_sadrzaj>ROMAN-LEON d.o.o. za građenje, trgovinu, turizam, ugostiteljstvo i usluge</izvorni_sadrzaj>
    <derivirana_varijabla naziv="DomainObject.Predmet.ProtustrankaNazivFormated_1">ROMAN-LEON d.o.o. za građenje, trgovinu, turizam, ugostiteljstvo i usluge</derivirana_varijabla>
  </DomainObject.Predmet.ProtustrankaNazivFormated>
  <DomainObject.Predmet.ProtustrankaNazivFormatedOIB>
    <izvorni_sadrzaj>ROMAN-LEON d.o.o. za građenje, trgovinu, turizam, ugostiteljstvo i usluge, OIB 49552707643</izvorni_sadrzaj>
    <derivirana_varijabla naziv="DomainObject.Predmet.ProtustrankaNazivFormatedOIB_1">ROMAN-LEON d.o.o. za građenje, trgovinu, turizam, ugostiteljstvo i usluge, OIB 49552707643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ROMAN-LEON d.o.o. za građenje, trgovinu, turizam, ugostiteljstvo i usluge</item>
    </izvorni_sadrzaj>
    <derivirana_varijabla naziv="DomainObject.Predmet.ProtuStrankaListFormated_1">
      <item>ROMAN-LEON d.o.o. za građenje, trgovinu, turizam, ugostiteljstvo i usluge</item>
    </derivirana_varijabla>
  </DomainObject.Predmet.ProtuStrankaListFormated>
  <DomainObject.Predmet.ProtuStrankaListFormatedOIB>
    <izvorni_sadrzaj>
      <item>ROMAN-LEON d.o.o. za građenje, trgovinu, turizam, ugostiteljstvo i usluge, OIB 49552707643</item>
    </izvorni_sadrzaj>
    <derivirana_varijabla naziv="DomainObject.Predmet.ProtuStrankaListFormatedOIB_1">
      <item>ROMAN-LEON d.o.o. za građenje, trgovinu, turizam, ugostiteljstvo i usluge, OIB 49552707643</item>
    </derivirana_varijabla>
  </DomainObject.Predmet.ProtuStrankaListFormatedOIB>
  <DomainObject.Predmet.ProtuStrankaListFormatedWithAdress>
    <izvorni_sadrzaj>
      <item>ROMAN-LEON d.o.o. za građenje, trgovinu, turizam, ugostiteljstvo i usluge, Dr. Ante Starčevića 55, 20000 Dubrovnik</item>
    </izvorni_sadrzaj>
    <derivirana_varijabla naziv="DomainObject.Predmet.ProtuStrankaListFormatedWithAdress_1">
      <item>ROMAN-LEON d.o.o. za građenje, trgovinu, turizam, ugostiteljstvo i usluge, Dr. Ante Starčevića 55, 20000 Dubrovnik</item>
    </derivirana_varijabla>
  </DomainObject.Predmet.ProtuStrankaListFormatedWithAdress>
  <DomainObject.Predmet.ProtuStrankaListFormatedWithAdressOIB>
    <izvorni_sadrzaj>
      <item>ROMAN-LEON d.o.o. za građenje, trgovinu, turizam, ugostiteljstvo i usluge, OIB 49552707643, Dr. Ante Starčevića 55, 20000 Dubrovnik</item>
    </izvorni_sadrzaj>
    <derivirana_varijabla naziv="DomainObject.Predmet.ProtuStrankaListFormatedWithAdressOIB_1">
      <item>ROMAN-LEON d.o.o. za građenje, trgovinu, turizam, ugostiteljstvo i usluge, OIB 49552707643, Dr. Ante Starčevića 55, 20000 Dubrovnik</item>
    </derivirana_varijabla>
  </DomainObject.Predmet.ProtuStrankaListFormatedWithAdressOIB>
  <DomainObject.Predmet.ProtuStrankaListNazivFormated>
    <izvorni_sadrzaj>
      <item>ROMAN-LEON d.o.o. za građenje, trgovinu, turizam, ugostiteljstvo i usluge</item>
    </izvorni_sadrzaj>
    <derivirana_varijabla naziv="DomainObject.Predmet.ProtuStrankaListNazivFormated_1">
      <item>ROMAN-LEON d.o.o. za građenje, trgovinu, turizam, ugostiteljstvo i usluge</item>
    </derivirana_varijabla>
  </DomainObject.Predmet.ProtuStrankaListNazivFormated>
  <DomainObject.Predmet.ProtuStrankaListNazivFormatedOIB>
    <izvorni_sadrzaj>
      <item>ROMAN-LEON d.o.o. za građenje, trgovinu, turizam, ugostiteljstvo i usluge, OIB 49552707643</item>
    </izvorni_sadrzaj>
    <derivirana_varijabla naziv="DomainObject.Predmet.ProtuStrankaListNazivFormatedOIB_1">
      <item>ROMAN-LEON d.o.o. za građenje, trgovinu, turizam, ugostiteljstvo i usluge, OIB 49552707643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ROMAN-LEON d.o.o. za građenje, trgovinu, turizam, ugostiteljstvo i usluge</izvorni_sadrzaj>
    <derivirana_varijabla naziv="DomainObject.Predmet.ProtustrankaIDrugi_1">ROMAN-LEON d.o.o. za građenje,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ROMAN-LEON d.o.o. za građenje, trgovinu, turizam, ugostiteljstvo i usluge, OIB 49552707643, Dr. Ante Starčevića 55, 20000 Dubrovnik</izvorni_sadrzaj>
    <derivirana_varijabla naziv="DomainObject.Predmet.ProtustrankaIDrugiAdressOIB_1">ROMAN-LEON d.o.o. za građenje, trgovinu, turizam, ugostiteljstvo i usluge, OIB 49552707643, Dr. Ante Starčevića 55,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ROMAN-LEON d.o.o. za građenje, trgovinu, turizam, ugostiteljstvo i usluge</item>
    </izvorni_sadrzaj>
    <derivirana_varijabla naziv="DomainObject.Predmet.SudioniciListNaziv_1">
      <item>FINA RC SPLIT, PODRUŽNICA DUBROVNIK</item>
      <item>ROMAN-LEON d.o.o. za građenje, trgovinu, turizam,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ROMAN-LEON d.o.o. za građenje, trgovinu, turizam, ugostiteljstvo i usluge, OIB 49552707643, Dr. Ante Starčevića 55,20000 Dubrovnik</item>
    </izvorni_sadrzaj>
    <derivirana_varijabla naziv="DomainObject.Predmet.SudioniciListAdressOIB_1">
      <item>FINA RC SPLIT, PODRUŽNICA DUBROVNIK, OIB 85821130368, VUKOVARSKA 2,20000 Dubrovnik</item>
      <item>ROMAN-LEON d.o.o. za građenje, trgovinu, turizam, ugostiteljstvo i usluge, OIB 49552707643, Dr. Ante Starčevića 55,20000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49552707643</item>
    </izvorni_sadrzaj>
    <derivirana_varijabla naziv="DomainObject.Predmet.SudioniciListNazivOIB_1">
      <item>, OIB 85821130368</item>
      <item>, OIB 49552707643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1523E-5FD0-4C2C-B119-3C6C93DE2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2310</properties:Characters>
  <properties:Lines>76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2016-11-11T10:35:00Z</dcterms:created>
  <dc:creator>Srđan Gavranić</dc:creator>
  <cp:lastModifiedBy>Katarina Franković</cp:lastModifiedBy>
  <cp:lastPrinted>2016-11-04T09:27:00Z</cp:lastPrinted>
  <dcterms:modified xmlns:xsi="http://www.w3.org/2001/XMLSchema-instance" xsi:type="dcterms:W3CDTF">2016-11-11T10:36:00Z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