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010ac" w14:paraId="fb010ac" w:rsidRDefault="005939C6" w:rsidP="007F2409" w:rsidR="007F2409" w:rsidRPr="00997B1A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97B1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97B1A">
        <w:rPr>
          <w:rFonts w:hAnsi="Times New Roman" w:ascii="Times New Roman"/>
        </w:rPr>
        <w:t xml:space="preserve">        </w:t>
      </w:r>
    </w:p>
    <w:p w:rsidRDefault="007D07A2" w:rsidP="007F2409" w:rsidR="007D07A2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 w:rsidRPr="00997B1A">
        <w:rPr>
          <w:rFonts w:hAnsi="Times New Roman" w:ascii="Times New Roman"/>
        </w:rPr>
        <w:t>48. St-</w:t>
      </w:r>
      <w:r w:rsidR="00C55B28" w:rsidRPr="00997B1A">
        <w:rPr>
          <w:rFonts w:hAnsi="Times New Roman" w:ascii="Times New Roman"/>
        </w:rPr>
        <w:t>1983</w:t>
      </w:r>
      <w:r w:rsidR="009226DF" w:rsidRPr="00997B1A">
        <w:rPr>
          <w:rFonts w:hAnsi="Times New Roman" w:ascii="Times New Roman"/>
        </w:rPr>
        <w:t>/</w:t>
      </w:r>
      <w:r w:rsidR="00C55B28" w:rsidRPr="00997B1A">
        <w:rPr>
          <w:rFonts w:hAnsi="Times New Roman" w:ascii="Times New Roman"/>
        </w:rPr>
        <w:t>17</w:t>
      </w: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TRGOVAČKI SUD</w:t>
      </w:r>
      <w:r w:rsidR="003A572A" w:rsidRPr="00997B1A">
        <w:rPr>
          <w:rFonts w:hAnsi="Times New Roman" w:ascii="Times New Roman"/>
        </w:rPr>
        <w:t xml:space="preserve"> U ZAGREBU</w:t>
      </w:r>
    </w:p>
    <w:p w:rsidRDefault="000A0EAC" w:rsidP="007F2409" w:rsidR="003A572A" w:rsidRPr="00997B1A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Zagreb, Amruševa 2/II</w:t>
      </w:r>
    </w:p>
    <w:p w:rsidRDefault="00705993" w:rsidP="007F2409" w:rsidR="00705993" w:rsidRPr="00997B1A">
      <w:pPr>
        <w:rPr>
          <w:rFonts w:hAnsi="Times New Roman" w:ascii="Times New Roman"/>
        </w:rPr>
      </w:pPr>
    </w:p>
    <w:p w:rsidRDefault="006A3D35" w:rsidP="007F2409" w:rsidR="006A3D35" w:rsidRPr="00997B1A">
      <w:pPr>
        <w:rPr>
          <w:rFonts w:hAnsi="Times New Roman" w:ascii="Times New Roman"/>
        </w:rPr>
      </w:pPr>
    </w:p>
    <w:p w:rsidRDefault="00D4710A" w:rsidP="00D4710A" w:rsidR="00D4710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E P U B L I K A  H R V A T S K A</w:t>
      </w:r>
    </w:p>
    <w:p w:rsidRDefault="007F2409" w:rsidP="003A572A" w:rsidR="007F2409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J E Š E N J E</w:t>
      </w:r>
    </w:p>
    <w:p w:rsidRDefault="00DB5BC1" w:rsidP="003A572A" w:rsidR="00DB5BC1" w:rsidRPr="00997B1A">
      <w:pPr>
        <w:jc w:val="center"/>
        <w:rPr>
          <w:rFonts w:hAnsi="Times New Roman" w:ascii="Times New Roman"/>
        </w:rPr>
      </w:pPr>
    </w:p>
    <w:p w:rsidRDefault="00F40BFF" w:rsidP="0048728D" w:rsidR="0048728D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Trgovački sud u Zagrebu, po stečajnom sucu Vesni </w:t>
      </w:r>
      <w:r w:rsidR="00FF0A52" w:rsidRPr="00997B1A">
        <w:rPr>
          <w:rFonts w:hAnsi="Times New Roman" w:ascii="Times New Roman"/>
        </w:rPr>
        <w:t>Sremac Šoštar</w:t>
      </w:r>
      <w:r w:rsidRPr="00997B1A">
        <w:rPr>
          <w:rFonts w:hAnsi="Times New Roman" w:ascii="Times New Roman"/>
        </w:rPr>
        <w:t xml:space="preserve">,  u stečajnom postupku nad </w:t>
      </w:r>
      <w:r w:rsidR="00A42972" w:rsidRPr="00997B1A">
        <w:rPr>
          <w:rFonts w:hAnsi="Times New Roman" w:ascii="Times New Roman"/>
        </w:rPr>
        <w:t xml:space="preserve">stečajnim dužnikom </w:t>
      </w:r>
      <w:r w:rsidR="005B4E7A" w:rsidRPr="00997B1A">
        <w:rPr>
          <w:rFonts w:hAnsi="Times New Roman" w:ascii="Times New Roman"/>
        </w:rPr>
        <w:t>FAVORITE FOOD</w:t>
      </w:r>
      <w:r w:rsidR="008F727E" w:rsidRPr="00997B1A">
        <w:rPr>
          <w:rFonts w:hAnsi="Times New Roman" w:ascii="Times New Roman"/>
        </w:rPr>
        <w:t xml:space="preserve"> </w:t>
      </w:r>
      <w:r w:rsidR="009226DF" w:rsidRPr="00997B1A">
        <w:rPr>
          <w:rFonts w:hAnsi="Times New Roman" w:ascii="Times New Roman"/>
        </w:rPr>
        <w:t xml:space="preserve">d.o.o., </w:t>
      </w:r>
      <w:r w:rsidR="005B4E7A" w:rsidRPr="00997B1A">
        <w:rPr>
          <w:rFonts w:hAnsi="Times New Roman" w:ascii="Times New Roman"/>
        </w:rPr>
        <w:t>Drage Ivaniševića 3, 10000 Zagreb,</w:t>
      </w:r>
      <w:r w:rsidR="009226DF" w:rsidRPr="00997B1A">
        <w:rPr>
          <w:rFonts w:hAnsi="Times New Roman" w:ascii="Times New Roman"/>
        </w:rPr>
        <w:t xml:space="preserve"> OIB: </w:t>
      </w:r>
      <w:r w:rsidR="00D21DE1" w:rsidRPr="00997B1A">
        <w:rPr>
          <w:rFonts w:hAnsi="Times New Roman" w:ascii="Times New Roman"/>
        </w:rPr>
        <w:t>69225225779</w:t>
      </w:r>
      <w:r w:rsidR="00CC65F0" w:rsidRPr="00997B1A">
        <w:rPr>
          <w:rFonts w:hAnsi="Times New Roman" w:ascii="Times New Roman"/>
        </w:rPr>
        <w:t xml:space="preserve">, MBS: </w:t>
      </w:r>
      <w:r w:rsidR="00D21DE1" w:rsidRPr="00997B1A">
        <w:rPr>
          <w:rFonts w:hAnsi="Times New Roman" w:ascii="Times New Roman"/>
        </w:rPr>
        <w:t>080867981</w:t>
      </w:r>
      <w:r w:rsidR="000E3952" w:rsidRPr="00997B1A">
        <w:rPr>
          <w:rFonts w:hAnsi="Times New Roman" w:ascii="Times New Roman"/>
        </w:rPr>
        <w:t xml:space="preserve">, </w:t>
      </w:r>
      <w:r w:rsidR="00F66914" w:rsidRPr="00997B1A">
        <w:rPr>
          <w:rFonts w:hAnsi="Times New Roman" w:ascii="Times New Roman"/>
        </w:rPr>
        <w:t xml:space="preserve">dana </w:t>
      </w:r>
      <w:r w:rsidR="00D21DE1" w:rsidRPr="00997B1A">
        <w:rPr>
          <w:rFonts w:hAnsi="Times New Roman" w:ascii="Times New Roman"/>
        </w:rPr>
        <w:t>20</w:t>
      </w:r>
      <w:r w:rsidR="009B06EC" w:rsidRPr="00997B1A">
        <w:rPr>
          <w:rFonts w:hAnsi="Times New Roman" w:ascii="Times New Roman"/>
        </w:rPr>
        <w:t>. ožujka 2018</w:t>
      </w:r>
      <w:r w:rsidR="00464385" w:rsidRPr="00997B1A">
        <w:rPr>
          <w:rFonts w:hAnsi="Times New Roman" w:ascii="Times New Roman"/>
        </w:rPr>
        <w:t xml:space="preserve">. </w:t>
      </w:r>
    </w:p>
    <w:p w:rsidRDefault="00464385" w:rsidP="0048728D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</w:t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 i j e š i o    j e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   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I.</w:t>
      </w:r>
      <w:r w:rsidRPr="00997B1A">
        <w:rPr>
          <w:rFonts w:hAnsi="Times New Roman" w:ascii="Times New Roman"/>
        </w:rPr>
        <w:tab/>
        <w:t xml:space="preserve">Otvara se stečajni postupak nad dužnikom </w:t>
      </w:r>
      <w:r w:rsidR="00D21DE1" w:rsidRPr="00997B1A">
        <w:rPr>
          <w:rFonts w:hAnsi="Times New Roman" w:ascii="Times New Roman"/>
        </w:rPr>
        <w:t>FAVORITE FOOD d.o.o., Drage Ivaniševića 3, 10000 Zagreb, OIB: 69225225779, MBS: 080867981</w:t>
      </w:r>
      <w:r w:rsidR="005137AB" w:rsidRPr="00997B1A">
        <w:rPr>
          <w:rFonts w:hAnsi="Times New Roman" w:ascii="Times New Roman"/>
        </w:rPr>
        <w:t>,</w:t>
      </w:r>
      <w:r w:rsidR="005423F9" w:rsidRPr="00997B1A">
        <w:rPr>
          <w:rFonts w:hAnsi="Times New Roman" w:ascii="Times New Roman"/>
        </w:rPr>
        <w:t xml:space="preserve"> </w:t>
      </w:r>
      <w:r w:rsidR="002A2AEB" w:rsidRPr="00997B1A">
        <w:rPr>
          <w:rFonts w:hAnsi="Times New Roman" w:ascii="Times New Roman"/>
        </w:rPr>
        <w:t xml:space="preserve">dana </w:t>
      </w:r>
      <w:r w:rsidR="00C55B28" w:rsidRPr="00997B1A">
        <w:rPr>
          <w:rFonts w:hAnsi="Times New Roman" w:ascii="Times New Roman"/>
        </w:rPr>
        <w:t>20</w:t>
      </w:r>
      <w:r w:rsidR="005137AB" w:rsidRPr="00997B1A">
        <w:rPr>
          <w:rFonts w:hAnsi="Times New Roman" w:ascii="Times New Roman"/>
        </w:rPr>
        <w:t>. ožujka 2018</w:t>
      </w:r>
      <w:r w:rsidR="007D07A2" w:rsidRPr="00997B1A">
        <w:rPr>
          <w:rFonts w:hAnsi="Times New Roman" w:ascii="Times New Roman"/>
        </w:rPr>
        <w:t xml:space="preserve">. </w:t>
      </w:r>
      <w:r w:rsidR="00886E81" w:rsidRPr="00997B1A">
        <w:rPr>
          <w:rFonts w:hAnsi="Times New Roman" w:ascii="Times New Roman"/>
        </w:rPr>
        <w:t xml:space="preserve">u </w:t>
      </w:r>
      <w:r w:rsidR="00997B1A" w:rsidRPr="00997B1A">
        <w:rPr>
          <w:rFonts w:hAnsi="Times New Roman" w:ascii="Times New Roman"/>
        </w:rPr>
        <w:t>15,00</w:t>
      </w:r>
      <w:r w:rsidR="00FF0A52" w:rsidRPr="00997B1A">
        <w:rPr>
          <w:rFonts w:hAnsi="Times New Roman" w:ascii="Times New Roman"/>
        </w:rPr>
        <w:t xml:space="preserve"> sati</w:t>
      </w:r>
      <w:r w:rsidRPr="00997B1A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997B1A" w:rsidR="00997B1A" w:rsidRPr="00997B1A">
      <w:pPr>
        <w:ind w:firstLine="720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II.</w:t>
      </w:r>
      <w:r w:rsidRPr="00997B1A">
        <w:rPr>
          <w:rFonts w:hAnsi="Times New Roman" w:ascii="Times New Roman"/>
        </w:rPr>
        <w:tab/>
        <w:t>Stečajnim upraviteljem imenuje se</w:t>
      </w:r>
      <w:r w:rsidR="00137386" w:rsidRPr="00997B1A">
        <w:rPr>
          <w:rFonts w:hAnsi="Times New Roman" w:ascii="Times New Roman"/>
        </w:rPr>
        <w:t xml:space="preserve"> </w:t>
      </w:r>
      <w:r w:rsidR="00997B1A" w:rsidRPr="00997B1A">
        <w:rPr>
          <w:rFonts w:hAnsi="Times New Roman" w:ascii="Times New Roman"/>
        </w:rPr>
        <w:t>Ivana Brebrić iz Zagreba, Palinovečka 19 P, OIB: 01354117686.</w:t>
      </w:r>
    </w:p>
    <w:p w:rsidRDefault="00014E47" w:rsidP="00CC65F0" w:rsidR="00014E47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III.</w:t>
      </w:r>
      <w:r w:rsidRPr="00997B1A">
        <w:rPr>
          <w:rFonts w:hAnsi="Times New Roman" w:ascii="Times New Roman"/>
        </w:rPr>
        <w:tab/>
        <w:t xml:space="preserve">Zaključuje se stečajni postupak nad dužnikom </w:t>
      </w:r>
      <w:r w:rsidR="00FD377B" w:rsidRPr="00997B1A">
        <w:rPr>
          <w:rFonts w:hAnsi="Times New Roman" w:ascii="Times New Roman"/>
        </w:rPr>
        <w:t>FAVORITE FOOD d.o.o., Drage Ivaniševića 3, 10000 Zagreb, OIB: 69225225779, MBS: 080867981</w:t>
      </w:r>
      <w:r w:rsidR="00014E47" w:rsidRPr="00997B1A">
        <w:rPr>
          <w:rFonts w:hAnsi="Times New Roman" w:ascii="Times New Roman"/>
        </w:rPr>
        <w:t>.</w:t>
      </w:r>
    </w:p>
    <w:p w:rsidRDefault="00014E47" w:rsidP="00464385" w:rsidR="00014E47" w:rsidRPr="00997B1A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IV.</w:t>
      </w:r>
      <w:r w:rsidRPr="00997B1A">
        <w:rPr>
          <w:rFonts w:hAnsi="Times New Roman" w:ascii="Times New Roman"/>
        </w:rPr>
        <w:tab/>
      </w:r>
      <w:r w:rsidR="00794545" w:rsidRPr="00997B1A">
        <w:rPr>
          <w:rFonts w:hAnsi="Times New Roman" w:ascii="Times New Roman"/>
        </w:rPr>
        <w:t xml:space="preserve">Stečajni dužnik </w:t>
      </w:r>
      <w:r w:rsidR="00886EAD" w:rsidRPr="00997B1A">
        <w:rPr>
          <w:rFonts w:hAnsi="Times New Roman" w:ascii="Times New Roman"/>
        </w:rPr>
        <w:t>FAVORITE FOOD d.o.o., Drage Ivaniševića 3, 10000 Zagreb, OIB: 69225225779, MBS: 080867981</w:t>
      </w:r>
      <w:r w:rsidRPr="00997B1A">
        <w:rPr>
          <w:rFonts w:hAnsi="Times New Roman" w:ascii="Times New Roman"/>
        </w:rPr>
        <w:t>, brisat će se iz sudskog registra.</w:t>
      </w:r>
    </w:p>
    <w:p w:rsidRDefault="00464385" w:rsidP="002F2321" w:rsidR="00464385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ab/>
      </w:r>
      <w:r w:rsidRPr="00997B1A">
        <w:rPr>
          <w:rFonts w:hAnsi="Times New Roman" w:ascii="Times New Roman"/>
        </w:rPr>
        <w:tab/>
        <w:t xml:space="preserve"> </w:t>
      </w:r>
      <w:r w:rsidRPr="00997B1A">
        <w:rPr>
          <w:rFonts w:hAnsi="Times New Roman" w:ascii="Times New Roman"/>
        </w:rPr>
        <w:tab/>
      </w:r>
    </w:p>
    <w:p w:rsidRDefault="00464385" w:rsidP="001B2739" w:rsidR="00464385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>Obrazloženje</w:t>
      </w:r>
    </w:p>
    <w:p w:rsidRDefault="002A3EC8" w:rsidP="005C4796" w:rsidR="002A3EC8" w:rsidRPr="00997B1A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997B1A">
        <w:rPr>
          <w:rFonts w:hAnsi="Times New Roman" w:ascii="Times New Roman"/>
        </w:rPr>
        <w:t xml:space="preserve"> </w:t>
      </w:r>
      <w:r w:rsidR="00886EAD" w:rsidRPr="00997B1A">
        <w:rPr>
          <w:rFonts w:hAnsi="Times New Roman" w:ascii="Times New Roman"/>
        </w:rPr>
        <w:t>FAVORITE FOOD d.o.o., Drage Ivaniševića 3, 10000 Zagreb, OIB: 69225225779, MBS: 080867981</w:t>
      </w:r>
      <w:r w:rsidR="00B15CFD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temeljem odredbe čl. </w:t>
      </w:r>
      <w:r w:rsidR="00886EAD" w:rsidRPr="00997B1A">
        <w:rPr>
          <w:rFonts w:hAnsi="Times New Roman" w:ascii="Times New Roman"/>
        </w:rPr>
        <w:t>110</w:t>
      </w:r>
      <w:r w:rsidR="00BD6610" w:rsidRPr="00997B1A">
        <w:rPr>
          <w:rFonts w:hAnsi="Times New Roman" w:ascii="Times New Roman"/>
        </w:rPr>
        <w:t>. st. 1</w:t>
      </w:r>
      <w:r w:rsidRPr="00997B1A">
        <w:rPr>
          <w:rFonts w:hAnsi="Times New Roman" w:ascii="Times New Roman"/>
        </w:rPr>
        <w:t xml:space="preserve">. Stečajnog zakona ("Narodne novine" broj 71/15-dalje SZ), </w:t>
      </w:r>
      <w:r w:rsidR="00DC2885" w:rsidRPr="00997B1A">
        <w:rPr>
          <w:rFonts w:hAnsi="Times New Roman" w:ascii="Times New Roman"/>
        </w:rPr>
        <w:t xml:space="preserve">u kojem navodi da dužnik </w:t>
      </w:r>
      <w:r w:rsidR="00480DFA" w:rsidRPr="00997B1A">
        <w:rPr>
          <w:rFonts w:hAnsi="Times New Roman" w:ascii="Times New Roman"/>
        </w:rPr>
        <w:t>16</w:t>
      </w:r>
      <w:r w:rsidR="00DC2885" w:rsidRPr="00997B1A">
        <w:rPr>
          <w:rFonts w:hAnsi="Times New Roman" w:ascii="Times New Roman"/>
        </w:rPr>
        <w:t xml:space="preserve">. </w:t>
      </w:r>
      <w:r w:rsidR="00480DFA" w:rsidRPr="00997B1A">
        <w:rPr>
          <w:rFonts w:hAnsi="Times New Roman" w:ascii="Times New Roman"/>
        </w:rPr>
        <w:t>veljače</w:t>
      </w:r>
      <w:r w:rsidR="00DC2885" w:rsidRPr="00997B1A">
        <w:rPr>
          <w:rFonts w:hAnsi="Times New Roman" w:ascii="Times New Roman"/>
        </w:rPr>
        <w:t xml:space="preserve"> 201</w:t>
      </w:r>
      <w:r w:rsidR="00480DFA" w:rsidRPr="00997B1A">
        <w:rPr>
          <w:rFonts w:hAnsi="Times New Roman" w:ascii="Times New Roman"/>
        </w:rPr>
        <w:t>6</w:t>
      </w:r>
      <w:r w:rsidR="00FB1C9C" w:rsidRPr="00997B1A">
        <w:rPr>
          <w:rFonts w:hAnsi="Times New Roman" w:ascii="Times New Roman"/>
        </w:rPr>
        <w:t xml:space="preserve">. </w:t>
      </w:r>
      <w:r w:rsidR="00DC2885" w:rsidRPr="00997B1A">
        <w:rPr>
          <w:rFonts w:hAnsi="Times New Roman" w:ascii="Times New Roman"/>
        </w:rPr>
        <w:t xml:space="preserve">u </w:t>
      </w:r>
      <w:r w:rsidR="00A92476" w:rsidRPr="00997B1A">
        <w:rPr>
          <w:rFonts w:hAnsi="Times New Roman" w:ascii="Times New Roman"/>
        </w:rPr>
        <w:t>O</w:t>
      </w:r>
      <w:r w:rsidR="00DC2885" w:rsidRPr="00997B1A">
        <w:rPr>
          <w:rFonts w:hAnsi="Times New Roman" w:ascii="Times New Roman"/>
        </w:rPr>
        <w:t>čevidniku redoslijeda osnova za plaćanje ima eviden</w:t>
      </w:r>
      <w:r w:rsidR="00FB1C9C" w:rsidRPr="00997B1A">
        <w:rPr>
          <w:rFonts w:hAnsi="Times New Roman" w:ascii="Times New Roman"/>
        </w:rPr>
        <w:t xml:space="preserve">tirane </w:t>
      </w:r>
      <w:r w:rsidR="00DC2885" w:rsidRPr="00997B1A">
        <w:rPr>
          <w:rFonts w:hAnsi="Times New Roman" w:ascii="Times New Roman"/>
        </w:rPr>
        <w:t xml:space="preserve">neizvršene osnove za plaćanje u neprekinutom razdoblju od </w:t>
      </w:r>
      <w:r w:rsidR="00403936" w:rsidRPr="00997B1A">
        <w:rPr>
          <w:rFonts w:hAnsi="Times New Roman" w:ascii="Times New Roman"/>
        </w:rPr>
        <w:t>120</w:t>
      </w:r>
      <w:r w:rsidR="00353244" w:rsidRPr="00997B1A">
        <w:rPr>
          <w:rFonts w:hAnsi="Times New Roman" w:ascii="Times New Roman"/>
        </w:rPr>
        <w:t xml:space="preserve"> dan</w:t>
      </w:r>
      <w:r w:rsidR="00477329" w:rsidRPr="00997B1A">
        <w:rPr>
          <w:rFonts w:hAnsi="Times New Roman" w:ascii="Times New Roman"/>
        </w:rPr>
        <w:t>a</w:t>
      </w:r>
      <w:r w:rsidR="00DC2885" w:rsidRPr="00997B1A">
        <w:rPr>
          <w:rFonts w:hAnsi="Times New Roman" w:ascii="Times New Roman"/>
        </w:rPr>
        <w:t xml:space="preserve"> u ukupnom iznosu od </w:t>
      </w:r>
      <w:r w:rsidR="00403936" w:rsidRPr="00997B1A">
        <w:rPr>
          <w:rFonts w:hAnsi="Times New Roman" w:ascii="Times New Roman"/>
        </w:rPr>
        <w:t>184.476,62</w:t>
      </w:r>
      <w:r w:rsidR="009A2BB6" w:rsidRPr="00997B1A">
        <w:rPr>
          <w:rFonts w:hAnsi="Times New Roman" w:ascii="Times New Roman"/>
        </w:rPr>
        <w:t xml:space="preserve"> kn</w:t>
      </w:r>
      <w:r w:rsidR="00DC2885" w:rsidRPr="00997B1A">
        <w:rPr>
          <w:rFonts w:hAnsi="Times New Roman" w:ascii="Times New Roman"/>
        </w:rPr>
        <w:t xml:space="preserve"> te da </w:t>
      </w:r>
      <w:r w:rsidR="00403936" w:rsidRPr="00997B1A">
        <w:rPr>
          <w:rFonts w:hAnsi="Times New Roman" w:ascii="Times New Roman"/>
        </w:rPr>
        <w:t xml:space="preserve">ima  2 </w:t>
      </w:r>
      <w:r w:rsidR="00DC2885" w:rsidRPr="00997B1A">
        <w:rPr>
          <w:rFonts w:hAnsi="Times New Roman" w:ascii="Times New Roman"/>
        </w:rPr>
        <w:t>zaposlenika.</w:t>
      </w:r>
    </w:p>
    <w:p w:rsidRDefault="0054026A" w:rsidP="00A92476" w:rsidR="0054026A" w:rsidRPr="00997B1A">
      <w:pPr>
        <w:jc w:val="both"/>
        <w:rPr>
          <w:rFonts w:hAnsi="Times New Roman" w:ascii="Times New Roman"/>
        </w:rPr>
      </w:pP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Rješenjem ovog suda </w:t>
      </w:r>
      <w:r w:rsidR="00400CE0" w:rsidRPr="00997B1A">
        <w:rPr>
          <w:rFonts w:hAnsi="Times New Roman" w:ascii="Times New Roman"/>
        </w:rPr>
        <w:t xml:space="preserve">poslovni </w:t>
      </w:r>
      <w:r w:rsidRPr="00997B1A">
        <w:rPr>
          <w:rFonts w:hAnsi="Times New Roman" w:ascii="Times New Roman"/>
        </w:rPr>
        <w:t xml:space="preserve">broj gornji od </w:t>
      </w:r>
      <w:r w:rsidR="00997B1A" w:rsidRPr="00997B1A">
        <w:rPr>
          <w:rFonts w:hAnsi="Times New Roman" w:ascii="Times New Roman"/>
        </w:rPr>
        <w:t>08. kolovoza</w:t>
      </w:r>
      <w:r w:rsidR="00480DFA" w:rsidRPr="00997B1A">
        <w:rPr>
          <w:rFonts w:hAnsi="Times New Roman" w:ascii="Times New Roman"/>
        </w:rPr>
        <w:t xml:space="preserve"> 2</w:t>
      </w:r>
      <w:r w:rsidR="00997B1A" w:rsidRPr="00997B1A">
        <w:rPr>
          <w:rFonts w:hAnsi="Times New Roman" w:ascii="Times New Roman"/>
        </w:rPr>
        <w:t>017</w:t>
      </w:r>
      <w:r w:rsidR="00FF0A52" w:rsidRPr="00997B1A">
        <w:rPr>
          <w:rFonts w:hAnsi="Times New Roman" w:ascii="Times New Roman"/>
        </w:rPr>
        <w:t>.</w:t>
      </w:r>
      <w:r w:rsidRPr="00997B1A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97B1A">
        <w:rPr>
          <w:rFonts w:hAnsi="Times New Roman" w:ascii="Times New Roman"/>
        </w:rPr>
        <w:t>tupka</w:t>
      </w:r>
      <w:r w:rsidR="00571BB5" w:rsidRPr="00997B1A">
        <w:rPr>
          <w:rFonts w:hAnsi="Times New Roman" w:ascii="Times New Roman"/>
        </w:rPr>
        <w:t>,</w:t>
      </w:r>
      <w:r w:rsidR="00DC2885" w:rsidRPr="00997B1A">
        <w:rPr>
          <w:rFonts w:hAnsi="Times New Roman" w:ascii="Times New Roman"/>
        </w:rPr>
        <w:t xml:space="preserve"> sukladno odredbi čl. </w:t>
      </w:r>
      <w:r w:rsidR="0029593A" w:rsidRPr="00997B1A">
        <w:rPr>
          <w:rFonts w:hAnsi="Times New Roman" w:ascii="Times New Roman"/>
        </w:rPr>
        <w:t>115. st</w:t>
      </w:r>
      <w:r w:rsidR="00DC2885" w:rsidRPr="00997B1A">
        <w:rPr>
          <w:rFonts w:hAnsi="Times New Roman" w:ascii="Times New Roman"/>
        </w:rPr>
        <w:t xml:space="preserve">. </w:t>
      </w:r>
      <w:r w:rsidR="0029593A" w:rsidRPr="00997B1A">
        <w:rPr>
          <w:rFonts w:hAnsi="Times New Roman" w:ascii="Times New Roman"/>
        </w:rPr>
        <w:t>1. SZ-a.</w:t>
      </w:r>
      <w:r w:rsidR="0054026A" w:rsidRPr="00997B1A">
        <w:rPr>
          <w:rFonts w:hAnsi="Times New Roman" w:ascii="Times New Roman"/>
        </w:rPr>
        <w:t xml:space="preserve"> 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EE2685" w:rsidP="00680DD6" w:rsidR="00571BB5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lastRenderedPageBreak/>
        <w:tab/>
        <w:t>S</w:t>
      </w:r>
      <w:r w:rsidR="003E2EE6" w:rsidRPr="00997B1A">
        <w:rPr>
          <w:rFonts w:hAnsi="Times New Roman" w:ascii="Times New Roman"/>
        </w:rPr>
        <w:t xml:space="preserve">ud je po </w:t>
      </w:r>
      <w:r w:rsidRPr="00997B1A">
        <w:rPr>
          <w:rFonts w:hAnsi="Times New Roman" w:ascii="Times New Roman"/>
        </w:rPr>
        <w:t>službenoj dužnosti utvrdio da dužnik nema imovine dovoljne ni za namirenje troškova stečajnog postupka</w:t>
      </w:r>
      <w:r w:rsidR="003E2EE6" w:rsidRPr="00997B1A">
        <w:rPr>
          <w:rFonts w:hAnsi="Times New Roman" w:ascii="Times New Roman"/>
        </w:rPr>
        <w:t>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Rješenjem ovog suda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poslovni broj </w:t>
      </w:r>
      <w:r w:rsidR="00571BB5" w:rsidRPr="00997B1A">
        <w:rPr>
          <w:rFonts w:hAnsi="Times New Roman" w:ascii="Times New Roman"/>
        </w:rPr>
        <w:t>gornji,</w:t>
      </w:r>
      <w:r w:rsidRPr="00997B1A">
        <w:rPr>
          <w:rFonts w:hAnsi="Times New Roman" w:ascii="Times New Roman"/>
        </w:rPr>
        <w:t xml:space="preserve"> od </w:t>
      </w:r>
      <w:r w:rsidR="00997B1A" w:rsidRPr="00997B1A">
        <w:rPr>
          <w:rFonts w:hAnsi="Times New Roman" w:ascii="Times New Roman"/>
        </w:rPr>
        <w:t>28. veljače 2018</w:t>
      </w:r>
      <w:r w:rsidRPr="00997B1A">
        <w:rPr>
          <w:rFonts w:hAnsi="Times New Roman" w:ascii="Times New Roman"/>
        </w:rPr>
        <w:t>.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97B1A">
        <w:rPr>
          <w:rFonts w:hAnsi="Times New Roman" w:ascii="Times New Roman"/>
        </w:rPr>
        <w:t>10</w:t>
      </w:r>
      <w:r w:rsidRPr="00997B1A">
        <w:rPr>
          <w:rFonts w:hAnsi="Times New Roman" w:ascii="Times New Roman"/>
        </w:rPr>
        <w:t>.</w:t>
      </w:r>
      <w:r w:rsidR="000809AB" w:rsidRPr="00997B1A">
        <w:rPr>
          <w:rFonts w:hAnsi="Times New Roman" w:ascii="Times New Roman"/>
        </w:rPr>
        <w:t>0</w:t>
      </w:r>
      <w:r w:rsidRPr="00997B1A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97B1A">
        <w:rPr>
          <w:rFonts w:hAnsi="Times New Roman" w:ascii="Times New Roman"/>
        </w:rPr>
        <w:t xml:space="preserve"> na e-Oglasnoj ploči ovog suda </w:t>
      </w:r>
      <w:r w:rsidR="00997B1A" w:rsidRPr="00997B1A">
        <w:rPr>
          <w:rFonts w:hAnsi="Times New Roman" w:ascii="Times New Roman"/>
        </w:rPr>
        <w:t>28. veljače 2018</w:t>
      </w:r>
      <w:r w:rsidRPr="00997B1A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 Odredbom čl. 132 st. 1 SZ-a propisano je da</w:t>
      </w:r>
      <w:r w:rsidR="00F0156E" w:rsidRPr="00997B1A">
        <w:rPr>
          <w:rFonts w:hAnsi="Times New Roman" w:ascii="Times New Roman"/>
        </w:rPr>
        <w:t xml:space="preserve"> će,</w:t>
      </w:r>
      <w:r w:rsidRPr="00997B1A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97B1A">
        <w:rPr>
          <w:rFonts w:hAnsi="Times New Roman" w:ascii="Times New Roman"/>
        </w:rPr>
        <w:t xml:space="preserve">neznatne vrijednosti, rješenjem </w:t>
      </w:r>
      <w:r w:rsidRPr="00997B1A">
        <w:rPr>
          <w:rFonts w:hAnsi="Times New Roman" w:ascii="Times New Roman"/>
        </w:rPr>
        <w:t>pozvati osobe koje imaju pravni interes za provedbom stečajnog postupka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u roku 15 dana uplate predujam za namirenje troškova pret</w:t>
      </w:r>
      <w:r w:rsidR="00571BB5" w:rsidRPr="00997B1A">
        <w:rPr>
          <w:rFonts w:hAnsi="Times New Roman" w:ascii="Times New Roman"/>
        </w:rPr>
        <w:t>hodnog i otvorenog postupka. Stavkom 2. istog članka</w:t>
      </w:r>
      <w:r w:rsidRPr="00997B1A">
        <w:rPr>
          <w:rFonts w:hAnsi="Times New Roman" w:ascii="Times New Roman"/>
        </w:rPr>
        <w:t xml:space="preserve"> propisano je da ako oso</w:t>
      </w:r>
      <w:r w:rsidR="00571BB5" w:rsidRPr="00997B1A">
        <w:rPr>
          <w:rFonts w:hAnsi="Times New Roman" w:ascii="Times New Roman"/>
        </w:rPr>
        <w:t>be iz st. 1. tog čl. ne predujme</w:t>
      </w:r>
      <w:r w:rsidRPr="00997B1A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97B1A">
        <w:rPr>
          <w:rFonts w:hAnsi="Times New Roman" w:ascii="Times New Roman"/>
        </w:rPr>
        <w:t>a</w:t>
      </w:r>
      <w:r w:rsidRPr="00997B1A">
        <w:rPr>
          <w:rFonts w:hAnsi="Times New Roman" w:ascii="Times New Roman"/>
        </w:rPr>
        <w:t>rajući se način primjenjuju odre</w:t>
      </w:r>
      <w:r w:rsidR="007F4EB7" w:rsidRPr="00997B1A">
        <w:rPr>
          <w:rFonts w:hAnsi="Times New Roman" w:ascii="Times New Roman"/>
        </w:rPr>
        <w:t>d</w:t>
      </w:r>
      <w:r w:rsidRPr="00997B1A">
        <w:rPr>
          <w:rFonts w:hAnsi="Times New Roman" w:ascii="Times New Roman"/>
        </w:rPr>
        <w:t>be o izboru i imenovanju stečajnog upravitelja u s</w:t>
      </w:r>
      <w:r w:rsidR="00571BB5" w:rsidRPr="00997B1A">
        <w:rPr>
          <w:rFonts w:hAnsi="Times New Roman" w:ascii="Times New Roman"/>
        </w:rPr>
        <w:t>kraćenom stečajnom postupku. Stavkom 3. tog članka je, nadalje,</w:t>
      </w:r>
      <w:r w:rsidRPr="00997B1A">
        <w:rPr>
          <w:rFonts w:hAnsi="Times New Roman" w:ascii="Times New Roman"/>
        </w:rPr>
        <w:t xml:space="preserve"> propisano</w:t>
      </w:r>
      <w:r w:rsidR="00F0156E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dok je st. 4. propisano da </w:t>
      </w:r>
      <w:r w:rsidR="00571BB5" w:rsidRPr="00997B1A">
        <w:rPr>
          <w:rFonts w:hAnsi="Times New Roman" w:ascii="Times New Roman"/>
        </w:rPr>
        <w:t xml:space="preserve">se </w:t>
      </w:r>
      <w:r w:rsidRPr="00997B1A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97B1A">
      <w:pPr>
        <w:jc w:val="both"/>
        <w:rPr>
          <w:rFonts w:hAnsi="Times New Roman" w:ascii="Times New Roman"/>
        </w:rPr>
      </w:pPr>
    </w:p>
    <w:p w:rsidRDefault="007D1400" w:rsidP="007D1400" w:rsidR="00F0156E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Slijedom iznesenog, a temeljem čl. 132. u svezi čl. 12. i 286. SZ-a</w:t>
      </w:r>
      <w:r w:rsidR="00571BB5" w:rsidRPr="00997B1A">
        <w:rPr>
          <w:rFonts w:hAnsi="Times New Roman" w:ascii="Times New Roman"/>
        </w:rPr>
        <w:t>,</w:t>
      </w:r>
      <w:r w:rsidRPr="00997B1A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97B1A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97B1A">
      <w:pPr>
        <w:ind w:firstLine="720"/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Stečajni upravitelj je iz</w:t>
      </w:r>
      <w:r w:rsidR="00F0156E" w:rsidRPr="00997B1A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97B1A">
      <w:pPr>
        <w:jc w:val="both"/>
        <w:rPr>
          <w:rFonts w:hAnsi="Times New Roman" w:ascii="Times New Roman"/>
        </w:rPr>
      </w:pPr>
    </w:p>
    <w:p w:rsidRDefault="001115CA" w:rsidP="005137AB" w:rsidR="001115CA" w:rsidRPr="00997B1A">
      <w:pPr>
        <w:jc w:val="center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U </w:t>
      </w:r>
      <w:r w:rsidR="00571BB5" w:rsidRPr="00997B1A">
        <w:rPr>
          <w:rFonts w:hAnsi="Times New Roman" w:ascii="Times New Roman"/>
        </w:rPr>
        <w:t xml:space="preserve">Zagrebu, </w:t>
      </w:r>
      <w:r w:rsidR="00493DE3" w:rsidRPr="00997B1A">
        <w:rPr>
          <w:rFonts w:hAnsi="Times New Roman" w:ascii="Times New Roman"/>
        </w:rPr>
        <w:t>20</w:t>
      </w:r>
      <w:r w:rsidR="004B0EB5" w:rsidRPr="00997B1A">
        <w:rPr>
          <w:rFonts w:hAnsi="Times New Roman" w:ascii="Times New Roman"/>
        </w:rPr>
        <w:t>. ožujka 2018. godine</w:t>
      </w:r>
    </w:p>
    <w:p w:rsidRDefault="001115CA" w:rsidP="001115CA" w:rsidR="001115CA" w:rsidRPr="00997B1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97B1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997B1A">
        <w:rPr>
          <w:rFonts w:hAnsi="Times New Roman" w:ascii="Times New Roman"/>
        </w:rPr>
        <w:t xml:space="preserve">Vesna </w:t>
      </w:r>
      <w:r w:rsidR="00571BB5" w:rsidRPr="00997B1A">
        <w:rPr>
          <w:rFonts w:hAnsi="Times New Roman" w:ascii="Times New Roman"/>
        </w:rPr>
        <w:t>Sremac Šoštar</w:t>
      </w:r>
      <w:r w:rsidR="002065BD">
        <w:rPr>
          <w:rFonts w:hAnsi="Times New Roman" w:ascii="Times New Roman"/>
        </w:rPr>
        <w:t>, v.r.</w:t>
      </w:r>
    </w:p>
    <w:p w:rsidRDefault="002065BD" w:rsidP="003D1C43" w:rsidR="002065B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2065BD" w:rsidP="003D1C43" w:rsidR="002065BD" w:rsidRPr="00997B1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Greta Jurišić</w:t>
      </w:r>
    </w:p>
    <w:p w:rsidRDefault="005137AB" w:rsidP="0041093A" w:rsidR="005137AB" w:rsidRPr="00997B1A">
      <w:pPr>
        <w:rPr>
          <w:rFonts w:hAnsi="Times New Roman" w:ascii="Times New Roman"/>
        </w:rPr>
      </w:pPr>
    </w:p>
    <w:p w:rsidRDefault="007F631F" w:rsidP="007F631F" w:rsidR="001115CA" w:rsidRPr="00997B1A">
      <w:pPr>
        <w:jc w:val="both"/>
        <w:rPr>
          <w:rFonts w:hAnsi="Times New Roman" w:ascii="Times New Roman"/>
        </w:rPr>
      </w:pPr>
      <w:r w:rsidRPr="00997B1A">
        <w:rPr>
          <w:rFonts w:hAnsi="Times New Roman" w:ascii="Times New Roman"/>
        </w:rPr>
        <w:t>UPUTA O PRAVNOM LIJEKU</w:t>
      </w:r>
      <w:r w:rsidR="001115CA" w:rsidRPr="00997B1A">
        <w:rPr>
          <w:rFonts w:hAnsi="Times New Roman" w:ascii="Times New Roman"/>
        </w:rPr>
        <w:t>:</w:t>
      </w:r>
    </w:p>
    <w:p w:rsidRDefault="001115CA" w:rsidP="002065BD" w:rsidR="00630958" w:rsidRPr="002065BD">
      <w:pPr>
        <w:rPr>
          <w:rFonts w:hAnsi="Times New Roman" w:ascii="Times New Roman"/>
        </w:rPr>
      </w:pPr>
      <w:r w:rsidRPr="00997B1A">
        <w:rPr>
          <w:rFonts w:hAnsi="Times New Roman" w:ascii="Times New Roman"/>
        </w:rPr>
        <w:t>Protiv ovog rješenja dopuštena je  žalba Visokom trgovačkom sudu RH</w:t>
      </w:r>
      <w:r w:rsidR="0048728D" w:rsidRPr="00997B1A">
        <w:rPr>
          <w:rFonts w:hAnsi="Times New Roman" w:ascii="Times New Roman"/>
        </w:rPr>
        <w:t xml:space="preserve">, </w:t>
      </w:r>
      <w:r w:rsidRPr="00997B1A">
        <w:rPr>
          <w:rFonts w:hAnsi="Times New Roman" w:ascii="Times New Roman"/>
        </w:rPr>
        <w:t>a koja se podnosi u roku od osam da</w:t>
      </w:r>
      <w:r w:rsidR="002065BD">
        <w:rPr>
          <w:rFonts w:hAnsi="Times New Roman" w:ascii="Times New Roman"/>
        </w:rPr>
        <w:t xml:space="preserve">na ovome sudu u tri primjerka. </w:t>
      </w:r>
    </w:p>
    <w:sectPr w:rsidSect="006A3D35" w:rsidR="00630958" w:rsidRPr="002065BD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7C0" w:rsidR="00E357C0">
      <w:r>
        <w:separator/>
      </w:r>
    </w:p>
  </w:endnote>
  <w:endnote w:id="0" w:type="continuationSeparator">
    <w:p w:rsidRDefault="00E357C0" w:rsidR="00E35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7C0" w:rsidR="00E357C0">
      <w:r>
        <w:separator/>
      </w:r>
    </w:p>
  </w:footnote>
  <w:footnote w:id="0" w:type="continuationSeparator">
    <w:p w:rsidRDefault="00E357C0" w:rsidR="00E357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5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997B1A">
      <w:rPr>
        <w:rFonts w:hAnsi="Times New Roman" w:ascii="Times New Roman"/>
      </w:rPr>
      <w:t>1983/17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6"/>
  </w:num>
  <w:num w:numId="1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5BD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A5D4B"/>
    <w:rsid w:val="003D1C43"/>
    <w:rsid w:val="003D2785"/>
    <w:rsid w:val="003E01D6"/>
    <w:rsid w:val="003E2EE6"/>
    <w:rsid w:val="003F3EBF"/>
    <w:rsid w:val="003F5409"/>
    <w:rsid w:val="00400CE0"/>
    <w:rsid w:val="00403936"/>
    <w:rsid w:val="00405622"/>
    <w:rsid w:val="0041093A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93DE3"/>
    <w:rsid w:val="004B0EB5"/>
    <w:rsid w:val="004B7D02"/>
    <w:rsid w:val="004C0F7B"/>
    <w:rsid w:val="004D38B6"/>
    <w:rsid w:val="004D3950"/>
    <w:rsid w:val="004D7BFF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B4E7A"/>
    <w:rsid w:val="005C3BEA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94545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6EAD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97B1A"/>
    <w:rsid w:val="009A2BB6"/>
    <w:rsid w:val="009B06EC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1A19"/>
    <w:rsid w:val="00A8713B"/>
    <w:rsid w:val="00A92476"/>
    <w:rsid w:val="00AA2646"/>
    <w:rsid w:val="00AA6CA3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17233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175D8"/>
    <w:rsid w:val="00C25A1D"/>
    <w:rsid w:val="00C27A8F"/>
    <w:rsid w:val="00C3099F"/>
    <w:rsid w:val="00C41834"/>
    <w:rsid w:val="00C55B28"/>
    <w:rsid w:val="00C61CA0"/>
    <w:rsid w:val="00C65AF4"/>
    <w:rsid w:val="00C77B8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71AA"/>
    <w:rsid w:val="00D21DE1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357C0"/>
    <w:rsid w:val="00E56EAA"/>
    <w:rsid w:val="00E57739"/>
    <w:rsid w:val="00E57A13"/>
    <w:rsid w:val="00E72FA9"/>
    <w:rsid w:val="00E9393C"/>
    <w:rsid w:val="00EA0FFD"/>
    <w:rsid w:val="00EA1F31"/>
    <w:rsid w:val="00EA5B3D"/>
    <w:rsid w:val="00EB6E7E"/>
    <w:rsid w:val="00EC037B"/>
    <w:rsid w:val="00EC13A4"/>
    <w:rsid w:val="00EC473A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66914"/>
    <w:rsid w:val="00F97CAD"/>
    <w:rsid w:val="00FB1C9C"/>
    <w:rsid w:val="00FC3737"/>
    <w:rsid w:val="00FC40FF"/>
    <w:rsid w:val="00FC553E"/>
    <w:rsid w:val="00FC59D4"/>
    <w:rsid w:val="00FD377B"/>
    <w:rsid w:val="00FD77EA"/>
    <w:rsid w:val="00FE32DC"/>
    <w:rsid w:val="00FE565D"/>
    <w:rsid w:val="00FE588E"/>
    <w:rsid w:val="00FF0A52"/>
    <w:rsid w:val="00FF1CC7"/>
    <w:rsid w:val="00FF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St-1983/2017</izvorni_sadrzaj>
    <derivirana_varijabla naziv="DomainObject.Predmet.OznakaBroj_1">St-1983/2017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FAVORITE FOOD jednostavno društvo s ograničenom odgovornošću za usluge zastupanog po punomoćniku Tonka Čutura</izvorni_sadrzaj>
    <derivirana_varijabla naziv="DomainObject.Predmet.ProtustrankaFormated_1">  FAVORITE FOOD jednostavno društvo s ograničenom odgovornošću za usluge zastupanog po punomoćniku Tonka Čutura</derivirana_varijabla>
  </DomainObject.Predmet.ProtustrankaFormated>
  <DomainObject.Predmet.ProtustrankaFormatedOIB>
    <izvorni_sadrzaj>  FAVORITE FOOD jednostavno društvo s ograničenom odgovornošću za usluge, OIB 69225225779 zastupanog po punomoćniku Tonka Čutura</izvorni_sadrzaj>
    <derivirana_varijabla naziv="DomainObject.Predmet.ProtustrankaFormatedOIB_1">  FAVORITE FOOD jednostavno društvo s ograničenom odgovornošću za usluge, OIB 69225225779 zastupanog po punomoćniku Tonka Čutura</derivirana_varijabla>
  </DomainObject.Predmet.ProtustrankaFormatedOIB>
  <DomainObject.Predmet.ProtustrankaFormatedWithAdress>
    <izvorni_sadrzaj> FAVORITE FOOD jednostavno društvo s ograničenom odgovornošću za usluge, Drage Ivaniševića 3, 10000 Zagreb zastupanog po punomoćniku Tonka Čutura</izvorni_sadrzaj>
    <derivirana_varijabla naziv="DomainObject.Predmet.ProtustrankaFormatedWithAdress_1"> FAVORITE FOOD jednostavno društvo s ograničenom odgovornošću za usluge, Drage Ivaniševića 3, 10000 Zagreb zastupanog po punomoćniku Tonka Čutura</derivirana_varijabla>
  </DomainObject.Predmet.ProtustrankaFormatedWithAdress>
  <DomainObject.Predmet.ProtustrankaFormatedWithAdressOIB>
    <izvorni_sadrzaj> FAVORITE FOOD jednostavno društvo s ograničenom odgovornošću za usluge, OIB 69225225779, Drage Ivaniševića 3, 10000 Zagreb zastupanog po punomoćniku Tonka Čutura</izvorni_sadrzaj>
    <derivirana_varijabla naziv="DomainObject.Predmet.ProtustrankaFormatedWithAdressOIB_1"> FAVORITE FOOD jednostavno društvo s ograničenom odgovornošću za usluge, OIB 69225225779, Drage Ivaniševića 3, 10000 Zagreb zastupanog po punomoćniku Tonka Čutura</derivirana_varijabla>
  </DomainObject.Predmet.ProtustrankaFormatedWithAdressOIB>
  <DomainObject.Predmet.ProtustrankaWithAdress>
    <izvorni_sadrzaj>FAVORITE FOOD jednostavno društvo s ograničenom odgovornošću za usluge Drage Ivaniševića 3, 10000 Zagreb</izvorni_sadrzaj>
    <derivirana_varijabla naziv="DomainObject.Predmet.ProtustrankaWithAdress_1">FAVORITE FOOD jednostavno društvo s ograničenom odgovornošću za usluge Drage Ivaniševića 3, 10000 Zagreb</derivirana_varijabla>
  </DomainObject.Predmet.ProtustrankaWithAdress>
  <DomainObject.Predmet.ProtustrankaWithAdressOIB>
    <izvorni_sadrzaj>FAVORITE FOOD jednostavno društvo s ograničenom odgovornošću za usluge, OIB 69225225779, Drage Ivaniševića 3, 10000 Zagreb</izvorni_sadrzaj>
    <derivirana_varijabla naziv="DomainObject.Predmet.ProtustrankaWithAdressOIB_1">FAVORITE FOOD jednostavno društvo s ograničenom odgovornošću za usluge, OIB 69225225779, Drage Ivaniševića 3, 10000 Zagreb</derivirana_varijabla>
  </DomainObject.Predmet.ProtustrankaWithAdressOIB>
  <DomainObject.Predmet.ProtustrankaNazivFormated>
    <izvorni_sadrzaj>FAVORITE FOOD jednostavno društvo s ograničenom odgovornošću za usluge</izvorni_sadrzaj>
    <derivirana_varijabla naziv="DomainObject.Predmet.ProtustrankaNazivFormated_1">FAVORITE FOOD jednostavno društvo s ograničenom odgovornošću za usluge</derivirana_varijabla>
  </DomainObject.Predmet.ProtustrankaNazivFormated>
  <DomainObject.Predmet.ProtustrankaNazivFormatedOIB>
    <izvorni_sadrzaj>FAVORITE FOOD jednostavno društvo s ograničenom odgovornošću za usluge, OIB 69225225779</izvorni_sadrzaj>
    <derivirana_varijabla naziv="DomainObject.Predmet.ProtustrankaNazivFormatedOIB_1">FAVORITE FOOD jednostavno društvo s ograničenom odgovornošću za usluge, OIB 69225225779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Zageb</izvorni_sadrzaj>
    <derivirana_varijabla naziv="DomainObject.Predmet.StrankaFormated_1">  FINA Regionalni centar Zageb</derivirana_varijabla>
  </DomainObject.Predmet.StrankaFormated>
  <DomainObject.Predmet.StrankaFormatedOIB>
    <izvorni_sadrzaj>  FINA Regionalni centar Zageb, OIB 85821130368</izvorni_sadrzaj>
    <derivirana_varijabla naziv="DomainObject.Predmet.StrankaFormatedOIB_1">  FINA Regionalni centar Zageb, OIB 85821130368</derivirana_varijabla>
  </DomainObject.Predmet.StrankaFormatedOIB>
  <DomainObject.Predmet.StrankaFormatedWithAdress>
    <izvorni_sadrzaj> FINA Regionalni centar Zageb, Trg svibanjskih žrtava 1995., 10000 Zagreb</izvorni_sadrzaj>
    <derivirana_varijabla naziv="DomainObject.Predmet.StrankaFormatedWithAdress_1"> FINA Regionalni centar Zageb, Trg svibanjskih žrtava 1995., 10000 Zagreb</derivirana_varijabla>
  </DomainObject.Predmet.StrankaFormatedWithAdress>
  <DomainObject.Predmet.StrankaFormatedWithAdressOIB>
    <izvorni_sadrzaj> FINA Regionalni centar Zageb, OIB 85821130368, Trg svibanjskih žrtava 1995., 10000 Zagreb</izvorni_sadrzaj>
    <derivirana_varijabla naziv="DomainObject.Predmet.StrankaFormatedWithAdressOIB_1"> FINA Regionalni centar Zageb, OIB 85821130368, Trg svibanjskih žrtava 1995., 10000 Zagreb</derivirana_varijabla>
  </DomainObject.Predmet.StrankaFormatedWithAdressOIB>
  <DomainObject.Predmet.StrankaWithAdress>
    <izvorni_sadrzaj>FINA Regionalni centar Zageb Trg svibanjskih žrtava 1995.,10000 Zagreb</izvorni_sadrzaj>
    <derivirana_varijabla naziv="DomainObject.Predmet.StrankaWithAdress_1">FINA Regionalni centar Zageb Trg svibanjskih žrtava 1995.,10000 Zagreb</derivirana_varijabla>
  </DomainObject.Predmet.StrankaWithAdress>
  <DomainObject.Predmet.StrankaWithAdressOIB>
    <izvorni_sadrzaj>FINA Regionalni centar Zageb, OIB 85821130368, Trg svibanjskih žrtava 1995.,10000 Zagreb</izvorni_sadrzaj>
    <derivirana_varijabla naziv="DomainObject.Predmet.StrankaWithAdressOIB_1">FINA Regionalni centar Zageb, OIB 85821130368, Trg svibanjskih žrtava 1995.,10000 Zagreb</derivirana_varijabla>
  </DomainObject.Predmet.StrankaWithAdressOIB>
  <DomainObject.Predmet.StrankaNazivFormated>
    <izvorni_sadrzaj>FINA Regionalni centar Zageb</izvorni_sadrzaj>
    <derivirana_varijabla naziv="DomainObject.Predmet.StrankaNazivFormated_1">FINA Regionalni centar Zageb</derivirana_varijabla>
  </DomainObject.Predmet.StrankaNazivFormated>
  <DomainObject.Predmet.StrankaNazivFormatedOIB>
    <izvorni_sadrzaj>FINA Regionalni centar Zageb, OIB 85821130368</izvorni_sadrzaj>
    <derivirana_varijabla naziv="DomainObject.Predmet.StrankaNazivFormatedOIB_1">FINA Regionalni centar Zageb,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Zageb</item>
    </izvorni_sadrzaj>
    <derivirana_varijabla naziv="DomainObject.Predmet.StrankaListFormated_1">
      <item>FINA Regionalni centar Zageb</item>
    </derivirana_varijabla>
  </DomainObject.Predmet.StrankaListFormated>
  <DomainObject.Predmet.StrankaListFormatedOIB>
    <izvorni_sadrzaj>
      <item>FINA Regionalni centar Zageb, OIB 85821130368</item>
    </izvorni_sadrzaj>
    <derivirana_varijabla naziv="DomainObject.Predmet.StrankaListFormatedOIB_1">
      <item>FINA Regionalni centar Zageb, OIB 85821130368</item>
    </derivirana_varijabla>
  </DomainObject.Predmet.StrankaListFormatedOIB>
  <DomainObject.Predmet.StrankaListFormatedWithAdress>
    <izvorni_sadrzaj>
      <item>FINA Regionalni centar Zageb, Trg svibanjskih žrtava 1995., 10000 Zagreb</item>
    </izvorni_sadrzaj>
    <derivirana_varijabla naziv="DomainObject.Predmet.StrankaListFormatedWithAdress_1">
      <item>FINA Regionalni centar Zageb, Trg svibanjskih žrtava 1995., 10000 Zagreb</item>
    </derivirana_varijabla>
  </DomainObject.Predmet.StrankaListFormatedWithAdress>
  <DomainObject.Predmet.StrankaListFormatedWithAdressOIB>
    <izvorni_sadrzaj>
      <item>FINA Regionalni centar Zageb, OIB 85821130368, Trg svibanjskih žrtava 1995., 10000 Zagreb</item>
    </izvorni_sadrzaj>
    <derivirana_varijabla naziv="DomainObject.Predmet.StrankaListFormatedWithAdressOIB_1">
      <item>FINA Regionalni centar Zageb, OIB 85821130368, Trg svibanjskih žrtava 1995., 10000 Zagreb</item>
    </derivirana_varijabla>
  </DomainObject.Predmet.StrankaListFormatedWithAdressOIB>
  <DomainObject.Predmet.StrankaListNazivFormated>
    <izvorni_sadrzaj>
      <item>FINA Regionalni centar Zageb</item>
    </izvorni_sadrzaj>
    <derivirana_varijabla naziv="DomainObject.Predmet.StrankaListNazivFormated_1">
      <item>FINA Regionalni centar Zageb</item>
    </derivirana_varijabla>
  </DomainObject.Predmet.StrankaListNazivFormated>
  <DomainObject.Predmet.StrankaListNazivFormatedOIB>
    <izvorni_sadrzaj>
      <item>FINA Regionalni centar Zageb, OIB 85821130368</item>
    </izvorni_sadrzaj>
    <derivirana_varijabla naziv="DomainObject.Predmet.StrankaListNazivFormatedOIB_1">
      <item>FINA Regionalni centar Zageb, OIB 85821130368</item>
    </derivirana_varijabla>
  </DomainObject.Predmet.StrankaListNazivFormatedOIB>
  <DomainObject.Predmet.ProtuStrankaListFormated>
    <izvorni_sadrzaj>
      <item>FAVORITE FOOD jednostavno društvo s ograničenom odgovornošću za usluge zastupanog po punomoćniku Tonka Čutura</item>
    </izvorni_sadrzaj>
    <derivirana_varijabla naziv="DomainObject.Predmet.ProtuStrankaListFormated_1">
      <item>FAVORITE FOOD jednostavno društvo s ograničenom odgovornošću za usluge zastupanog po punomoćniku Tonka Čutura</item>
    </derivirana_varijabla>
  </DomainObject.Predmet.ProtuStrankaListFormated>
  <DomainObject.Predmet.ProtuStrankaListFormatedOIB>
    <izvorni_sadrzaj>
      <item>FAVORITE FOOD jednostavno društvo s ograničenom odgovornošću za usluge, OIB 69225225779 zastupanog po punomoćniku Tonka Čutura</item>
    </izvorni_sadrzaj>
    <derivirana_varijabla naziv="DomainObject.Predmet.ProtuStrankaListFormatedOIB_1">
      <item>FAVORITE FOOD jednostavno društvo s ograničenom odgovornošću za usluge, OIB 69225225779 zastupanog po punomoćniku Tonka Čutura</item>
    </derivirana_varijabla>
  </DomainObject.Predmet.ProtuStrankaListFormatedOIB>
  <DomainObject.Predmet.ProtuStrankaListFormatedWithAdress>
    <izvorni_sadrzaj>
      <item>FAVORITE FOOD jednostavno društvo s ograničenom odgovornošću za usluge, Drage Ivaniševića 3, 10000 Zagreb zastupanog po punomoćniku Tonka Čutura</item>
    </izvorni_sadrzaj>
    <derivirana_varijabla naziv="DomainObject.Predmet.ProtuStrankaListFormatedWithAdress_1">
      <item>FAVORITE FOOD jednostavno društvo s ograničenom odgovornošću za usluge, Drage Ivaniševića 3, 10000 Zagreb zastupanog po punomoćniku Tonka Čutura</item>
    </derivirana_varijabla>
  </DomainObject.Predmet.ProtuStrankaListFormatedWithAdress>
  <DomainObject.Predmet.ProtuStrankaListFormatedWithAdressOIB>
    <izvorni_sadrzaj>
      <item>FAVORITE FOOD jednostavno društvo s ograničenom odgovornošću za usluge, OIB 69225225779, Drage Ivaniševića 3, 10000 Zagreb zastupanog po punomoćniku Tonka Čutura</item>
    </izvorni_sadrzaj>
    <derivirana_varijabla naziv="DomainObject.Predmet.ProtuStrankaListFormatedWithAdressOIB_1">
      <item>FAVORITE FOOD jednostavno društvo s ograničenom odgovornošću za usluge, OIB 69225225779, Drage Ivaniševića 3, 10000 Zagreb zastupanog po punomoćniku Tonka Čutura</item>
    </derivirana_varijabla>
  </DomainObject.Predmet.ProtuStrankaListFormatedWithAdressOIB>
  <DomainObject.Predmet.ProtuStrankaListNazivFormated>
    <izvorni_sadrzaj>
      <item>FAVORITE FOOD jednostavno društvo s ograničenom odgovornošću za usluge</item>
    </izvorni_sadrzaj>
    <derivirana_varijabla naziv="DomainObject.Predmet.ProtuStrankaListNazivFormated_1">
      <item>FAVORITE FOOD jednostavno društvo s ograničenom odgovornošću za usluge</item>
    </derivirana_varijabla>
  </DomainObject.Predmet.ProtuStrankaListNazivFormated>
  <DomainObject.Predmet.ProtuStrankaListNazivFormatedOIB>
    <izvorni_sadrzaj>
      <item>FAVORITE FOOD jednostavno društvo s ograničenom odgovornošću za usluge, OIB 69225225779</item>
    </izvorni_sadrzaj>
    <derivirana_varijabla naziv="DomainObject.Predmet.ProtuStrankaListNazivFormatedOIB_1">
      <item>FAVORITE FOOD jednostavno društvo s ograničenom odgovornošću za usluge, OIB 69225225779</item>
    </derivirana_varijabla>
  </DomainObject.Predmet.ProtuStrankaListNazivFormatedOIB>
  <DomainObject.Predmet.OstaliListFormated>
    <izvorni_sadrzaj>
      <item>Tonka Čutura punomoćnik sudionika u postupku FAVORITE FOOD jednostavno društvo s ograničenom odgovornošću za usluge</item>
    </izvorni_sadrzaj>
    <derivirana_varijabla naziv="DomainObject.Predmet.OstaliListFormated_1">
      <item>Tonka Čutura punomoćnik sudionika u postupku FAVORITE FOOD jednostavno društvo s ograničenom odgovornošću za usluge</item>
    </derivirana_varijabla>
  </DomainObject.Predmet.OstaliListFormated>
  <DomainObject.Predmet.OstaliListFormatedOIB>
    <izvorni_sadrzaj>
      <item>Tonka Čutura, OIB 39967711794 punomoćnik sudionika u postupku FAVORITE FOOD jednostavno društvo s ograničenom odgovornošću za usluge</item>
    </izvorni_sadrzaj>
    <derivirana_varijabla naziv="DomainObject.Predmet.OstaliListFormatedOIB_1">
      <item>Tonka Čutura, OIB 39967711794 punomoćnik sudionika u postupku FAVORITE FOOD jednostavno društvo s ograničenom odgovornošću za usluge</item>
    </derivirana_varijabla>
  </DomainObject.Predmet.OstaliListFormatedOIB>
  <DomainObject.Predmet.OstaliListFormatedWithAdress>
    <izvorni_sadrzaj>
      <item>Tonka Čutura, Drage Ivaniševića 3, 10000 Zagreb punomoćnik sudionika u postupku FAVORITE FOOD jednostavno društvo s ograničenom odgovornošću za usluge</item>
    </izvorni_sadrzaj>
    <derivirana_varijabla naziv="DomainObject.Predmet.OstaliListFormatedWithAdress_1">
      <item>Tonka Čutura, Drage Ivaniševića 3, 10000 Zagreb punomoćnik sudionika u postupku FAVORITE FOOD jednostavno društvo s ograničenom odgovornošću za usluge</item>
    </derivirana_varijabla>
  </DomainObject.Predmet.OstaliListFormatedWithAdress>
  <DomainObject.Predmet.OstaliListFormatedWithAdressOIB>
    <izvorni_sadrzaj>
      <item>Tonka Čutura, OIB 39967711794, Drage Ivaniševića 3, 10000 Zagreb punomoćnik sudionika u postupku FAVORITE FOOD jednostavno društvo s ograničenom odgovornošću za usluge</item>
    </izvorni_sadrzaj>
    <derivirana_varijabla naziv="DomainObject.Predmet.OstaliListFormatedWithAdressOIB_1">
      <item>Tonka Čutura, OIB 39967711794, Drage Ivaniševića 3, 10000 Zagreb punomoćnik sudionika u postupku FAVORITE FOOD jednostavno društvo s ograničenom odgovornošću za usluge</item>
    </derivirana_varijabla>
  </DomainObject.Predmet.OstaliListFormatedWithAdressOIB>
  <DomainObject.Predmet.OstaliListNazivFormated>
    <izvorni_sadrzaj>
      <item>Tonka Čutura</item>
    </izvorni_sadrzaj>
    <derivirana_varijabla naziv="DomainObject.Predmet.OstaliListNazivFormated_1">
      <item>Tonka Čutura</item>
    </derivirana_varijabla>
  </DomainObject.Predmet.OstaliListNazivFormated>
  <DomainObject.Predmet.OstaliListNazivFormatedOIB>
    <izvorni_sadrzaj>
      <item>Tonka Čutura, OIB 39967711794</item>
    </izvorni_sadrzaj>
    <derivirana_varijabla naziv="DomainObject.Predmet.OstaliListNazivFormatedOIB_1">
      <item>Tonka Čutura, OIB 39967711794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Zageb</izvorni_sadrzaj>
    <derivirana_varijabla naziv="DomainObject.Predmet.StrankaIDrugi_1">FINA Regionalni centar Zageb</derivirana_varijabla>
  </DomainObject.Predmet.StrankaIDrugi>
  <DomainObject.Predmet.ProtustrankaIDrugi>
    <izvorni_sadrzaj>FAVORITE FOOD jednostavno društvo s ograničenom odgovornošću za usluge</izvorni_sadrzaj>
    <derivirana_varijabla naziv="DomainObject.Predmet.ProtustrankaIDrugi_1">FAVORITE FOOD jednostavno društvo s ograničenom odgovornošću za usluge</derivirana_varijabla>
  </DomainObject.Predmet.ProtustrankaIDrugi>
  <DomainObject.Predmet.StrankaIDrugiAdressOIB>
    <izvorni_sadrzaj>FINA Regionalni centar Zageb, OIB 85821130368, Trg svibanjskih žrtava 1995., 10000 Zagreb</izvorni_sadrzaj>
    <derivirana_varijabla naziv="DomainObject.Predmet.StrankaIDrugiAdressOIB_1">FINA Regionalni centar Zageb, OIB 85821130368, Trg svibanjskih žrtava 1995., 10000 Zagreb</derivirana_varijabla>
  </DomainObject.Predmet.StrankaIDrugiAdressOIB>
  <DomainObject.Predmet.ProtustrankaIDrugiAdressOIB>
    <izvorni_sadrzaj>FAVORITE FOOD jednostavno društvo s ograničenom odgovornošću za usluge, OIB 69225225779, Drage Ivaniševića 3, 10000 Zagreb</izvorni_sadrzaj>
    <derivirana_varijabla naziv="DomainObject.Predmet.ProtustrankaIDrugiAdressOIB_1">FAVORITE FOOD jednostavno društvo s ograničenom odgovornošću za usluge, OIB 69225225779, Drage Ivaniševića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Zageb</item>
      <item>FAVORITE FOOD jednostavno društvo s ograničenom odgovornošću za usluge</item>
      <item>Tonka Čutura</item>
    </izvorni_sadrzaj>
    <derivirana_varijabla naziv="DomainObject.Predmet.SudioniciListNaziv_1">
      <item>FINA Regionalni centar Zageb</item>
      <item>FAVORITE FOOD jednostavno društvo s ograničenom odgovornošću za usluge</item>
      <item>Tonka Čutura</item>
    </derivirana_varijabla>
  </DomainObject.Predmet.SudioniciListNaziv>
  <DomainObject.Predmet.SudioniciListAdressOIB>
    <izvorni_sadrzaj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izvorni_sadrzaj>
    <derivirana_varijabla naziv="DomainObject.Predmet.SudioniciListAdressOIB_1">
      <item>FINA Regionalni centar Zageb, OIB 85821130368, Trg svibanjskih žrtava 1995.,10000 Zagreb</item>
      <item>FAVORITE FOOD jednostavno društvo s ograničenom odgovornošću za usluge, OIB 69225225779, Drage Ivaniševića 3,10000 Zagreb</item>
      <item>Tonka Čutura, OIB 39967711794, Drage Ivaniševića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69225225779</item>
      <item>, OIB 39967711794</item>
    </izvorni_sadrzaj>
    <derivirana_varijabla naziv="DomainObject.Predmet.SudioniciListNazivOIB_1">
      <item>, OIB 85821130368</item>
      <item>, OIB 69225225779</item>
      <item>, OIB 39967711794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747D46-4360-412C-84C3-E7115C572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754</properties:Words>
  <properties:Characters>3961</properties:Characters>
  <properties:Lines>95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2018-03-20T10:39:00Z</dcterms:created>
  <dc:creator>x</dc:creator>
  <cp:lastModifiedBy>Greta Jurišić</cp:lastModifiedBy>
  <cp:lastPrinted>2018-03-20T11:59:00Z</cp:lastPrinted>
  <dcterms:modified xmlns:xsi="http://www.w3.org/2001/XMLSchema-instance" xsi:type="dcterms:W3CDTF">2018-03-20T11:59:00Z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(st-1983-17-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