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2ce6" w14:paraId="5fa2ce6" w:rsidRDefault="002D3173" w:rsidP="00910611" w:rsidR="002D31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07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173" w:rsidP="00910611" w:rsidR="002D3173">
      <w:r>
        <w:rPr>
          <w:rFonts w:eastAsia="MS Mincho"/>
        </w:rPr>
        <w:t>REPUBLIKA HRVATSKA</w:t>
      </w:r>
    </w:p>
    <w:p w:rsidRDefault="002D3173" w:rsidP="00910611" w:rsidR="002D3173">
      <w:r>
        <w:rPr>
          <w:rFonts w:eastAsia="MS Mincho"/>
        </w:rPr>
        <w:t>TRGOVAČKI SUD U RIJECI</w:t>
      </w:r>
    </w:p>
    <w:p w:rsidRDefault="002D3173" w:rsidR="002D317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3173" w:rsidR="002D3173">
      <w:pPr>
        <w:jc w:val="center"/>
      </w:pPr>
    </w:p>
    <w:p w:rsidRDefault="002D3173" w:rsidR="002D3173">
      <w:pPr>
        <w:jc w:val="center"/>
      </w:pPr>
    </w:p>
    <w:p w:rsidRDefault="00196849" w:rsidR="00196849" w:rsidRPr="001E1810">
      <w:pPr>
        <w:jc w:val="center"/>
      </w:pPr>
      <w:r w:rsidRPr="001E1810">
        <w:t>R E P U B L I K A  H R V A T S K A</w:t>
      </w:r>
    </w:p>
    <w:p w:rsidRDefault="00196849" w:rsidR="00196849" w:rsidRPr="001E1810">
      <w:pPr>
        <w:jc w:val="center"/>
      </w:pPr>
      <w:r w:rsidRPr="001E1810">
        <w:t>R J E Š E N J E</w:t>
      </w:r>
    </w:p>
    <w:p w:rsidRDefault="00196849" w:rsidR="00196849"/>
    <w:p w:rsidRDefault="002D3173" w:rsidR="002D3173"/>
    <w:p w:rsidRDefault="002D3173" w:rsidR="002D3173" w:rsidRPr="001E1810"/>
    <w:p w:rsidRDefault="00897B1C" w:rsidP="00897B1C" w:rsidR="00897B1C" w:rsidRPr="001E1810">
      <w:pPr>
        <w:jc w:val="both"/>
      </w:pPr>
      <w:r w:rsidRPr="001E1810">
        <w:tab/>
      </w:r>
      <w:r w:rsidRPr="001E1810">
        <w:tab/>
        <w:t xml:space="preserve">Trgovački sud u Rijeci, po stečajnom sucu Veri Jelenović, u nastavku postupka radi naknadne diobe stečajne mase dužnika ŠVERKO - TEH d. o. o. za proizvodnju, servis i prodaju ugostiteljske opreme Umag, </w:t>
      </w:r>
      <w:proofErr w:type="spellStart"/>
      <w:r w:rsidRPr="001E1810">
        <w:t>Tribije</w:t>
      </w:r>
      <w:proofErr w:type="spellEnd"/>
      <w:r w:rsidRPr="001E1810">
        <w:t xml:space="preserve"> </w:t>
      </w:r>
      <w:proofErr w:type="spellStart"/>
      <w:r w:rsidRPr="001E1810">
        <w:t>bb</w:t>
      </w:r>
      <w:proofErr w:type="spellEnd"/>
      <w:r w:rsidRPr="001E1810">
        <w:t>,  dana 22. listopada 2015. godine</w:t>
      </w:r>
    </w:p>
    <w:p w:rsidRDefault="00196849" w:rsidR="00196849" w:rsidRPr="001E1810">
      <w:pPr>
        <w:jc w:val="both"/>
      </w:pPr>
    </w:p>
    <w:p w:rsidRDefault="00196849" w:rsidR="00196849" w:rsidRPr="001E1810">
      <w:pPr>
        <w:jc w:val="center"/>
      </w:pPr>
      <w:r w:rsidRPr="001E1810">
        <w:t>r i j e š i o    j e</w:t>
      </w:r>
    </w:p>
    <w:p w:rsidRDefault="00196849" w:rsidR="00196849" w:rsidRPr="001E1810">
      <w:pPr>
        <w:jc w:val="both"/>
      </w:pPr>
    </w:p>
    <w:p w:rsidRDefault="00196849" w:rsidP="00897B1C" w:rsidR="00196849" w:rsidRPr="001E1810">
      <w:pPr>
        <w:ind w:firstLine="1416"/>
        <w:jc w:val="both"/>
      </w:pPr>
      <w:r w:rsidRPr="001E1810">
        <w:t>Ukida se potvrda pravomoćnosti</w:t>
      </w:r>
      <w:r w:rsidR="00DA71EB" w:rsidRPr="001E1810">
        <w:t xml:space="preserve"> </w:t>
      </w:r>
      <w:r w:rsidRPr="001E1810">
        <w:t xml:space="preserve">kojom je utvrđeno da je </w:t>
      </w:r>
      <w:r w:rsidR="00897B1C" w:rsidRPr="001E1810">
        <w:t>rješenje ovog suda</w:t>
      </w:r>
      <w:r w:rsidR="00DA71EB" w:rsidRPr="001E1810">
        <w:t xml:space="preserve"> </w:t>
      </w:r>
      <w:proofErr w:type="spellStart"/>
      <w:r w:rsidR="00DA71EB" w:rsidRPr="001E1810">
        <w:t>posl</w:t>
      </w:r>
      <w:proofErr w:type="spellEnd"/>
      <w:r w:rsidR="00DA71EB" w:rsidRPr="001E1810">
        <w:t>. br. 14 St-264/2012-72 od 27. travnja 2015. godine</w:t>
      </w:r>
      <w:r w:rsidRPr="001E1810">
        <w:t xml:space="preserve"> posta</w:t>
      </w:r>
      <w:r w:rsidR="00DA71EB" w:rsidRPr="001E1810">
        <w:t>lo</w:t>
      </w:r>
      <w:r w:rsidRPr="001E1810">
        <w:t xml:space="preserve"> pravomoćn</w:t>
      </w:r>
      <w:r w:rsidR="00DA71EB" w:rsidRPr="001E1810">
        <w:t>o</w:t>
      </w:r>
      <w:r w:rsidRPr="001E1810">
        <w:t xml:space="preserve"> dana </w:t>
      </w:r>
      <w:r w:rsidR="00DA71EB" w:rsidRPr="001E1810">
        <w:t>14. svibnja 2015</w:t>
      </w:r>
      <w:r w:rsidRPr="001E1810">
        <w:t>.</w:t>
      </w:r>
      <w:r w:rsidR="00DA71EB" w:rsidRPr="001E1810">
        <w:t xml:space="preserve"> </w:t>
      </w:r>
      <w:r w:rsidRPr="001E1810">
        <w:t>g</w:t>
      </w:r>
      <w:r w:rsidR="00DA71EB" w:rsidRPr="001E1810">
        <w:t>odine.</w:t>
      </w:r>
    </w:p>
    <w:p w:rsidRDefault="00196849" w:rsidR="00196849" w:rsidRPr="001E1810">
      <w:pPr>
        <w:jc w:val="both"/>
      </w:pPr>
    </w:p>
    <w:p w:rsidRDefault="00196849" w:rsidR="00196849" w:rsidRPr="001E1810">
      <w:pPr>
        <w:jc w:val="center"/>
      </w:pPr>
      <w:r w:rsidRPr="001E1810">
        <w:t>Obrazloženje</w:t>
      </w:r>
    </w:p>
    <w:p w:rsidRDefault="00196849" w:rsidR="00196849" w:rsidRPr="001E1810">
      <w:pPr>
        <w:jc w:val="both"/>
      </w:pPr>
    </w:p>
    <w:p w:rsidRDefault="00DA71EB" w:rsidP="00897B1C" w:rsidR="00196849" w:rsidRPr="001E1810">
      <w:pPr>
        <w:ind w:firstLine="1418"/>
        <w:jc w:val="both"/>
      </w:pPr>
      <w:r w:rsidRPr="001E1810">
        <w:t xml:space="preserve">Na rješenju ovog suda </w:t>
      </w:r>
      <w:proofErr w:type="spellStart"/>
      <w:r w:rsidRPr="001E1810">
        <w:t>posl</w:t>
      </w:r>
      <w:proofErr w:type="spellEnd"/>
      <w:r w:rsidRPr="001E1810">
        <w:t>. br. 14 St-264/2012-7</w:t>
      </w:r>
      <w:r w:rsidR="00D4532F">
        <w:t>4</w:t>
      </w:r>
      <w:r w:rsidRPr="001E1810">
        <w:t xml:space="preserve"> od 27. travnja 2015. godine otisnuta je potvrda pravomoćnosti kojom se utvrđuje da je isto postalo pravomoćno dana 14. svibnja 2015. godine.</w:t>
      </w:r>
    </w:p>
    <w:p w:rsidRDefault="00DA71EB" w:rsidP="00DA71EB" w:rsidR="00196849" w:rsidRPr="001E1810">
      <w:pPr>
        <w:ind w:firstLine="1418"/>
        <w:jc w:val="both"/>
      </w:pPr>
      <w:r w:rsidRPr="001E1810">
        <w:t xml:space="preserve">Međutim je dana 16. rujna 2015. godine doneseno </w:t>
      </w:r>
      <w:proofErr w:type="spellStart"/>
      <w:r w:rsidRPr="001E1810">
        <w:t>ovosudno</w:t>
      </w:r>
      <w:proofErr w:type="spellEnd"/>
      <w:r w:rsidRPr="001E1810">
        <w:t xml:space="preserve"> rješenje </w:t>
      </w:r>
      <w:proofErr w:type="spellStart"/>
      <w:r w:rsidRPr="001E1810">
        <w:t>posl</w:t>
      </w:r>
      <w:proofErr w:type="spellEnd"/>
      <w:r w:rsidRPr="001E1810">
        <w:t>. br. 14 St-264/2012 o ispravku navedenog rješenja</w:t>
      </w:r>
      <w:r w:rsidR="00196849" w:rsidRPr="001E1810">
        <w:t>.</w:t>
      </w:r>
    </w:p>
    <w:p w:rsidRDefault="00196849" w:rsidP="00897B1C" w:rsidR="00196849" w:rsidRPr="001E1810">
      <w:pPr>
        <w:ind w:firstLine="1418"/>
        <w:jc w:val="both"/>
      </w:pPr>
      <w:r w:rsidRPr="001E1810">
        <w:t xml:space="preserve">Odredbom čl. </w:t>
      </w:r>
      <w:r w:rsidR="001E1810" w:rsidRPr="001E1810">
        <w:t>333. st. 1.</w:t>
      </w:r>
      <w:r w:rsidRPr="001E1810">
        <w:t xml:space="preserve"> Zakona o parničnom postupku </w:t>
      </w:r>
      <w:r w:rsidR="00DA71EB" w:rsidRPr="001E1810">
        <w:t xml:space="preserve">(dalje: ZPP, objavljen u NN </w:t>
      </w:r>
      <w:hyperlink r:id="rId10" w:history="true" w:tooltip="zakon o preuzimanju zakona o parničnom postupku">
        <w:r w:rsidR="00DA71EB" w:rsidRPr="001E1810">
          <w:rPr>
            <w:rStyle w:val="Hiperveza"/>
            <w:color w:val="auto"/>
          </w:rPr>
          <w:t>53/1991</w:t>
        </w:r>
      </w:hyperlink>
      <w:r w:rsidR="00DA71EB" w:rsidRPr="001E1810">
        <w:t xml:space="preserve">, </w:t>
      </w:r>
      <w:hyperlink r:id="rId11" w:history="true" w:tooltip="zakon o izmjenama zakona o parničnom postupku">
        <w:r w:rsidR="00DA71EB" w:rsidRPr="001E1810">
          <w:rPr>
            <w:rStyle w:val="Hiperveza"/>
            <w:color w:val="auto"/>
          </w:rPr>
          <w:t>91/1992</w:t>
        </w:r>
      </w:hyperlink>
      <w:r w:rsidR="00DA71EB" w:rsidRPr="001E1810">
        <w:t xml:space="preserve">, </w:t>
      </w:r>
      <w:hyperlink r:id="rId12" w:history="true" w:tooltip="zakon o izmjenama i dopunama zakona o parničnom postupku">
        <w:r w:rsidR="00DA71EB" w:rsidRPr="001E1810">
          <w:rPr>
            <w:rStyle w:val="Hiperveza"/>
            <w:color w:val="auto"/>
          </w:rPr>
          <w:t>112/1999</w:t>
        </w:r>
      </w:hyperlink>
      <w:r w:rsidR="00DA71EB" w:rsidRPr="001E1810">
        <w:t xml:space="preserve">, </w:t>
      </w:r>
      <w:hyperlink r:id="rId13" w:history="true" w:tooltip="zakon o izmjenama i dopunama stečajnog zakona">
        <w:r w:rsidR="00DA71EB" w:rsidRPr="001E1810">
          <w:rPr>
            <w:rStyle w:val="Hiperveza"/>
            <w:color w:val="auto"/>
          </w:rPr>
          <w:t>129/2000</w:t>
        </w:r>
      </w:hyperlink>
      <w:r w:rsidR="00DA71EB" w:rsidRPr="001E1810">
        <w:t xml:space="preserve">, </w:t>
      </w:r>
      <w:hyperlink r:id="rId14" w:history="true" w:tooltip="zakon o arbitraži">
        <w:r w:rsidR="00DA71EB" w:rsidRPr="001E1810">
          <w:rPr>
            <w:rStyle w:val="Hiperveza"/>
            <w:color w:val="auto"/>
          </w:rPr>
          <w:t>88/2001</w:t>
        </w:r>
      </w:hyperlink>
      <w:r w:rsidR="00DA71EB" w:rsidRPr="001E1810">
        <w:t xml:space="preserve">, </w:t>
      </w:r>
      <w:hyperlink r:id="rId15" w:history="true" w:tooltip="zakon o izmjenama i dopunama zakona o parničnom postupku">
        <w:r w:rsidR="00DA71EB" w:rsidRPr="001E1810">
          <w:rPr>
            <w:rStyle w:val="Hiperveza"/>
            <w:color w:val="auto"/>
          </w:rPr>
          <w:t>117/2003</w:t>
        </w:r>
      </w:hyperlink>
      <w:r w:rsidR="00DA71EB" w:rsidRPr="001E1810">
        <w:t xml:space="preserve">, </w:t>
      </w:r>
      <w:hyperlink r:id="rId16" w:history="true" w:tooltip="zakon o izmjenama i dopunama ovršnog zakona">
        <w:r w:rsidR="00DA71EB" w:rsidRPr="001E1810">
          <w:rPr>
            <w:rStyle w:val="Hiperveza"/>
            <w:color w:val="auto"/>
          </w:rPr>
          <w:t>88/2005</w:t>
        </w:r>
      </w:hyperlink>
      <w:r w:rsidR="00DA71EB" w:rsidRPr="001E1810">
        <w:t xml:space="preserve">, </w:t>
      </w:r>
      <w:hyperlink r:id="rId17" w:history="true" w:tooltip="odluka ustavnog suda republike hrvatske broj: u-i-1569/2004, u-i-305/2005, u-i-1677/2004, u-i-320/2005, u-i-1702/2004, u-i-464/2006, u-i-1904/2004, u-i-3351/2006, u-i-2677/2004 od 20. prosinca 2006.">
        <w:r w:rsidR="00DA71EB" w:rsidRPr="001E1810">
          <w:rPr>
            <w:rStyle w:val="Hiperveza"/>
            <w:color w:val="auto"/>
          </w:rPr>
          <w:t>2/2007</w:t>
        </w:r>
      </w:hyperlink>
      <w:r w:rsidR="00DA71EB" w:rsidRPr="001E1810">
        <w:t xml:space="preserve">, </w:t>
      </w:r>
      <w:hyperlink r:id="rId18" w:history="true" w:tooltip="odluka ustavnog suda republike hrvatske broj: u-i-1569/2004, u-i-1677/2004, u-i-1702/2004, u-i-1904/2004, u-i-2677/2004, u-i-305/2005, u-i-320/2005, u-i-464/2006, u-i-3351/2006 od 9. srpnja 2008.">
        <w:r w:rsidR="00DA71EB" w:rsidRPr="001E1810">
          <w:rPr>
            <w:rStyle w:val="Hiperveza"/>
            <w:color w:val="auto"/>
          </w:rPr>
          <w:t>96/2008</w:t>
        </w:r>
      </w:hyperlink>
      <w:r w:rsidR="00DA71EB" w:rsidRPr="001E1810">
        <w:t xml:space="preserve">, </w:t>
      </w:r>
      <w:hyperlink r:id="rId19" w:history="true" w:tooltip="zakon o izmjenama i dopunama zakona o parničnom postupku">
        <w:r w:rsidR="00DA71EB" w:rsidRPr="001E1810">
          <w:rPr>
            <w:rStyle w:val="Hiperveza"/>
            <w:color w:val="auto"/>
          </w:rPr>
          <w:t>84/2008</w:t>
        </w:r>
      </w:hyperlink>
      <w:r w:rsidR="00DA71EB" w:rsidRPr="001E1810">
        <w:t xml:space="preserve">, </w:t>
      </w:r>
      <w:hyperlink r:id="rId20" w:history="true" w:tooltip="ispravak zakona o izmjenama i dopunama zakona o parničnom postupku">
        <w:r w:rsidR="00DA71EB" w:rsidRPr="001E1810">
          <w:rPr>
            <w:rStyle w:val="Hiperveza"/>
            <w:color w:val="auto"/>
          </w:rPr>
          <w:t>123/2008</w:t>
        </w:r>
      </w:hyperlink>
      <w:r w:rsidR="00DA71EB" w:rsidRPr="001E1810">
        <w:t xml:space="preserve">, </w:t>
      </w:r>
      <w:hyperlink r:id="rId21" w:history="true" w:tooltip="zakon o izmjenama i dopunama zakona o parničnom postupku">
        <w:r w:rsidR="00DA71EB" w:rsidRPr="001E1810">
          <w:rPr>
            <w:rStyle w:val="Hiperveza"/>
            <w:color w:val="auto"/>
          </w:rPr>
          <w:t>57/2011</w:t>
        </w:r>
      </w:hyperlink>
      <w:r w:rsidR="00DA71EB" w:rsidRPr="001E1810">
        <w:t xml:space="preserve">, </w:t>
      </w:r>
      <w:hyperlink r:id="rId22" w:history="true" w:tooltip="zakon o izmjenama i dopunama zakona o parničnom postupku">
        <w:r w:rsidR="00DA71EB" w:rsidRPr="001E1810">
          <w:rPr>
            <w:rStyle w:val="Hiperveza"/>
            <w:color w:val="auto"/>
          </w:rPr>
          <w:t>25/2013</w:t>
        </w:r>
      </w:hyperlink>
      <w:r w:rsidR="00DA71EB" w:rsidRPr="001E1810">
        <w:t xml:space="preserve">, </w:t>
      </w:r>
      <w:hyperlink r:id="rId23" w:history="true" w:tooltip="odluka ustavnog suda republike hrvatske broj: u-i-885/2013 od 11. srpnja 2014.">
        <w:r w:rsidR="00DA71EB" w:rsidRPr="001E1810">
          <w:rPr>
            <w:rStyle w:val="Hiperveza"/>
            <w:color w:val="auto"/>
          </w:rPr>
          <w:t>89/2014</w:t>
        </w:r>
      </w:hyperlink>
      <w:r w:rsidR="001E1810" w:rsidRPr="001E1810">
        <w:t>)</w:t>
      </w:r>
      <w:r w:rsidR="002D681B">
        <w:t xml:space="preserve"> koji se prema članku 6. </w:t>
      </w:r>
      <w:r w:rsidR="002D681B" w:rsidRPr="00AD7B75">
        <w:t xml:space="preserve">Stečajnog zakona </w:t>
      </w:r>
      <w:r w:rsidR="002D681B" w:rsidRPr="00AD7B75">
        <w:rPr>
          <w:bCs/>
        </w:rPr>
        <w:t>(dalje: SZ, objavljen u NN 44/96, 29/99, 129/00, 123/03, 82/06, 116/10, 25/12 i 133/12)</w:t>
      </w:r>
      <w:r w:rsidR="002D681B">
        <w:t xml:space="preserve"> primjenjuje u stečajnom postupku na odgovarajući način,</w:t>
      </w:r>
      <w:r w:rsidRPr="001E1810">
        <w:t xml:space="preserve"> propisano je da presuda postaje pravomoćna ako se više ne može pobijati žalbom, a prema odredbi čl. 348. st. 1. istog zakona rok za žalbu počinje teći od dana dostave prijepisa presude.</w:t>
      </w:r>
    </w:p>
    <w:p w:rsidRDefault="00196849" w:rsidP="00897B1C" w:rsidR="00196849">
      <w:pPr>
        <w:ind w:firstLine="1418"/>
        <w:jc w:val="both"/>
      </w:pPr>
      <w:r w:rsidRPr="001E1810">
        <w:t xml:space="preserve">Kako ZPP ne sadrži odredbe o potvrdi o pravomoćnosti i njenom ukidanju prema pravnom stavu ovoga suda na odgovarajući način treba </w:t>
      </w:r>
      <w:proofErr w:type="spellStart"/>
      <w:r w:rsidRPr="001E1810">
        <w:t>primjeniti</w:t>
      </w:r>
      <w:proofErr w:type="spellEnd"/>
      <w:r w:rsidRPr="001E1810">
        <w:t xml:space="preserve"> odredbe čl. 33. st. 2. i 3. Ovršnog zakona (</w:t>
      </w:r>
      <w:r w:rsidR="002D681B">
        <w:t>dalje: OZ, objavljen u NN</w:t>
      </w:r>
      <w:r w:rsidRPr="001E1810">
        <w:t xml:space="preserve"> 57/96, 29/99, 42/00, 173/03, 194/03, 151/04 i 88/05) kojima je propisano da potvrdu o ovršnosti daje sud, odnosno tijelo koje je odlučivalo o tražbini u prvom stupnju te da potvrdu o ovršnosti za izdavanje koje nisu bili ispunjeni zakonom propisani uvjeti ukinut će rješenjem isti sud, odnosno tijelo, na prijedlog ili po službenoj dužnosti. </w:t>
      </w:r>
    </w:p>
    <w:p w:rsidRDefault="00196849" w:rsidP="00897B1C" w:rsidR="00196849" w:rsidRPr="001E1810">
      <w:pPr>
        <w:ind w:firstLine="1418"/>
        <w:jc w:val="both"/>
      </w:pPr>
      <w:r w:rsidRPr="001E1810">
        <w:t xml:space="preserve">Iz prethodno navedenog proizlazi da sud može i po službenoj dužnosti ukinuti potvrdu o pravomoćnosti ako nisu postojali uvjeti za njeno izdavanje. </w:t>
      </w:r>
    </w:p>
    <w:p w:rsidRDefault="00196849" w:rsidP="00897B1C" w:rsidR="00196849" w:rsidRPr="001E1810">
      <w:pPr>
        <w:ind w:firstLine="1418"/>
        <w:jc w:val="both"/>
      </w:pPr>
      <w:r w:rsidRPr="001E1810">
        <w:t>Kako je ovaj sud izdao potvrdu o pravomoćnosti za koju nisu ni postojali uvjeti za njeno izdavanje, sud je riješio kao u izreci ovog rješenja.</w:t>
      </w:r>
    </w:p>
    <w:p w:rsidRDefault="00196849" w:rsidR="00196849" w:rsidRPr="001E1810">
      <w:pPr>
        <w:jc w:val="both"/>
      </w:pPr>
    </w:p>
    <w:p w:rsidRDefault="00196849" w:rsidR="00196849" w:rsidRPr="001E1810">
      <w:pPr>
        <w:jc w:val="center"/>
      </w:pPr>
      <w:r w:rsidRPr="001E1810">
        <w:t xml:space="preserve">Rijeka, </w:t>
      </w:r>
      <w:r w:rsidR="002D681B">
        <w:t>22. listopada 2015</w:t>
      </w:r>
      <w:r w:rsidRPr="001E1810">
        <w:t>. godine</w:t>
      </w:r>
    </w:p>
    <w:p w:rsidRDefault="00196849" w:rsidR="00196849" w:rsidRPr="001E1810"/>
    <w:p w:rsidRDefault="002D681B" w:rsidR="002D681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681B" w:rsidR="002D681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681B" w:rsidR="002D681B" w:rsidRPr="006875A2">
      <w:pPr>
        <w:jc w:val="both"/>
      </w:pPr>
    </w:p>
    <w:p w:rsidRDefault="002D681B" w:rsidR="00196849" w:rsidRPr="001E1810">
      <w:r>
        <w:lastRenderedPageBreak/>
        <w:t>UPUTA O PRAVNOM LIJEKU</w:t>
      </w:r>
      <w:r w:rsidR="00196849" w:rsidRPr="001E1810">
        <w:t>:</w:t>
      </w:r>
    </w:p>
    <w:p w:rsidRDefault="00196849" w:rsidR="00196849" w:rsidRPr="001E1810">
      <w:pPr>
        <w:jc w:val="both"/>
      </w:pPr>
      <w:r w:rsidRPr="001E1810">
        <w:tab/>
        <w:t xml:space="preserve">Protiv ovog rješenja tužitelj može podnijeti žalbu Visokom trgovačkom sudu Republike Hrvatske u Zagrebu. </w:t>
      </w:r>
    </w:p>
    <w:p w:rsidRDefault="00196849" w:rsidR="00196849" w:rsidRPr="001E1810">
      <w:pPr>
        <w:ind w:firstLine="708"/>
        <w:jc w:val="both"/>
      </w:pPr>
      <w:r w:rsidRPr="001E1810">
        <w:t>Žalba se podnosi putem ovog suda, u dva primjerka, u roku od 8 dana od dana dostave prijepisa ovog rješenja.</w:t>
      </w:r>
    </w:p>
    <w:p w:rsidRDefault="00196849" w:rsidR="00196849" w:rsidRPr="001E1810"/>
    <w:p w:rsidRDefault="00196849" w:rsidR="00196849" w:rsidRPr="001E1810"/>
    <w:p w:rsidRDefault="00196849" w:rsidR="00196849" w:rsidRPr="001E1810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2D3173" w:rsidR="002D3173"/>
    <w:p w:rsidRDefault="00196849" w:rsidR="00196849" w:rsidRPr="001E1810">
      <w:r w:rsidRPr="001E1810">
        <w:t>DNA:</w:t>
      </w:r>
    </w:p>
    <w:p w:rsidRDefault="00D4532F" w:rsidP="00D4532F" w:rsidR="00D4532F">
      <w:pPr>
        <w:ind w:left="360"/>
      </w:pPr>
      <w:r>
        <w:t xml:space="preserve">- stečajnom upravitelju </w:t>
      </w:r>
    </w:p>
    <w:p w:rsidRDefault="00D4532F" w:rsidP="00D4532F" w:rsidR="00D4532F">
      <w:pPr>
        <w:ind w:left="360"/>
      </w:pPr>
      <w:r>
        <w:t xml:space="preserve">- </w:t>
      </w:r>
      <w:r>
        <w:rPr>
          <w:bCs/>
        </w:rPr>
        <w:t>COMTRADE</w:t>
      </w:r>
      <w:r>
        <w:t xml:space="preserve"> društvo s ograničenom odgovornošću za informatiku, trgovinu i usluge Umag, Babići, Babići 1/D, OIB: 0051063178</w:t>
      </w:r>
    </w:p>
    <w:p w:rsidRDefault="00D4532F" w:rsidP="00D4532F" w:rsidR="00D4532F">
      <w:pPr>
        <w:jc w:val="both"/>
      </w:pPr>
      <w:r>
        <w:t xml:space="preserve">- </w:t>
      </w:r>
      <w:proofErr w:type="spellStart"/>
      <w:r>
        <w:t>razlučnim</w:t>
      </w:r>
      <w:proofErr w:type="spellEnd"/>
      <w:r>
        <w:t xml:space="preserve"> vjerovnicima:</w:t>
      </w:r>
    </w:p>
    <w:p w:rsidRDefault="00D4532F" w:rsidP="00D4532F" w:rsidR="00D4532F">
      <w:pPr>
        <w:jc w:val="both"/>
      </w:pPr>
      <w:r>
        <w:t xml:space="preserve">                 - HYPO ALPE-ADRIA-BANK D.D. ZAGREB, SLAVONSKA AVENIJA 6, PODRUŽNICA POREČ, VUKOVARSKA 19 </w:t>
      </w:r>
    </w:p>
    <w:p w:rsidRDefault="002D681B" w:rsidP="002D681B" w:rsidR="002D681B">
      <w:r>
        <w:t xml:space="preserve">     - e-oglasna ploča suda</w:t>
      </w:r>
    </w:p>
    <w:p w:rsidRDefault="002D3173" w:rsidR="002D3173">
      <w:pPr>
        <w:jc w:val="both"/>
      </w:pPr>
    </w:p>
    <w:p w:rsidRDefault="002D681B" w:rsidR="002D681B">
      <w:pPr>
        <w:jc w:val="both"/>
      </w:pPr>
      <w:r>
        <w:t>Rijeka, 22. listopada 2015. godine</w:t>
      </w:r>
    </w:p>
    <w:p w:rsidRDefault="002D681B" w:rsidR="002D681B">
      <w:pPr>
        <w:jc w:val="both"/>
      </w:pPr>
    </w:p>
    <w:p w:rsidRDefault="002D681B" w:rsidR="002D681B">
      <w:pPr>
        <w:jc w:val="both"/>
      </w:pPr>
    </w:p>
    <w:p w:rsidRDefault="002D681B" w:rsidR="002D681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681B" w:rsidR="002D681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681B" w:rsidR="002D681B" w:rsidRPr="006875A2">
      <w:pPr>
        <w:jc w:val="both"/>
      </w:pPr>
    </w:p>
    <w:p w:rsidRDefault="00196849" w:rsidR="00196849" w:rsidRPr="001E1810"/>
    <w:sectPr w:rsidR="00196849" w:rsidRPr="001E1810">
      <w:headerReference w:type="default" r:id="rId24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470" w:rsidR="00310470">
      <w:r>
        <w:separator/>
      </w:r>
    </w:p>
  </w:endnote>
  <w:endnote w:id="0" w:type="continuationSeparator">
    <w:p w:rsidRDefault="00310470" w:rsidR="00310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470" w:rsidR="00310470">
      <w:r>
        <w:separator/>
      </w:r>
    </w:p>
  </w:footnote>
  <w:footnote w:id="0" w:type="continuationSeparator">
    <w:p w:rsidRDefault="00310470" w:rsidR="003104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849" w:rsidR="00196849" w:rsidRPr="00897B1C">
    <w:pPr>
      <w:pStyle w:val="Zaglavlje"/>
      <w:jc w:val="right"/>
    </w:pPr>
    <w:proofErr w:type="spellStart"/>
    <w:r w:rsidRPr="00897B1C">
      <w:t>Posl</w:t>
    </w:r>
    <w:proofErr w:type="spellEnd"/>
    <w:r w:rsidRPr="00897B1C">
      <w:t xml:space="preserve">. br. </w:t>
    </w:r>
    <w:r w:rsidR="00897B1C" w:rsidRPr="00897B1C">
      <w:t>St-264/2012</w:t>
    </w:r>
    <w:r w:rsidR="002D3173">
      <w:t>-97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9E3C0C"/>
    <w:multiLevelType w:val="hybridMultilevel"/>
    <w:tmpl w:val="F7506678"/>
    <w:lvl w:tplc="1424E8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7B1C"/>
    <w:rsid w:val="00196849"/>
    <w:rsid w:val="001E1810"/>
    <w:rsid w:val="002D3173"/>
    <w:rsid w:val="002D681B"/>
    <w:rsid w:val="00310470"/>
    <w:rsid w:val="00660E71"/>
    <w:rsid w:val="0069339A"/>
    <w:rsid w:val="00897B1C"/>
    <w:rsid w:val="00D4532F"/>
    <w:rsid w:val="00DA71EB"/>
    <w:rsid w:val="00EF5CEA"/>
    <w:rsid w:val="00FF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semiHidden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next w:val="Normal"/>
    <w:semiHidden/>
    <w:pPr>
      <w:autoSpaceDE w:val="false"/>
      <w:autoSpaceDN w:val="false"/>
      <w:adjustRightInd w:val="false"/>
    </w:pPr>
  </w:style>
  <w:style w:customStyle="true" w:styleId="Clanak" w:type="paragraph">
    <w:name w:val="Clanak"/>
    <w:basedOn w:val="Normal"/>
    <w:next w:val="Normal"/>
    <w:pPr>
      <w:autoSpaceDE w:val="false"/>
      <w:autoSpaceDN w:val="false"/>
      <w:adjustRightInd w:val="false"/>
      <w:spacing w:after="43" w:before="86"/>
    </w:pPr>
  </w:style>
  <w:style w:styleId="StandardWeb" w:type="paragraph">
    <w:name w:val="Normal (Web)"/>
    <w:basedOn w:val="Normal"/>
    <w:next w:val="Normal"/>
    <w:semiHidden/>
    <w:pPr>
      <w:autoSpaceDE w:val="false"/>
      <w:autoSpaceDN w:val="false"/>
      <w:adjustRightInd w:val="false"/>
      <w:spacing w:after="100" w:before="100"/>
    </w:pPr>
  </w:style>
  <w:style w:styleId="Tijeloteksta" w:type="paragraph">
    <w:name w:val="Body Text"/>
    <w:basedOn w:val="Normal"/>
    <w:semiHidden/>
    <w:pPr>
      <w:spacing w:after="120"/>
    </w:pPr>
  </w:style>
  <w:style w:styleId="Hiperveza" w:type="character">
    <w:name w:val="Hyperlink"/>
    <w:uiPriority w:val="99"/>
    <w:semiHidden/>
    <w:unhideWhenUsed/>
    <w:rsid w:val="00DA71EB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93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semiHidden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next w:val="Normal"/>
    <w:semiHidden/>
    <w:pPr>
      <w:autoSpaceDE w:val="0"/>
      <w:autoSpaceDN w:val="0"/>
      <w:adjustRightInd w:val="0"/>
    </w:pPr>
  </w:style>
  <w:style w:customStyle="1" w:styleId="Clanak" w:type="paragraph">
    <w:name w:val="Clanak"/>
    <w:basedOn w:val="Normal"/>
    <w:next w:val="Normal"/>
    <w:pPr>
      <w:autoSpaceDE w:val="0"/>
      <w:autoSpaceDN w:val="0"/>
      <w:adjustRightInd w:val="0"/>
      <w:spacing w:after="43" w:before="86"/>
    </w:pPr>
  </w:style>
  <w:style w:styleId="StandardWeb" w:type="paragraph">
    <w:name w:val="Normal (Web)"/>
    <w:basedOn w:val="Normal"/>
    <w:next w:val="Normal"/>
    <w:semiHidden/>
    <w:pPr>
      <w:autoSpaceDE w:val="0"/>
      <w:autoSpaceDN w:val="0"/>
      <w:adjustRightInd w:val="0"/>
      <w:spacing w:after="100" w:before="100"/>
    </w:pPr>
  </w:style>
  <w:style w:styleId="Tijeloteksta" w:type="paragraph">
    <w:name w:val="Body Text"/>
    <w:basedOn w:val="Normal"/>
    <w:semiHidden/>
    <w:pPr>
      <w:spacing w:after="120"/>
    </w:pPr>
  </w:style>
  <w:style w:styleId="Hiperveza" w:type="character">
    <w:name w:val="Hyperlink"/>
    <w:uiPriority w:val="99"/>
    <w:semiHidden/>
    <w:unhideWhenUsed/>
    <w:rsid w:val="00DA71EB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93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08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53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0B129A2386&amp;Ver=16" TargetMode="External"/><Relationship Id="rId18" Type="http://schemas.openxmlformats.org/officeDocument/2006/relationships/hyperlink" Target="http://www.iusinfo.hr/Publication/Content.aspx?Sopi=NN2008B96A3004&amp;Ver=2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1B57A1260&amp;Ver=2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112A1823&amp;Ver=15" TargetMode="External"/><Relationship Id="rId17" Type="http://schemas.openxmlformats.org/officeDocument/2006/relationships/hyperlink" Target="http://www.iusinfo.hr/Publication/Content.aspx?Sopi=NN2007B2A185&amp;Ver=2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5B88A1731&amp;Ver=19" TargetMode="External"/><Relationship Id="rId20" Type="http://schemas.openxmlformats.org/officeDocument/2006/relationships/hyperlink" Target="http://www.iusinfo.hr/Publication/Content.aspx?Sopi=NN2008B123A3550&amp;Ver=2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2B91A2357&amp;Ver=14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3B117A1639&amp;Ver=18" TargetMode="External"/><Relationship Id="rId23" Type="http://schemas.openxmlformats.org/officeDocument/2006/relationships/hyperlink" Target="http://www.iusinfo.hr/Publication/Content.aspx?Sopi=NN2014B89A1807&amp;Ver=26" TargetMode="External"/><Relationship Id="rId10" Type="http://schemas.openxmlformats.org/officeDocument/2006/relationships/hyperlink" Target="http://www.iusinfo.hr/Publication/Content.aspx?Sopi=NN1991B53A1297&amp;Ver=13" TargetMode="External"/><Relationship Id="rId19" Type="http://schemas.openxmlformats.org/officeDocument/2006/relationships/hyperlink" Target="http://www.iusinfo.hr/Publication/Content.aspx?Sopi=NN2008B84A2720&amp;Ver=2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2001B88A1498&amp;Ver=17" TargetMode="External"/><Relationship Id="rId22" Type="http://schemas.openxmlformats.org/officeDocument/2006/relationships/hyperlink" Target="http://www.iusinfo.hr/Publication/Content.aspx?Sopi=NN2013B25A405&amp;Ver=2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St-264/2012-97</izvorni_sadrzaj>
    <derivirana_varijabla naziv="DomainObject.Oznaka_1">St-264/2012-97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St-264/2012-97</izvorni_sadrzaj>
    <derivirana_varijabla naziv="DomainObject.PoslovniBrojDokumenta_1">St-264/2012-97</derivirana_varijabla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2484</properties:Characters>
  <properties:Lines>118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3367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2015-10-22T13:01:00Z</dcterms:created>
  <dc:creator>PC</dc:creator>
  <cp:lastModifiedBy>Danijela Fumić</cp:lastModifiedBy>
  <cp:lastPrinted>2015-10-22T13:01:00Z</cp:lastPrinted>
  <dcterms:modified xmlns:xsi="http://www.w3.org/2001/XMLSchema-instance" xsi:type="dcterms:W3CDTF">2015-10-22T13:03:00Z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St-264/2012-97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