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07dfb" w14:paraId="4407df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8869F3" w:rsidR="008869F3" w:rsidRPr="008869F3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869F3" w:rsidRPr="008869F3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="008869F3" w:rsidRPr="008869F3">
        <w:rPr>
          <w:rFonts w:cs="Times New Roman" w:eastAsia="Times New Roman"/>
          <w:lang w:eastAsia="hr-HR"/>
        </w:rPr>
        <w:t>Broj: 14. St-2830/2015.</w:t>
      </w:r>
    </w:p>
    <w:p w:rsidRDefault="008869F3" w:rsidP="008869F3" w:rsidR="008869F3" w:rsidRPr="008869F3">
      <w:pPr>
        <w:spacing w:after="0"/>
        <w:rPr>
          <w:rFonts w:cs="Times New Roman" w:eastAsia="Times New Roman"/>
          <w:lang w:eastAsia="hr-HR"/>
        </w:rPr>
      </w:pPr>
      <w:r w:rsidRPr="008869F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869F3" w:rsidP="008869F3" w:rsidR="008869F3" w:rsidRPr="008869F3">
      <w:pPr>
        <w:spacing w:after="0"/>
        <w:rPr>
          <w:rFonts w:cs="Times New Roman" w:eastAsia="Times New Roman"/>
          <w:b/>
          <w:lang w:eastAsia="hr-HR"/>
        </w:rPr>
      </w:pPr>
      <w:r w:rsidRPr="008869F3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8869F3" w:rsidP="008869F3" w:rsidR="008869F3" w:rsidRPr="008869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869F3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8869F3" w:rsidP="008869F3" w:rsidR="008869F3" w:rsidRPr="008869F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869F3" w:rsidP="008869F3" w:rsidR="008869F3" w:rsidRPr="008869F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869F3">
        <w:rPr>
          <w:rFonts w:cs="Times New Roman" w:eastAsia="Times New Roman"/>
          <w:b/>
          <w:lang w:eastAsia="hr-HR"/>
        </w:rPr>
        <w:t>R J E Š E NJ E</w:t>
      </w:r>
    </w:p>
    <w:p w:rsidRDefault="008869F3" w:rsidP="008869F3" w:rsidR="008869F3" w:rsidRPr="008869F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869F3" w:rsidP="008869F3" w:rsidR="008869F3" w:rsidRPr="008869F3">
      <w:pPr>
        <w:spacing w:after="0"/>
        <w:jc w:val="both"/>
        <w:rPr>
          <w:rFonts w:cs="Times New Roman" w:eastAsia="Times New Roman"/>
          <w:lang w:eastAsia="hr-HR"/>
        </w:rPr>
      </w:pPr>
      <w:r w:rsidRPr="008869F3">
        <w:rPr>
          <w:rFonts w:cs="Times New Roman" w:eastAsia="Times New Roman"/>
          <w:b/>
          <w:lang w:eastAsia="hr-HR"/>
        </w:rPr>
        <w:tab/>
      </w:r>
      <w:r w:rsidRPr="008869F3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UDOVIČIĆ d.o.o. za arhitekturu i građevinarstvo, Split,  Poljička Cesta 2., OIB: 75732423926., MBS: 060034308., dana 01. prosinca 2016. godine</w:t>
      </w:r>
    </w:p>
    <w:p w:rsidRDefault="008869F3" w:rsidP="008869F3" w:rsidR="008869F3" w:rsidRPr="008869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jc w:val="center"/>
        <w:rPr>
          <w:rFonts w:cs="Times New Roman" w:eastAsia="Times New Roman"/>
          <w:lang w:eastAsia="hr-HR"/>
        </w:rPr>
      </w:pPr>
      <w:r w:rsidRPr="008869F3">
        <w:rPr>
          <w:rFonts w:cs="Times New Roman" w:eastAsia="Times New Roman"/>
          <w:lang w:eastAsia="hr-HR"/>
        </w:rPr>
        <w:t>r i j e š i o  j e</w:t>
      </w:r>
    </w:p>
    <w:p w:rsidRDefault="008869F3" w:rsidP="008869F3" w:rsidR="008869F3" w:rsidRPr="008869F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869F3">
        <w:rPr>
          <w:rFonts w:cs="Times New Roman" w:eastAsia="Times New Roman"/>
          <w:lang w:eastAsia="hr-HR"/>
        </w:rPr>
        <w:t>Otvara se skraćeni stečajni postupak nad Dužnikom: UDOVIČIĆ d.o.o. za arhitekturu i građevinarstvo, Split,  Poljička Cesta 2., OIB: 75732423926., MBS: 060034308. Skraćeni stečajni postupak je otvoren dana 01. prosinca 2016. godine u 12,00 sati, kada je ovo rješenje objavljeno na mrežnoj stranici e-Oglasna ploča sudova.</w:t>
      </w:r>
    </w:p>
    <w:p w:rsidRDefault="008869F3" w:rsidP="008869F3" w:rsidR="008869F3" w:rsidRPr="008869F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869F3">
        <w:rPr>
          <w:rFonts w:cs="Times New Roman" w:eastAsia="Times New Roman"/>
          <w:lang w:eastAsia="hr-HR"/>
        </w:rPr>
        <w:t>Za stečajnog upravitelja imenuje se Ivan Gjurašić, Petrinjska 28., Zagreb, OIB: 66025260916.</w:t>
      </w:r>
    </w:p>
    <w:p w:rsidRDefault="008869F3" w:rsidP="008869F3" w:rsidR="008869F3" w:rsidRPr="008869F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869F3">
        <w:rPr>
          <w:rFonts w:cs="Times New Roman" w:eastAsia="Times New Roman"/>
          <w:lang w:eastAsia="hr-HR"/>
        </w:rPr>
        <w:t>Zaključuje se skraćeni stečajni postupak nad Dužnikom: UDOVIČIĆ d.o.o. za arhitekturu i građevinarstvo, Split,  Poljička Cesta 2., OIB: 75732423926., MBS: 060034308.</w:t>
      </w:r>
    </w:p>
    <w:p w:rsidRDefault="008869F3" w:rsidP="008869F3" w:rsidR="008869F3" w:rsidRPr="008869F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869F3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8869F3" w:rsidP="008869F3" w:rsidR="008869F3" w:rsidRPr="008869F3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jc w:val="center"/>
        <w:rPr>
          <w:rFonts w:cs="Times New Roman" w:eastAsia="Times New Roman"/>
          <w:lang w:eastAsia="hr-HR"/>
        </w:rPr>
      </w:pPr>
      <w:r w:rsidRPr="008869F3">
        <w:rPr>
          <w:rFonts w:cs="Times New Roman" w:eastAsia="Times New Roman"/>
          <w:lang w:eastAsia="hr-HR"/>
        </w:rPr>
        <w:t>Obrazloženje</w:t>
      </w:r>
    </w:p>
    <w:p w:rsidRDefault="008869F3" w:rsidP="008869F3" w:rsidR="008869F3" w:rsidRPr="008869F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jc w:val="both"/>
        <w:rPr>
          <w:rFonts w:cs="Times New Roman" w:eastAsia="Times New Roman"/>
          <w:lang w:eastAsia="hr-HR"/>
        </w:rPr>
      </w:pPr>
      <w:r w:rsidRPr="008869F3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16. prosinca 2015. godine Zahtjev za provedbu skraćenog stečajnog postupka (Zahtjev) nad Dužnikom: UDOVIČIĆ d.o.o. za arhitekturu i građevinarstvo, Split,  Poljička Cesta 2.</w:t>
      </w:r>
    </w:p>
    <w:p w:rsidRDefault="008869F3" w:rsidP="008869F3" w:rsidR="008869F3" w:rsidRPr="008869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69F3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680 dana, u ukupnom iznosu od: 1.659,66 kn, kao i da prema podacima koji su dostavljeni od Hrvatskog zavoda za mirovinskog osiguranje, Dužnik nema zaposlenih.</w:t>
      </w:r>
    </w:p>
    <w:p w:rsidRDefault="008869F3" w:rsidP="008869F3" w:rsidR="008869F3" w:rsidRPr="008869F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869F3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8869F3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8869F3">
        <w:rPr>
          <w:rFonts w:cs="Times New Roman" w:eastAsia="Times New Roman"/>
          <w:b/>
          <w:lang w:eastAsia="hr-HR" w:val="en-AU"/>
        </w:rPr>
        <w:t xml:space="preserve">Broj: 14. </w:t>
      </w:r>
      <w:r w:rsidRPr="008869F3">
        <w:rPr>
          <w:rFonts w:cs="Times New Roman" w:eastAsia="Times New Roman"/>
          <w:b/>
          <w:lang w:eastAsia="hr-HR"/>
        </w:rPr>
        <w:t>St-2830/2015.</w:t>
      </w:r>
    </w:p>
    <w:p w:rsidRDefault="008869F3" w:rsidP="008869F3" w:rsidR="008869F3" w:rsidRPr="008869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69F3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8869F3">
        <w:rPr>
          <w:rFonts w:cs="Times New Roman" w:eastAsia="Times New Roman"/>
          <w:i/>
          <w:lang w:eastAsia="hr-HR"/>
        </w:rPr>
        <w:t>Narodne novine</w:t>
      </w:r>
      <w:r w:rsidRPr="008869F3">
        <w:rPr>
          <w:rFonts w:cs="Times New Roman" w:eastAsia="Times New Roman"/>
          <w:lang w:eastAsia="hr-HR"/>
        </w:rPr>
        <w:t>, broj: 71/15., dalje: SZ), ovaj Sud je 17.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8869F3" w:rsidP="008869F3" w:rsidR="008869F3" w:rsidRPr="008869F3">
      <w:pPr>
        <w:spacing w:after="0"/>
        <w:jc w:val="both"/>
        <w:rPr>
          <w:rFonts w:cs="Times New Roman" w:eastAsia="Times New Roman"/>
          <w:lang w:eastAsia="hr-HR"/>
        </w:rPr>
      </w:pPr>
      <w:r w:rsidRPr="008869F3">
        <w:rPr>
          <w:rFonts w:cs="Times New Roman" w:eastAsia="Times New Roman"/>
          <w:lang w:eastAsia="hr-HR"/>
        </w:rPr>
        <w:tab/>
      </w:r>
    </w:p>
    <w:p w:rsidRDefault="008869F3" w:rsidP="008869F3" w:rsidR="008869F3" w:rsidRPr="008869F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69F3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8869F3" w:rsidP="008869F3" w:rsidR="008869F3" w:rsidRPr="008869F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69F3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8869F3" w:rsidP="008869F3" w:rsidR="008869F3" w:rsidRPr="008869F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69F3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8869F3" w:rsidP="008869F3" w:rsidR="008869F3" w:rsidRPr="008869F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69F3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8869F3" w:rsidP="008869F3" w:rsidR="008869F3" w:rsidRPr="008869F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jc w:val="both"/>
        <w:rPr>
          <w:rFonts w:cs="Times New Roman" w:eastAsia="Times New Roman"/>
          <w:lang w:eastAsia="hr-HR"/>
        </w:rPr>
      </w:pPr>
      <w:r w:rsidRPr="008869F3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8869F3" w:rsidP="008869F3" w:rsidR="008869F3" w:rsidRPr="008869F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8869F3">
        <w:rPr>
          <w:rFonts w:cs="Times New Roman" w:eastAsia="Times New Roman"/>
          <w:lang w:eastAsia="hr-HR"/>
        </w:rPr>
        <w:t>U Splitu, 01. prosinca 2016. godine</w:t>
      </w:r>
    </w:p>
    <w:p w:rsidRDefault="008869F3" w:rsidP="008869F3" w:rsidR="008869F3" w:rsidRPr="008869F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869F3">
        <w:rPr>
          <w:rFonts w:cs="Times New Roman" w:eastAsia="Times New Roman"/>
          <w:lang w:eastAsia="hr-HR"/>
        </w:rPr>
        <w:t>S U D A C</w:t>
      </w:r>
    </w:p>
    <w:p w:rsidRDefault="008869F3" w:rsidP="008869F3" w:rsidR="008869F3" w:rsidRPr="008869F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869F3">
        <w:rPr>
          <w:rFonts w:cs="Times New Roman" w:eastAsia="Times New Roman"/>
          <w:lang w:eastAsia="hr-HR"/>
        </w:rPr>
        <w:t>Jozo Ćaleta</w:t>
      </w:r>
    </w:p>
    <w:p w:rsidRDefault="008869F3" w:rsidP="008869F3" w:rsidR="008869F3" w:rsidRPr="008869F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869F3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8869F3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8869F3">
        <w:rPr>
          <w:rFonts w:cs="Times New Roman" w:eastAsia="Times New Roman"/>
          <w:b/>
          <w:lang w:eastAsia="hr-HR" w:val="en-AU"/>
        </w:rPr>
        <w:t xml:space="preserve">Broj: 14. </w:t>
      </w:r>
      <w:r w:rsidRPr="008869F3">
        <w:rPr>
          <w:rFonts w:cs="Times New Roman" w:eastAsia="Times New Roman"/>
          <w:b/>
          <w:lang w:eastAsia="hr-HR"/>
        </w:rPr>
        <w:t>St-2830/2015.</w:t>
      </w:r>
    </w:p>
    <w:p w:rsidRDefault="008869F3" w:rsidP="008869F3" w:rsidR="008869F3" w:rsidRPr="008869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jc w:val="both"/>
        <w:rPr>
          <w:rFonts w:cs="Times New Roman" w:eastAsia="Times New Roman"/>
          <w:lang w:eastAsia="hr-HR"/>
        </w:rPr>
      </w:pPr>
      <w:r w:rsidRPr="008869F3">
        <w:rPr>
          <w:rFonts w:cs="Times New Roman" w:eastAsia="Times New Roman"/>
          <w:lang w:eastAsia="hr-HR"/>
        </w:rPr>
        <w:t>POUKA O PRAVNOM LIJEKU:</w:t>
      </w:r>
    </w:p>
    <w:p w:rsidRDefault="008869F3" w:rsidP="008869F3" w:rsidR="008869F3" w:rsidRPr="008869F3">
      <w:pPr>
        <w:spacing w:after="0"/>
        <w:jc w:val="both"/>
        <w:rPr>
          <w:rFonts w:cs="Times New Roman" w:eastAsia="Times New Roman"/>
          <w:lang w:eastAsia="hr-HR"/>
        </w:rPr>
      </w:pPr>
      <w:r w:rsidRPr="008869F3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8869F3" w:rsidP="008869F3" w:rsidR="008869F3" w:rsidRPr="008869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jc w:val="both"/>
        <w:rPr>
          <w:rFonts w:cs="Times New Roman" w:eastAsia="Times New Roman"/>
          <w:lang w:eastAsia="hr-HR"/>
        </w:rPr>
      </w:pPr>
      <w:r w:rsidRPr="008869F3">
        <w:rPr>
          <w:rFonts w:cs="Times New Roman" w:eastAsia="Times New Roman"/>
          <w:lang w:eastAsia="hr-HR"/>
        </w:rPr>
        <w:t>DNA:</w:t>
      </w:r>
    </w:p>
    <w:p w:rsidRDefault="008869F3" w:rsidP="008869F3" w:rsidR="008869F3" w:rsidRPr="008869F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869F3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8869F3" w:rsidP="008869F3" w:rsidR="008869F3" w:rsidRPr="008869F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869F3">
        <w:rPr>
          <w:rFonts w:cs="Times New Roman" w:eastAsia="Times New Roman"/>
          <w:lang w:eastAsia="hr-HR"/>
        </w:rPr>
        <w:t>Dužniku,</w:t>
      </w:r>
    </w:p>
    <w:p w:rsidRDefault="008869F3" w:rsidP="008869F3" w:rsidR="008869F3" w:rsidRPr="008869F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869F3">
        <w:rPr>
          <w:rFonts w:cs="Times New Roman" w:eastAsia="Times New Roman"/>
          <w:lang w:eastAsia="hr-HR"/>
        </w:rPr>
        <w:t xml:space="preserve">stečajnom upravitelju Ivan Gjurašić, Petrinjska 28., Zagreb, </w:t>
      </w:r>
    </w:p>
    <w:p w:rsidRDefault="008869F3" w:rsidP="008869F3" w:rsidR="008869F3" w:rsidRPr="008869F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869F3">
        <w:rPr>
          <w:rFonts w:cs="Times New Roman" w:eastAsia="Times New Roman"/>
          <w:lang w:eastAsia="hr-HR"/>
        </w:rPr>
        <w:t>Županijsko državno odvjetništvo Split,</w:t>
      </w:r>
    </w:p>
    <w:p w:rsidRDefault="008869F3" w:rsidP="008869F3" w:rsidR="008869F3" w:rsidRPr="008869F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869F3">
        <w:rPr>
          <w:rFonts w:cs="Times New Roman" w:eastAsia="Times New Roman"/>
          <w:lang w:eastAsia="hr-HR"/>
        </w:rPr>
        <w:t xml:space="preserve">Porezna uprava Split, </w:t>
      </w:r>
    </w:p>
    <w:p w:rsidRDefault="008869F3" w:rsidP="008869F3" w:rsidR="008869F3" w:rsidRPr="008869F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869F3">
        <w:rPr>
          <w:rFonts w:cs="Times New Roman" w:eastAsia="Times New Roman"/>
          <w:lang w:eastAsia="hr-HR"/>
        </w:rPr>
        <w:t>e-Oglasna ploča Suda – rok 20. dana,</w:t>
      </w:r>
    </w:p>
    <w:p w:rsidRDefault="008869F3" w:rsidP="008869F3" w:rsidR="008869F3" w:rsidRPr="008869F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869F3">
        <w:rPr>
          <w:rFonts w:cs="Times New Roman" w:eastAsia="Times New Roman"/>
          <w:lang w:eastAsia="hr-HR"/>
        </w:rPr>
        <w:t>sudski registar – nakon pravomoćnosti</w:t>
      </w:r>
    </w:p>
    <w:p w:rsidRDefault="008869F3" w:rsidP="008869F3" w:rsidR="008869F3" w:rsidRPr="008869F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869F3">
        <w:rPr>
          <w:rFonts w:cs="Times New Roman" w:eastAsia="Times New Roman"/>
          <w:lang w:eastAsia="hr-HR"/>
        </w:rPr>
        <w:t>u spis.</w:t>
      </w:r>
    </w:p>
    <w:p w:rsidRDefault="008869F3" w:rsidP="008869F3" w:rsidR="008869F3" w:rsidRPr="008869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69F3" w:rsidP="008869F3" w:rsidR="008869F3" w:rsidRPr="008869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69F3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078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St-2830/2015-5</izvorni_sadrzaj>
    <derivirana_varijabla naziv="DomainObject.Oznaka_1">St-2830/2015-5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2830</izvorni_sadrzaj>
    <derivirana_varijabla naziv="DomainObject.Predmet.Broj_1">2830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St-2830/2015</izvorni_sadrzaj>
    <derivirana_varijabla naziv="DomainObject.Predmet.OznakaBroj_1">St-2830/2015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UDOVIČIĆ d.o.o. za arhitekturu i građevinarstvo,</izvorni_sadrzaj>
    <derivirana_varijabla naziv="DomainObject.Predmet.ProtustrankaFormated_1">  UDOVIČIĆ d.o.o. za arhitekturu i građevinarstvo,</derivirana_varijabla>
  </DomainObject.Predmet.ProtustrankaFormated>
  <DomainObject.Predmet.ProtustrankaFormatedOIB>
    <izvorni_sadrzaj>  UDOVIČIĆ d.o.o. za arhitekturu i građevinarstvo,, OIB 75732423926</izvorni_sadrzaj>
    <derivirana_varijabla naziv="DomainObject.Predmet.ProtustrankaFormatedOIB_1">  UDOVIČIĆ d.o.o. za arhitekturu i građevinarstvo,, OIB 75732423926</derivirana_varijabla>
  </DomainObject.Predmet.ProtustrankaFormatedOIB>
  <DomainObject.Predmet.ProtustrankaFormatedWithAdress>
    <izvorni_sadrzaj> UDOVIČIĆ d.o.o. za arhitekturu i građevinarstvo,, Poljička Cesta 2, 21000 Split</izvorni_sadrzaj>
    <derivirana_varijabla naziv="DomainObject.Predmet.ProtustrankaFormatedWithAdress_1"> UDOVIČIĆ d.o.o. za arhitekturu i građevinarstvo,, Poljička Cesta 2, 21000 Split</derivirana_varijabla>
  </DomainObject.Predmet.ProtustrankaFormatedWithAdress>
  <DomainObject.Predmet.ProtustrankaFormatedWithAdressOIB>
    <izvorni_sadrzaj> UDOVIČIĆ d.o.o. za arhitekturu i građevinarstvo,, OIB 75732423926, Poljička Cesta 2, 21000 Split</izvorni_sadrzaj>
    <derivirana_varijabla naziv="DomainObject.Predmet.ProtustrankaFormatedWithAdressOIB_1"> UDOVIČIĆ d.o.o. za arhitekturu i građevinarstvo,, OIB 75732423926, Poljička Cesta 2, 21000 Split</derivirana_varijabla>
  </DomainObject.Predmet.ProtustrankaFormatedWithAdressOIB>
  <DomainObject.Predmet.ProtustrankaWithAdress>
    <izvorni_sadrzaj>UDOVIČIĆ d.o.o. za arhitekturu i građevinarstvo, Poljička Cesta 2, 21000 Split</izvorni_sadrzaj>
    <derivirana_varijabla naziv="DomainObject.Predmet.ProtustrankaWithAdress_1">UDOVIČIĆ d.o.o. za arhitekturu i građevinarstvo, Poljička Cesta 2, 21000 Split</derivirana_varijabla>
  </DomainObject.Predmet.ProtustrankaWithAdress>
  <DomainObject.Predmet.ProtustrankaWithAdressOIB>
    <izvorni_sadrzaj>UDOVIČIĆ d.o.o. za arhitekturu i građevinarstvo,, OIB 75732423926, Poljička Cesta 2, 21000 Split</izvorni_sadrzaj>
    <derivirana_varijabla naziv="DomainObject.Predmet.ProtustrankaWithAdressOIB_1">UDOVIČIĆ d.o.o. za arhitekturu i građevinarstvo,, OIB 75732423926, Poljička Cesta 2, 21000 Split</derivirana_varijabla>
  </DomainObject.Predmet.ProtustrankaWithAdressOIB>
  <DomainObject.Predmet.ProtustrankaNazivFormated>
    <izvorni_sadrzaj>UDOVIČIĆ d.o.o. za arhitekturu i građevinarstvo,</izvorni_sadrzaj>
    <derivirana_varijabla naziv="DomainObject.Predmet.ProtustrankaNazivFormated_1">UDOVIČIĆ d.o.o. za arhitekturu i građevinarstvo,</derivirana_varijabla>
  </DomainObject.Predmet.ProtustrankaNazivFormated>
  <DomainObject.Predmet.ProtustrankaNazivFormatedOIB>
    <izvorni_sadrzaj>UDOVIČIĆ d.o.o. za arhitekturu i građevinarstvo,, OIB 75732423926</izvorni_sadrzaj>
    <derivirana_varijabla naziv="DomainObject.Predmet.ProtustrankaNazivFormatedOIB_1">UDOVIČIĆ d.o.o. za arhitekturu i građevinarstvo,, OIB 75732423926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1659.66</izvorni_sadrzaj>
    <derivirana_varijabla naziv="DomainObject.Predmet.TrenutnaVrijednost_1">1659.66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UDOVIČIĆ d.o.o. za arhitekturu i građevinarstvo,</item>
    </izvorni_sadrzaj>
    <derivirana_varijabla naziv="DomainObject.Predmet.ProtuStrankaListFormated_1">
      <item>UDOVIČIĆ d.o.o. za arhitekturu i građevinarstvo,</item>
    </derivirana_varijabla>
  </DomainObject.Predmet.ProtuStrankaListFormated>
  <DomainObject.Predmet.ProtuStrankaListFormatedOIB>
    <izvorni_sadrzaj>
      <item>UDOVIČIĆ d.o.o. za arhitekturu i građevinarstvo,, OIB 75732423926</item>
    </izvorni_sadrzaj>
    <derivirana_varijabla naziv="DomainObject.Predmet.ProtuStrankaListFormatedOIB_1">
      <item>UDOVIČIĆ d.o.o. za arhitekturu i građevinarstvo,, OIB 75732423926</item>
    </derivirana_varijabla>
  </DomainObject.Predmet.ProtuStrankaListFormatedOIB>
  <DomainObject.Predmet.ProtuStrankaListFormatedWithAdress>
    <izvorni_sadrzaj>
      <item>UDOVIČIĆ d.o.o. za arhitekturu i građevinarstvo,, Poljička Cesta 2, 21000 Split</item>
    </izvorni_sadrzaj>
    <derivirana_varijabla naziv="DomainObject.Predmet.ProtuStrankaListFormatedWithAdress_1">
      <item>UDOVIČIĆ d.o.o. za arhitekturu i građevinarstvo,, Poljička Cesta 2, 21000 Split</item>
    </derivirana_varijabla>
  </DomainObject.Predmet.ProtuStrankaListFormatedWithAdress>
  <DomainObject.Predmet.ProtuStrankaListFormatedWithAdressOIB>
    <izvorni_sadrzaj>
      <item>UDOVIČIĆ d.o.o. za arhitekturu i građevinarstvo,, OIB 75732423926, Poljička Cesta 2, 21000 Split</item>
    </izvorni_sadrzaj>
    <derivirana_varijabla naziv="DomainObject.Predmet.ProtuStrankaListFormatedWithAdressOIB_1">
      <item>UDOVIČIĆ d.o.o. za arhitekturu i građevinarstvo,, OIB 75732423926, Poljička Cesta 2, 21000 Split</item>
    </derivirana_varijabla>
  </DomainObject.Predmet.ProtuStrankaListFormatedWithAdressOIB>
  <DomainObject.Predmet.ProtuStrankaListNazivFormated>
    <izvorni_sadrzaj>
      <item>UDOVIČIĆ d.o.o. za arhitekturu i građevinarstvo,</item>
    </izvorni_sadrzaj>
    <derivirana_varijabla naziv="DomainObject.Predmet.ProtuStrankaListNazivFormated_1">
      <item>UDOVIČIĆ d.o.o. za arhitekturu i građevinarstvo,</item>
    </derivirana_varijabla>
  </DomainObject.Predmet.ProtuStrankaListNazivFormated>
  <DomainObject.Predmet.ProtuStrankaListNazivFormatedOIB>
    <izvorni_sadrzaj>
      <item>UDOVIČIĆ d.o.o. za arhitekturu i građevinarstvo,, OIB 75732423926</item>
    </izvorni_sadrzaj>
    <derivirana_varijabla naziv="DomainObject.Predmet.ProtuStrankaListNazivFormatedOIB_1">
      <item>UDOVIČIĆ d.o.o. za arhitekturu i građevinarstvo,, OIB 75732423926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>St-2830/2015-5</izvorni_sadrzaj>
    <derivirana_varijabla naziv="DomainObject.PoslovniBrojDokumenta_1">St-2830/2015-5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UDOVIČIĆ d.o.o. za arhitekturu i građevinarstvo,</izvorni_sadrzaj>
    <derivirana_varijabla naziv="DomainObject.Predmet.ProtustrankaIDrugi_1">UDOVIČIĆ d.o.o. za arhitekturu i građevinarstvo,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UDOVIČIĆ d.o.o. za arhitekturu i građevinarstvo,, OIB 75732423926, Poljička Cesta 2, 21000 Split</izvorni_sadrzaj>
    <derivirana_varijabla naziv="DomainObject.Predmet.ProtustrankaIDrugiAdressOIB_1">UDOVIČIĆ d.o.o. za arhitekturu i građevinarstvo,, OIB 75732423926, Poljička Cesta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UDOVIČIĆ d.o.o. za arhitekturu i građevinarstvo,</item>
      <item>FINANCIJSKA AGENCIJA, RC SPLIT</item>
    </izvorni_sadrzaj>
    <derivirana_varijabla naziv="DomainObject.Predmet.SudioniciListNaziv_1">
      <item>UDOVIČIĆ d.o.o. za arhitekturu i građevinarstvo,</item>
      <item>FINANCIJSKA AGENCIJA, RC SPLIT</item>
    </derivirana_varijabla>
  </DomainObject.Predmet.SudioniciListNaziv>
  <DomainObject.Predmet.SudioniciListAdressOIB>
    <izvorni_sadrzaj>
      <item>UDOVIČIĆ d.o.o. za arhitekturu i građevinarstvo,, OIB 75732423926, Poljička Cesta 2,21000 Split</item>
      <item>FINANCIJSKA AGENCIJA, RC SPLIT, OIB 85821130368, Mažuranićevo šetalište 24 b,21000 Split</item>
    </izvorni_sadrzaj>
    <derivirana_varijabla naziv="DomainObject.Predmet.SudioniciListAdressOIB_1">
      <item>UDOVIČIĆ d.o.o. za arhitekturu i građevinarstvo,, OIB 75732423926, Poljička Cesta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4674C8-E50A-4BC8-95A3-E8C31BBF99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791</properties:Words>
  <properties:Characters>4245</properties:Characters>
  <properties:Lines>139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2016-12-01T12:27:00Z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St-2830/2015-5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