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3c51" w14:paraId="64c3c51" w:rsidRDefault="00355D22" w:rsidP="00355D22" w:rsidR="00355D2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D22" w:rsidP="00355D22" w:rsidR="00355D2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55D22" w:rsidP="00355D22" w:rsidR="00355D2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55D22" w:rsidP="00355D22" w:rsidR="00355D22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55D22" w:rsidP="00355D22" w:rsidR="00355D22"/>
    <w:p w:rsidRDefault="00355D22" w:rsidP="00355D22" w:rsidR="00355D2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55D22" w:rsidP="00355D22" w:rsidR="00355D2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55D22" w:rsidP="00355D22" w:rsidR="00355D2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355D22" w:rsidP="00355D22" w:rsidR="00355D2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55D22" w:rsidP="00355D22" w:rsidR="00355D2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4576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BARTHOLAMEW - JAMES d. o. o. Medulin, Pošesi 203, OIB 21875436218, MBS 040197201, 9. prosinca 2015.</w:t>
      </w:r>
    </w:p>
    <w:p w:rsidRDefault="00355D22" w:rsidP="00355D22" w:rsidR="00355D2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55D22" w:rsidP="00355D22" w:rsidR="00355D2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355D22" w:rsidP="00355D22" w:rsidR="00355D2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55D22" w:rsidP="00355D22" w:rsidR="00355D2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BARTHOLAMEW - JAMES d. o. o. Medulin, Pošesi 203, OIB 21875436218, MBS 0401972</w:t>
      </w:r>
      <w:r w:rsidR="006317B0">
        <w:rPr>
          <w:rFonts w:cs="Times New Roman" w:eastAsia="Times New Roman"/>
          <w:szCs w:val="24"/>
          <w:lang w:eastAsia="hr-HR"/>
        </w:rPr>
        <w:t>01.</w:t>
      </w:r>
    </w:p>
    <w:p w:rsidRDefault="00355D22" w:rsidP="00355D22" w:rsidR="00355D2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55D22" w:rsidP="00355D22" w:rsidR="00355D2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355D22" w:rsidP="00355D22" w:rsidR="00355D2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55D22" w:rsidP="00355D22" w:rsidR="00355D2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</w:t>
      </w:r>
      <w:r>
        <w:rPr>
          <w:rFonts w:cs="Times New Roman" w:eastAsia="Times New Roman"/>
          <w:szCs w:val="24"/>
          <w:lang w:eastAsia="hr-HR"/>
        </w:rPr>
        <w:t>444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BARTHOLAMEW - JAMES d. o. o. Medulin.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1913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3.148.194,09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355D22" w:rsidP="00355D22" w:rsidR="00355D2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55D22" w:rsidP="00355D22" w:rsidR="00355D2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355D22" w:rsidP="00355D22" w:rsidR="00355D2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55D22" w:rsidP="00355D22" w:rsidR="00355D2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9.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355D22" w:rsidP="00355D22" w:rsidR="00355D2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355D22" w:rsidP="00355D22" w:rsidR="00355D2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6317B0">
        <w:rPr>
          <w:rFonts w:cs="Times New Roman" w:eastAsia="Times New Roman"/>
          <w:szCs w:val="24"/>
          <w:lang w:eastAsia="hr-HR"/>
        </w:rPr>
        <w:t>, v. r.</w:t>
      </w:r>
    </w:p>
    <w:p w:rsidRDefault="00355D22" w:rsidP="00355D22" w:rsidR="00355D2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355D22" w:rsidP="00355D22" w:rsidR="00355D2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55D22" w:rsidP="00355D22" w:rsidR="00355D2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355D22" w:rsidP="00355D22" w:rsidR="00355D2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355D22" w:rsidP="00355D22" w:rsidR="00355D22" w:rsidRPr="00DE1C7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A84A97" w:rsidR="006706A5"/>
    <w:sectPr w:rsidSect="00511F63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D22" w:rsidP="00355D22" w:rsidR="00355D22">
      <w:r>
        <w:separator/>
      </w:r>
    </w:p>
  </w:endnote>
  <w:endnote w:id="0" w:type="continuationSeparator">
    <w:p w:rsidRDefault="00355D22" w:rsidP="00355D22" w:rsidR="00355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D22" w:rsidP="00355D22" w:rsidR="00355D22">
      <w:r>
        <w:separator/>
      </w:r>
    </w:p>
  </w:footnote>
  <w:footnote w:id="0" w:type="continuationSeparator">
    <w:p w:rsidRDefault="00355D22" w:rsidP="00355D22" w:rsidR="00355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D22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84A97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563/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D22" w:rsidP="00511F63" w:rsidR="00511F63">
    <w:pPr>
      <w:pStyle w:val="Zaglavlje"/>
      <w:jc w:val="right"/>
    </w:pPr>
    <w:r>
      <w:t>11 St-563/2015-3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5265"/>
    <w:rsid w:val="00355D22"/>
    <w:rsid w:val="004974FA"/>
    <w:rsid w:val="006317B0"/>
    <w:rsid w:val="007A5C5B"/>
    <w:rsid w:val="00895265"/>
    <w:rsid w:val="00A84A97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D2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5D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5D2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5D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D2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55D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5D2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84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A9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A9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A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A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D2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5D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5D2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5D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D2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55D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5D2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84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A9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A9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A9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A9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St-563/2015</izvorni_sadrzaj>
    <derivirana_varijabla naziv="DomainObject.Predmet.OznakaBroj_1">St-563/2015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BARTHOLAMEW - JAMES d.o.o. Medulin</izvorni_sadrzaj>
    <derivirana_varijabla naziv="DomainObject.Predmet.ProtustrankaFormated_1">  BARTHOLAMEW - JAMES d.o.o. Medulin</derivirana_varijabla>
  </DomainObject.Predmet.ProtustrankaFormated>
  <DomainObject.Predmet.ProtustrankaFormatedOIB>
    <izvorni_sadrzaj>  BARTHOLAMEW - JAMES d.o.o. Medulin, OIB 21875436218</izvorni_sadrzaj>
    <derivirana_varijabla naziv="DomainObject.Predmet.ProtustrankaFormatedOIB_1">  BARTHOLAMEW - JAMES d.o.o. Medulin, OIB 21875436218</derivirana_varijabla>
  </DomainObject.Predmet.ProtustrankaFormatedOIB>
  <DomainObject.Predmet.ProtustrankaFormatedWithAdress>
    <izvorni_sadrzaj> BARTHOLAMEW - JAMES d.o.o. Medulin, Pošesi 203, 52100 Medulin</izvorni_sadrzaj>
    <derivirana_varijabla naziv="DomainObject.Predmet.ProtustrankaFormatedWithAdress_1"> BARTHOLAMEW - JAMES d.o.o. Medulin, Pošesi 203, 52100 Medulin</derivirana_varijabla>
  </DomainObject.Predmet.ProtustrankaFormatedWithAdress>
  <DomainObject.Predmet.ProtustrankaFormatedWithAdressOIB>
    <izvorni_sadrzaj> BARTHOLAMEW - JAMES d.o.o. Medulin, OIB 21875436218, Pošesi 203, 52100 Medulin</izvorni_sadrzaj>
    <derivirana_varijabla naziv="DomainObject.Predmet.ProtustrankaFormatedWithAdressOIB_1"> BARTHOLAMEW - JAMES d.o.o. Medulin, OIB 21875436218, Pošesi 203, 52100 Medulin</derivirana_varijabla>
  </DomainObject.Predmet.ProtustrankaFormatedWithAdressOIB>
  <DomainObject.Predmet.ProtustrankaWithAdress>
    <izvorni_sadrzaj>BARTHOLAMEW - JAMES d.o.o. Medulin Pošesi 203, 52100 Medulin</izvorni_sadrzaj>
    <derivirana_varijabla naziv="DomainObject.Predmet.ProtustrankaWithAdress_1">BARTHOLAMEW - JAMES d.o.o. Medulin Pošesi 203, 52100 Medulin</derivirana_varijabla>
  </DomainObject.Predmet.ProtustrankaWithAdress>
  <DomainObject.Predmet.ProtustrankaWithAdressOIB>
    <izvorni_sadrzaj>BARTHOLAMEW - JAMES d.o.o. Medulin, OIB 21875436218, Pošesi 203, 52100 Medulin</izvorni_sadrzaj>
    <derivirana_varijabla naziv="DomainObject.Predmet.ProtustrankaWithAdressOIB_1">BARTHOLAMEW - JAMES d.o.o. Medulin, OIB 21875436218, Pošesi 203, 52100 Medulin</derivirana_varijabla>
  </DomainObject.Predmet.ProtustrankaWithAdressOIB>
  <DomainObject.Predmet.ProtustrankaNazivFormated>
    <izvorni_sadrzaj>BARTHOLAMEW - JAMES d.o.o. Medulin</izvorni_sadrzaj>
    <derivirana_varijabla naziv="DomainObject.Predmet.ProtustrankaNazivFormated_1">BARTHOLAMEW - JAMES d.o.o. Medulin</derivirana_varijabla>
  </DomainObject.Predmet.ProtustrankaNazivFormated>
  <DomainObject.Predmet.ProtustrankaNazivFormatedOIB>
    <izvorni_sadrzaj>BARTHOLAMEW - JAMES d.o.o. Medulin, OIB 21875436218</izvorni_sadrzaj>
    <derivirana_varijabla naziv="DomainObject.Predmet.ProtustrankaNazivFormatedOIB_1">BARTHOLAMEW - JAMES d.o.o. Medulin, OIB 21875436218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Ulica grada Vukovara 70, Zagreb</izvorni_sadrzaj>
    <derivirana_varijabla naziv="DomainObject.Predmet.StrankaFormatedWithAdress_1"> FINANCIJSKA AGENCIJA, RC RIJEKA, PODRUŽNICA PULA, Ulica grada Vukovara 70, Zagreb</derivirana_varijabla>
  </DomainObject.Predmet.StrankaFormatedWithAdress>
  <DomainObject.Predmet.StrankaFormatedWithAdressOIB>
    <izvorni_sadrzaj> FINANCIJSKA AGENCIJA, RC RIJEKA, PODRUŽNICA PULA, OIB 85821130368, Ulica grada Vukovara 70, Zagreb</izvorni_sadrzaj>
    <derivirana_varijabla naziv="DomainObject.Predmet.StrankaFormatedWithAdressOIB_1"> FINANCIJSKA AGENCIJA, RC RIJEKA, PODRUŽNICA PULA, OIB 85821130368, Ulica grada Vukovara 70, Zagreb</derivirana_varijabla>
  </DomainObject.Predmet.StrankaFormatedWithAdressOIB>
  <DomainObject.Predmet.StrankaWithAdress>
    <izvorni_sadrzaj>FINANCIJSKA AGENCIJA, RC RIJEKA, PODRUŽNICA PULA Ulica grada Vukovara 70,Zagreb</izvorni_sadrzaj>
    <derivirana_varijabla naziv="DomainObject.Predmet.StrankaWithAdress_1">FINANCIJSKA AGENCIJA, RC RIJEKA, PODRUŽNICA PULA Ulica grada Vukovara 70,Zagreb</derivirana_varijabla>
  </DomainObject.Predmet.StrankaWithAdress>
  <DomainObject.Predmet.StrankaWithAdressOIB>
    <izvorni_sadrzaj>FINANCIJSKA AGENCIJA, RC RIJEKA, PODRUŽNICA PULA, OIB 85821130368, Ulica grada Vukovara 70,Zagreb</izvorni_sadrzaj>
    <derivirana_varijabla naziv="DomainObject.Predmet.StrankaWithAdressOIB_1">FINANCIJSKA AGENCIJA, RC RIJEKA, PODRUŽNICA PULA, OIB 85821130368, Ulica grada Vukovara 70,Zagreb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3148194.09</izvorni_sadrzaj>
    <derivirana_varijabla naziv="DomainObject.Predmet.TrenutnaVrijednost_1">3148194.09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Ulica grada Vukovara 70, Zagreb</item>
    </izvorni_sadrzaj>
    <derivirana_varijabla naziv="DomainObject.Predmet.StrankaListFormatedWithAdress_1">
      <item>FINANCIJSKA AGENCIJA, RC RIJEKA, PODRUŽNICA PULA, Ulica grada Vukovara 70, Zagreb</item>
    </derivirana_varijabla>
  </DomainObject.Predmet.StrankaListFormatedWithAdress>
  <DomainObject.Predmet.StrankaListFormatedWithAdressOIB>
    <izvorni_sadrzaj>
      <item>FINANCIJSKA AGENCIJA, RC RIJEKA, PODRUŽNICA PULA, OIB 85821130368, Ulica grada Vukovara 70, Zagreb</item>
    </izvorni_sadrzaj>
    <derivirana_varijabla naziv="DomainObject.Predmet.StrankaListFormatedWithAdressOIB_1">
      <item>FINANCIJSKA AGENCIJA, RC RIJEKA, PODRUŽNICA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BARTHOLAMEW - JAMES d.o.o. Medulin</item>
    </izvorni_sadrzaj>
    <derivirana_varijabla naziv="DomainObject.Predmet.ProtuStrankaListFormated_1">
      <item>BARTHOLAMEW - JAMES d.o.o. Medulin</item>
    </derivirana_varijabla>
  </DomainObject.Predmet.ProtuStrankaListFormated>
  <DomainObject.Predmet.ProtuStrankaListFormatedOIB>
    <izvorni_sadrzaj>
      <item>BARTHOLAMEW - JAMES d.o.o. Medulin, OIB 21875436218</item>
    </izvorni_sadrzaj>
    <derivirana_varijabla naziv="DomainObject.Predmet.ProtuStrankaListFormatedOIB_1">
      <item>BARTHOLAMEW - JAMES d.o.o. Medulin, OIB 21875436218</item>
    </derivirana_varijabla>
  </DomainObject.Predmet.ProtuStrankaListFormatedOIB>
  <DomainObject.Predmet.ProtuStrankaListFormatedWithAdress>
    <izvorni_sadrzaj>
      <item>BARTHOLAMEW - JAMES d.o.o. Medulin, Pošesi 203, 52100 Medulin</item>
    </izvorni_sadrzaj>
    <derivirana_varijabla naziv="DomainObject.Predmet.ProtuStrankaListFormatedWithAdress_1">
      <item>BARTHOLAMEW - JAMES d.o.o. Medulin, Pošesi 203, 52100 Medulin</item>
    </derivirana_varijabla>
  </DomainObject.Predmet.ProtuStrankaListFormatedWithAdress>
  <DomainObject.Predmet.ProtuStrankaListFormatedWithAdressOIB>
    <izvorni_sadrzaj>
      <item>BARTHOLAMEW - JAMES d.o.o. Medulin, OIB 21875436218, Pošesi 203, 52100 Medulin</item>
    </izvorni_sadrzaj>
    <derivirana_varijabla naziv="DomainObject.Predmet.ProtuStrankaListFormatedWithAdressOIB_1">
      <item>BARTHOLAMEW - JAMES d.o.o. Medulin, OIB 21875436218, Pošesi 203, 52100 Medulin</item>
    </derivirana_varijabla>
  </DomainObject.Predmet.ProtuStrankaListFormatedWithAdressOIB>
  <DomainObject.Predmet.ProtuStrankaListNazivFormated>
    <izvorni_sadrzaj>
      <item>BARTHOLAMEW - JAMES d.o.o. Medulin</item>
    </izvorni_sadrzaj>
    <derivirana_varijabla naziv="DomainObject.Predmet.ProtuStrankaListNazivFormated_1">
      <item>BARTHOLAMEW - JAMES d.o.o. Medulin</item>
    </derivirana_varijabla>
  </DomainObject.Predmet.ProtuStrankaListNazivFormated>
  <DomainObject.Predmet.ProtuStrankaListNazivFormatedOIB>
    <izvorni_sadrzaj>
      <item>BARTHOLAMEW - JAMES d.o.o. Medulin, OIB 21875436218</item>
    </izvorni_sadrzaj>
    <derivirana_varijabla naziv="DomainObject.Predmet.ProtuStrankaListNazivFormatedOIB_1">
      <item>BARTHOLAMEW - JAMES d.o.o. Medulin, OIB 21875436218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BARTHOLAMEW - JAMES d.o.o. Medulin</izvorni_sadrzaj>
    <derivirana_varijabla naziv="DomainObject.Predmet.ProtustrankaIDrugi_1">BARTHOLAMEW - JAMES d.o.o. Medulin</derivirana_varijabla>
  </DomainObject.Predmet.ProtustrankaIDrugi>
  <DomainObject.Predmet.StrankaIDrugiAdressOIB>
    <izvorni_sadrzaj>FINANCIJSKA AGENCIJA, RC RIJEKA, PODRUŽNICA PULA, OIB 85821130368, Ulica grada Vukovara 70, Zagreb</izvorni_sadrzaj>
    <derivirana_varijabla naziv="DomainObject.Predmet.StrankaIDrugiAdressOIB_1">FINANCIJSKA AGENCIJA, RC RIJEKA, PODRUŽNICA PULA, OIB 85821130368, Ulica grada Vukovara 70, Zagreb</derivirana_varijabla>
  </DomainObject.Predmet.StrankaIDrugiAdressOIB>
  <DomainObject.Predmet.ProtustrankaIDrugiAdressOIB>
    <izvorni_sadrzaj>BARTHOLAMEW - JAMES d.o.o. Medulin, OIB 21875436218, Pošesi 203, 52100 Medulin</izvorni_sadrzaj>
    <derivirana_varijabla naziv="DomainObject.Predmet.ProtustrankaIDrugiAdressOIB_1">BARTHOLAMEW - JAMES d.o.o. Medulin, OIB 21875436218, Pošesi 203,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</item>
      <item>BARTHOLAMEW - JAMES d.o.o. Medulin</item>
    </izvorni_sadrzaj>
    <derivirana_varijabla naziv="DomainObject.Predmet.SudioniciListNaziv_1">
      <item>FINANCIJSKA AGENCIJA, RC RIJEKA, PODRUŽNICA PULA</item>
      <item>BARTHOLAMEW - JAMES d.o.o. Medulin</item>
    </derivirana_varijabla>
  </DomainObject.Predmet.SudioniciListNaziv>
  <DomainObject.Predmet.SudioniciListAdressOIB>
    <izvorni_sadrzaj>
      <item>FINANCIJSKA AGENCIJA, RC RIJEKA, PODRUŽNICA PULA, OIB 85821130368, Ulica grada Vukovara 70,Zagreb</item>
      <item>BARTHOLAMEW - JAMES d.o.o. Medulin, OIB 21875436218, Pošesi 203,52100 Medulin</item>
    </izvorni_sadrzaj>
    <derivirana_varijabla naziv="DomainObject.Predmet.SudioniciListAdressOIB_1">
      <item>FINANCIJSKA AGENCIJA, RC RIJEKA, PODRUŽNICA PULA, OIB 85821130368, Ulica grada Vukovara 70,Zagreb</item>
      <item>BARTHOLAMEW - JAMES d.o.o. Medulin, OIB 21875436218, Pošesi 203,52100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21875436218</item>
    </izvorni_sadrzaj>
    <derivirana_varijabla naziv="DomainObject.Predmet.SudioniciListNazivOIB_1">
      <item>, OIB 85821130368</item>
      <item>, OIB 21875436218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2035</properties:Characters>
  <properties:Lines>50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2015-12-09T08:09:00Z</dcterms:created>
  <dc:creator>Mihaela Kaligari</dc:creator>
  <dc:description/>
  <cp:keywords/>
  <cp:lastModifiedBy>Sanja Prodan</cp:lastModifiedBy>
  <cp:lastPrinted>2015-12-17T09:35:00Z</cp:lastPrinted>
  <dcterms:modified xmlns:xsi="http://www.w3.org/2001/XMLSchema-instance" xsi:type="dcterms:W3CDTF">2015-12-17T09:35:00Z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