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33a6d" w14:paraId="2c33a6d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7A0900" w:rsidRPr="007A0900">
        <w:t>KALIN USLUGE d.o.o., OIB: 66712410735, Kaštel Novi, Gaje Radunića 12</w:t>
      </w:r>
      <w:r w:rsidRPr="001045D2">
        <w:t xml:space="preserve">, dana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F50341">
        <w:t>26</w:t>
      </w:r>
      <w:r>
        <w:t>. lipnja 2017</w:t>
      </w:r>
      <w:r w:rsidR="007F6FFF">
        <w:t xml:space="preserve">. godine sa početkom u </w:t>
      </w:r>
      <w:r w:rsidR="007A0900">
        <w:t>1</w:t>
      </w:r>
      <w:r w:rsidR="000A50A6">
        <w:t>0</w:t>
      </w:r>
      <w:r w:rsidR="00A17B3D">
        <w:t>:</w:t>
      </w:r>
      <w:r w:rsidR="007A0900">
        <w:t>0</w:t>
      </w:r>
      <w:r w:rsidR="0010243E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F50341">
        <w:t>25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0F5C87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</w:r>
      <w:r w:rsidR="00A17B3D">
        <w:rPr>
          <w:rFonts w:cstheme="minorBidi" w:eastAsiaTheme="minorHAnsi"/>
          <w:szCs w:val="22"/>
          <w:lang w:eastAsia="en-US"/>
        </w:rPr>
        <w:t>m</w:t>
      </w:r>
      <w:r w:rsidR="000F5C87" w:rsidRPr="000F5C87">
        <w:rPr>
          <w:rFonts w:cstheme="minorBidi" w:eastAsiaTheme="minorHAnsi"/>
          <w:szCs w:val="22"/>
          <w:lang w:eastAsia="en-US"/>
        </w:rPr>
        <w:t xml:space="preserve">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10243E">
      <w:t>15</w:t>
    </w:r>
    <w:r w:rsidR="007A0900">
      <w:t>31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A50A6"/>
    <w:rsid w:val="000D3459"/>
    <w:rsid w:val="000F5C87"/>
    <w:rsid w:val="0010243E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718C3"/>
    <w:rsid w:val="00496761"/>
    <w:rsid w:val="004978A7"/>
    <w:rsid w:val="004A019C"/>
    <w:rsid w:val="004A7A8D"/>
    <w:rsid w:val="004D4E07"/>
    <w:rsid w:val="004E6A3C"/>
    <w:rsid w:val="004F4308"/>
    <w:rsid w:val="00543C51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0900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801B3"/>
    <w:rsid w:val="00996677"/>
    <w:rsid w:val="009B3D31"/>
    <w:rsid w:val="009B4A11"/>
    <w:rsid w:val="009B6B77"/>
    <w:rsid w:val="009C47EF"/>
    <w:rsid w:val="009C50E9"/>
    <w:rsid w:val="009E30C6"/>
    <w:rsid w:val="009F066F"/>
    <w:rsid w:val="009F7F23"/>
    <w:rsid w:val="00A17B3D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BE27C2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672F5"/>
    <w:rsid w:val="00E74386"/>
    <w:rsid w:val="00E85570"/>
    <w:rsid w:val="00E86D95"/>
    <w:rsid w:val="00ED049F"/>
    <w:rsid w:val="00ED29AB"/>
    <w:rsid w:val="00F134CD"/>
    <w:rsid w:val="00F41932"/>
    <w:rsid w:val="00F46E76"/>
    <w:rsid w:val="00F50341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2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2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2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2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2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72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2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2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2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2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KALIN USLUGE  d.o.o. za graditeljstvo, usluge i trgovinu</izvorni_sadrzaj>
    <derivirana_varijabla naziv="DomainObject.Predmet.ProtustrankaFormated_1">  KALIN USLUGE  d.o.o. za graditeljstvo, usluge i trgovinu</derivirana_varijabla>
  </DomainObject.Predmet.ProtustrankaFormated>
  <DomainObject.Predmet.ProtustrankaFormatedOIB>
    <izvorni_sadrzaj>  KALIN USLUGE  d.o.o. za graditeljstvo, usluge i trgovinu, OIB 66712410735</izvorni_sadrzaj>
    <derivirana_varijabla naziv="DomainObject.Predmet.ProtustrankaFormatedOIB_1">  KALIN USLUGE  d.o.o. za graditeljstvo, usluge i trgovinu, OIB 66712410735</derivirana_varijabla>
  </DomainObject.Predmet.ProtustrankaFormatedOIB>
  <DomainObject.Predmet.ProtustrankaFormatedWithAdress>
    <izvorni_sadrzaj> KALIN USLUGE  d.o.o. za graditeljstvo, usluge i trgovinu, Gaje Radunića 12, 21217 Kaštel Novi</izvorni_sadrzaj>
    <derivirana_varijabla naziv="DomainObject.Predmet.ProtustrankaFormatedWithAdress_1"> KALIN USLUGE  d.o.o. za graditeljstvo, usluge i trgovinu, Gaje Radunića 12, 21217 Kaštel Novi</derivirana_varijabla>
  </DomainObject.Predmet.ProtustrankaFormatedWithAdress>
  <DomainObject.Predmet.ProtustrankaFormatedWithAdressOIB>
    <izvorni_sadrzaj> KALIN USLUGE  d.o.o. za graditeljstvo, usluge i trgovinu, OIB 66712410735, Gaje Radunića 12, 21217 Kaštel Novi</izvorni_sadrzaj>
    <derivirana_varijabla naziv="DomainObject.Predmet.ProtustrankaFormatedWithAdressOIB_1"> KALIN USLUGE  d.o.o. za graditeljstvo, usluge i trgovinu, OIB 66712410735, Gaje Radunića 12, 21217 Kaštel Novi</derivirana_varijabla>
  </DomainObject.Predmet.ProtustrankaFormatedWithAdressOIB>
  <DomainObject.Predmet.ProtustrankaWithAdress>
    <izvorni_sadrzaj>KALIN USLUGE  d.o.o. za graditeljstvo, usluge i trgovinu Gaje Radunića 12, 21217 Kaštel Novi</izvorni_sadrzaj>
    <derivirana_varijabla naziv="DomainObject.Predmet.ProtustrankaWithAdress_1">KALIN USLUGE  d.o.o. za graditeljstvo, usluge i trgovinu Gaje Radunića 12, 21217 Kaštel Novi</derivirana_varijabla>
  </DomainObject.Predmet.ProtustrankaWithAdress>
  <DomainObject.Predmet.ProtustrankaWithAdressOIB>
    <izvorni_sadrzaj>KALIN USLUGE  d.o.o. za graditeljstvo, usluge i trgovinu, OIB 66712410735, Gaje Radunića 12, 21217 Kaštel Novi</izvorni_sadrzaj>
    <derivirana_varijabla naziv="DomainObject.Predmet.ProtustrankaWithAdressOIB_1">KALIN USLUGE  d.o.o. za graditeljstvo, usluge i trgovinu, OIB 66712410735, Gaje Radunića 12, 21217 Kaštel Novi</derivirana_varijabla>
  </DomainObject.Predmet.ProtustrankaWithAdressOIB>
  <DomainObject.Predmet.ProtustrankaNazivFormated>
    <izvorni_sadrzaj>KALIN USLUGE  d.o.o. za graditeljstvo, usluge i trgovinu</izvorni_sadrzaj>
    <derivirana_varijabla naziv="DomainObject.Predmet.ProtustrankaNazivFormated_1">KALIN USLUGE  d.o.o. za graditeljstvo, usluge i trgovinu</derivirana_varijabla>
  </DomainObject.Predmet.ProtustrankaNazivFormated>
  <DomainObject.Predmet.ProtustrankaNazivFormatedOIB>
    <izvorni_sadrzaj>KALIN USLUGE  d.o.o. za graditeljstvo, usluge i trgovinu, OIB 66712410735</izvorni_sadrzaj>
    <derivirana_varijabla naziv="DomainObject.Predmet.ProtustrankaNazivFormatedOIB_1">KALIN USLUGE  d.o.o. za graditeljstvo, usluge i trgovinu, OIB 66712410735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1800009.64</izvorni_sadrzaj>
    <derivirana_varijabla naziv="DomainObject.Predmet.TrenutnaVrijednost_1">1800009.64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KALIN USLUGE  d.o.o. za graditeljstvo, usluge i trgovinu</item>
    </izvorni_sadrzaj>
    <derivirana_varijabla naziv="DomainObject.Predmet.ProtuStrankaListFormated_1">
      <item>KALIN USLUGE  d.o.o. za graditeljstvo, usluge i trgovinu</item>
    </derivirana_varijabla>
  </DomainObject.Predmet.ProtuStrankaListFormated>
  <DomainObject.Predmet.ProtuStrankaListFormatedOIB>
    <izvorni_sadrzaj>
      <item>KALIN USLUGE  d.o.o. za graditeljstvo, usluge i trgovinu, OIB 66712410735</item>
    </izvorni_sadrzaj>
    <derivirana_varijabla naziv="DomainObject.Predmet.ProtuStrankaListFormatedOIB_1">
      <item>KALIN USLUGE  d.o.o. za graditeljstvo, usluge i trgovinu, OIB 66712410735</item>
    </derivirana_varijabla>
  </DomainObject.Predmet.ProtuStrankaListFormatedOIB>
  <DomainObject.Predmet.ProtuStrankaListFormatedWithAdress>
    <izvorni_sadrzaj>
      <item>KALIN USLUGE  d.o.o. za graditeljstvo, usluge i trgovinu, Gaje Radunića 12, 21217 Kaštel Novi</item>
    </izvorni_sadrzaj>
    <derivirana_varijabla naziv="DomainObject.Predmet.ProtuStrankaListFormatedWithAdress_1">
      <item>KALIN USLUGE  d.o.o. za graditeljstvo, usluge i trgovinu, Gaje Radunića 12, 21217 Kaštel Novi</item>
    </derivirana_varijabla>
  </DomainObject.Predmet.ProtuStrankaListFormatedWithAdress>
  <DomainObject.Predmet.ProtuStrankaListFormatedWithAdressOIB>
    <izvorni_sadrzaj>
      <item>KALIN USLUGE  d.o.o. za graditeljstvo, usluge i trgovinu, OIB 66712410735, Gaje Radunića 12, 21217 Kaštel Novi</item>
    </izvorni_sadrzaj>
    <derivirana_varijabla naziv="DomainObject.Predmet.ProtuStrankaListFormatedWithAdressOIB_1">
      <item>KALIN USLUGE  d.o.o. za graditeljstvo, usluge i trgovinu, OIB 66712410735, Gaje Radunića 12, 21217 Kaštel Novi</item>
    </derivirana_varijabla>
  </DomainObject.Predmet.ProtuStrankaListFormatedWithAdressOIB>
  <DomainObject.Predmet.ProtuStrankaListNazivFormated>
    <izvorni_sadrzaj>
      <item>KALIN USLUGE  d.o.o. za graditeljstvo, usluge i trgovinu</item>
    </izvorni_sadrzaj>
    <derivirana_varijabla naziv="DomainObject.Predmet.ProtuStrankaListNazivFormated_1">
      <item>KALIN USLUGE  d.o.o. za graditeljstvo, usluge i trgovinu</item>
    </derivirana_varijabla>
  </DomainObject.Predmet.ProtuStrankaListNazivFormated>
  <DomainObject.Predmet.ProtuStrankaListNazivFormatedOIB>
    <izvorni_sadrzaj>
      <item>KALIN USLUGE  d.o.o. za graditeljstvo, usluge i trgovinu, OIB 66712410735</item>
    </izvorni_sadrzaj>
    <derivirana_varijabla naziv="DomainObject.Predmet.ProtuStrankaListNazivFormatedOIB_1">
      <item>KALIN USLUGE  d.o.o. za graditeljstvo, usluge i trgovinu, OIB 66712410735</item>
    </derivirana_varijabla>
  </DomainObject.Predmet.ProtuStrankaListNazivFormatedOIB>
  <DomainObject.Predmet.OstaliListFormated>
    <izvorni_sadrzaj>
      <item>Stipica Dadić</item>
    </izvorni_sadrzaj>
    <derivirana_varijabla naziv="DomainObject.Predmet.OstaliListFormated_1">
      <item>Stipica Dadić</item>
    </derivirana_varijabla>
  </DomainObject.Predmet.OstaliListFormated>
  <DomainObject.Predmet.OstaliListFormatedOIB>
    <izvorni_sadrzaj>
      <item>Stipica Dadić</item>
    </izvorni_sadrzaj>
    <derivirana_varijabla naziv="DomainObject.Predmet.OstaliListFormatedOIB_1">
      <item>Stipica Dadić</item>
    </derivirana_varijabla>
  </DomainObject.Predmet.OstaliListFormatedOIB>
  <DomainObject.Predmet.OstaliListFormatedWithAdress>
    <izvorni_sadrzaj>
      <item>Stipica Dadić, Gaje Radunića 12, 21217 Kaštel Novi</item>
    </izvorni_sadrzaj>
    <derivirana_varijabla naziv="DomainObject.Predmet.OstaliListFormatedWithAdress_1">
      <item>Stipica Dadić, Gaje Radunića 12, 21217 Kaštel Novi</item>
    </derivirana_varijabla>
  </DomainObject.Predmet.OstaliListFormatedWithAdress>
  <DomainObject.Predmet.OstaliListFormatedWithAdressOIB>
    <izvorni_sadrzaj>
      <item>Stipica Dadić, Gaje Radunića 12, 21217 Kaštel Novi</item>
    </izvorni_sadrzaj>
    <derivirana_varijabla naziv="DomainObject.Predmet.OstaliListFormatedWithAdressOIB_1">
      <item>Stipica Dadić, Gaje Radunića 12, 21217 Kaštel Novi</item>
    </derivirana_varijabla>
  </DomainObject.Predmet.OstaliListFormatedWithAdressOIB>
  <DomainObject.Predmet.OstaliListNazivFormated>
    <izvorni_sadrzaj>
      <item>Stipica Dadić</item>
    </izvorni_sadrzaj>
    <derivirana_varijabla naziv="DomainObject.Predmet.OstaliListNazivFormated_1">
      <item>Stipica Dadić</item>
    </derivirana_varijabla>
  </DomainObject.Predmet.OstaliListNazivFormated>
  <DomainObject.Predmet.OstaliListNazivFormatedOIB>
    <izvorni_sadrzaj>
      <item>Stipica Dadić</item>
    </izvorni_sadrzaj>
    <derivirana_varijabla naziv="DomainObject.Predmet.OstaliListNazivFormatedOIB_1">
      <item>Stipica Dadić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KALIN USLUGE  d.o.o. za graditeljstvo, usluge i trgovinu</izvorni_sadrzaj>
    <derivirana_varijabla naziv="DomainObject.Predmet.ProtustrankaIDrugi_1">KALIN USLUGE  d.o.o. za graditeljstvo,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KALIN USLUGE  d.o.o. za graditeljstvo, usluge i trgovinu, OIB 66712410735, Gaje Radunića 12, 21217 Kaštel Novi</izvorni_sadrzaj>
    <derivirana_varijabla naziv="DomainObject.Predmet.ProtustrankaIDrugiAdressOIB_1">KALIN USLUGE  d.o.o. za graditeljstvo, usluge i trgovinu, OIB 66712410735, Gaje Radunića 12,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KALIN USLUGE  d.o.o. za graditeljstvo, usluge i trgovinu</item>
      <item>FINANCIJSKA AGENCIJA, RC SPLIT</item>
      <item>Stipica Dadić</item>
    </izvorni_sadrzaj>
    <derivirana_varijabla naziv="DomainObject.Predmet.SudioniciListNaziv_1">
      <item>KALIN USLUGE  d.o.o. za graditeljstvo, usluge i trgovinu</item>
      <item>FINANCIJSKA AGENCIJA, RC SPLIT</item>
      <item>Stipica Dadić</item>
    </derivirana_varijabla>
  </DomainObject.Predmet.SudioniciListNaziv>
  <DomainObject.Predmet.SudioniciListAdressOIB>
    <izvorni_sadrzaj>
      <item>KALIN USLUGE  d.o.o. za graditeljstvo, usluge i trgovinu, OIB 66712410735, Gaje Radunića 12,21217 Kaštel Novi</item>
      <item>FINANCIJSKA AGENCIJA, RC SPLIT, OIB 85821130368, Mažuranićevo šetalište 24 b,21000 Split</item>
      <item>Stipica Dadić, Gaje Radunića 12,21217 Kaštel Novi</item>
    </izvorni_sadrzaj>
    <derivirana_varijabla naziv="DomainObject.Predmet.SudioniciListAdressOIB_1">
      <item>KALIN USLUGE  d.o.o. za graditeljstvo, usluge i trgovinu, OIB 66712410735, Gaje Radunića 12,21217 Kaštel Novi</item>
      <item>FINANCIJSKA AGENCIJA, RC SPLIT, OIB 85821130368, Mažuranićevo šetalište 24 b,21000 Split</item>
      <item>Stipica Dadić, Gaje Radunića 12,21217 Kaštel Novi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66712410735</item>
      <item>, OIB 85821130368</item>
      <item>, OIB null</item>
    </izvorni_sadrzaj>
    <derivirana_varijabla naziv="DomainObject.Predmet.SudioniciListNazivOIB_1">
      <item>, OIB 66712410735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154</properties:Words>
  <properties:Characters>693</properties:Characters>
  <properties:Lines>34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2017-05-25T06:13:00Z</dcterms:created>
  <dc:creator>nmarunica</dc:creator>
  <cp:lastModifiedBy>Ana Golub Gruić</cp:lastModifiedBy>
  <cp:lastPrinted>2017-05-25T06:13:00Z</cp:lastPrinted>
  <dcterms:modified xmlns:xsi="http://www.w3.org/2001/XMLSchema-instance" xsi:type="dcterms:W3CDTF">2017-05-25T06:36:00Z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