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84674" w14:paraId="f484674" w:rsidRDefault="00F33D6C" w:rsidP="00F33D6C" w:rsidR="00F33D6C">
      <w:pPr>
        <w:pStyle w:val="Bezproreda"/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drawing>
          <wp:inline distR="0" distL="0" distB="0" distT="0">
            <wp:extent cy="950595" cx="721995"/>
            <wp:effectExtent b="1905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59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3D6C" w:rsidP="00F33D6C" w:rsidR="00F33D6C">
      <w:pPr>
        <w:pStyle w:val="Bezproreda"/>
      </w:pPr>
      <w:r>
        <w:t xml:space="preserve">         REPUBLIKA HRVATSKA</w:t>
      </w:r>
    </w:p>
    <w:p w:rsidRDefault="00F33D6C" w:rsidP="00F33D6C" w:rsidR="00F33D6C">
      <w:pPr>
        <w:pStyle w:val="Bezproreda"/>
      </w:pPr>
      <w:r>
        <w:t xml:space="preserve"> TRGOVAČKI SUD U VARAŽDINU</w:t>
      </w:r>
    </w:p>
    <w:p w:rsidRDefault="00F33D6C" w:rsidP="00F33D6C" w:rsidR="00F33D6C">
      <w:pPr>
        <w:pStyle w:val="Bezproreda"/>
      </w:pPr>
      <w:r>
        <w:t xml:space="preserve">           Braće Radića 2, Varaždin                                                  Poslovni broj: 1 St-658/16-4</w:t>
      </w:r>
    </w:p>
    <w:p w:rsidRDefault="00F33D6C" w:rsidP="00F33D6C" w:rsidR="00F33D6C">
      <w:pPr>
        <w:pStyle w:val="Bezproreda"/>
      </w:pPr>
    </w:p>
    <w:p w:rsidRDefault="00F33D6C" w:rsidP="00F33D6C" w:rsidR="00F33D6C">
      <w:pPr>
        <w:pStyle w:val="Bezproreda"/>
      </w:pPr>
    </w:p>
    <w:p w:rsidRDefault="00F33D6C" w:rsidP="00F33D6C" w:rsidR="00F33D6C">
      <w:pPr>
        <w:pStyle w:val="Bezproreda"/>
        <w:jc w:val="center"/>
      </w:pPr>
      <w:r>
        <w:t>U  I M E  R E P U B L I K E  H R V A T S K E</w:t>
      </w:r>
    </w:p>
    <w:p w:rsidRDefault="00F33D6C" w:rsidP="00F33D6C" w:rsidR="00F33D6C">
      <w:pPr>
        <w:pStyle w:val="Bezproreda"/>
        <w:jc w:val="center"/>
      </w:pPr>
    </w:p>
    <w:p w:rsidRDefault="00F33D6C" w:rsidP="00F33D6C" w:rsidR="00F33D6C">
      <w:pPr>
        <w:pStyle w:val="Bezproreda"/>
        <w:jc w:val="center"/>
      </w:pPr>
      <w:r>
        <w:t>R J E Š E NJ E</w:t>
      </w:r>
    </w:p>
    <w:p w:rsidRDefault="00F33D6C" w:rsidP="00F33D6C" w:rsidR="00F33D6C" w:rsidRPr="00F33D6C">
      <w:pPr>
        <w:jc w:val="both"/>
        <w:rPr>
          <w:szCs w:val="20"/>
        </w:rPr>
      </w:pPr>
      <w:r>
        <w:tab/>
        <w:t>Trgovački sud u Varaždinu po sudskoj savjetnici toga suda Janji Topol, u stečajnom predmetu povodom zahtjeva Financijske agencije Regionalni centar Zagreb, Podružnica Varaždin, Augusta Cesarca 2, Varaždin, za pokretanje skraćenog stečajnog postupka protiv dužnika PASSENGER j.d.o.o., OIB: 11724852799 sa sjedištem u Akademika L</w:t>
      </w:r>
      <w:r w:rsidR="0018175B">
        <w:t>a</w:t>
      </w:r>
      <w:r>
        <w:t xml:space="preserve">dislava Šabana 7, 42240 Ivanec, dana 15. lipnja 2016. </w:t>
      </w:r>
    </w:p>
    <w:p w:rsidRDefault="00F33D6C" w:rsidP="00F33D6C" w:rsidR="00F33D6C">
      <w:pPr>
        <w:jc w:val="center"/>
      </w:pPr>
      <w:r>
        <w:t>r i j e š i o  j e</w:t>
      </w:r>
    </w:p>
    <w:p w:rsidRDefault="00F33D6C" w:rsidP="00F33D6C" w:rsidR="00F33D6C">
      <w:pPr>
        <w:ind w:firstLine="708"/>
        <w:jc w:val="both"/>
      </w:pPr>
      <w:r>
        <w:t>I/ Otvara se stečajni postupak nad stečajnim dužnikom PASSENGER j.d.o.o., OIB: 11724852799 sa sjedištem u Akademika L</w:t>
      </w:r>
      <w:r w:rsidR="0018175B">
        <w:t>a</w:t>
      </w:r>
      <w:r>
        <w:t>dislava Šabana 7, 42240 Ivanec, s danom 15. lipnja 2016. u 15,00 sati.</w:t>
      </w:r>
    </w:p>
    <w:p w:rsidRDefault="00F33D6C" w:rsidP="00F33D6C" w:rsidR="00F33D6C" w:rsidRPr="00F33D6C">
      <w:pPr>
        <w:ind w:firstLine="708"/>
        <w:jc w:val="both"/>
        <w:rPr>
          <w:szCs w:val="20"/>
        </w:rPr>
      </w:pPr>
      <w:r>
        <w:t>II/ Zaključuje se stečajni postupak nad stečajnim dužnikom PASSENGER j.d.o.o., OIB: 11724852799 sa sjedištem u Akademika L</w:t>
      </w:r>
      <w:r w:rsidR="0018175B">
        <w:t>a</w:t>
      </w:r>
      <w:r>
        <w:t>dislava Šabana 7, 42240 Ivanec.</w:t>
      </w:r>
    </w:p>
    <w:p w:rsidRDefault="00F33D6C" w:rsidP="00F33D6C" w:rsidR="00F33D6C" w:rsidRPr="00F33D6C">
      <w:pPr>
        <w:ind w:firstLine="708"/>
        <w:jc w:val="both"/>
      </w:pPr>
      <w:r>
        <w:t>III/ Za stečajnog upravitelja imenuje se Nikola Remenar, Dubrovačka 14, Velika Gorica, OIB: 48313195864.</w:t>
      </w:r>
    </w:p>
    <w:p w:rsidRDefault="00F33D6C" w:rsidP="00F33D6C" w:rsidR="00F33D6C">
      <w:pPr>
        <w:ind w:firstLine="708"/>
        <w:jc w:val="both"/>
      </w:pPr>
      <w:r>
        <w:t>IV/ Ovo rješenje objavit će se na e-oglasnoj ploči suda.</w:t>
      </w:r>
    </w:p>
    <w:p w:rsidRDefault="00F33D6C" w:rsidP="00F33D6C" w:rsidR="00F33D6C">
      <w:pPr>
        <w:ind w:firstLine="708"/>
        <w:jc w:val="both"/>
      </w:pPr>
      <w:r>
        <w:t>V/ Po pravomoćnosti ovoga rješenja stečajni dužnik PASSENGER j.d.o.o., OIB: 11724852799 sa sjedištem u Akademika L</w:t>
      </w:r>
      <w:r w:rsidR="0018175B">
        <w:t>a</w:t>
      </w:r>
      <w:r>
        <w:t>dislava Šabana 7, 42240 Ivanec, biti će brisan iz sudskog registra.</w:t>
      </w:r>
    </w:p>
    <w:p w:rsidRDefault="00F33D6C" w:rsidP="00F33D6C" w:rsidR="00F33D6C">
      <w:pPr>
        <w:jc w:val="center"/>
      </w:pPr>
      <w:r>
        <w:t>Obrazloženje</w:t>
      </w:r>
    </w:p>
    <w:p w:rsidRDefault="00F33D6C" w:rsidP="00F33D6C" w:rsidR="00F33D6C">
      <w:pPr>
        <w:jc w:val="both"/>
      </w:pPr>
      <w:r>
        <w:tab/>
        <w:t>Predlagatelj je dana 19. travnja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F33D6C" w:rsidP="00F33D6C" w:rsidR="00F33D6C">
      <w:pPr>
        <w:jc w:val="both"/>
      </w:pPr>
      <w:r>
        <w:tab/>
        <w:t xml:space="preserve"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</w:t>
      </w:r>
      <w:r>
        <w:lastRenderedPageBreak/>
        <w:t>predujmio sredstva za pokriće troškova toga postupka, sud je primjenom čl. 431. i 432. SZ-a odlučio kao u izreci ovog rješenja.</w:t>
      </w:r>
    </w:p>
    <w:p w:rsidRDefault="00F33D6C" w:rsidP="00F33D6C" w:rsidR="00F33D6C">
      <w:pPr>
        <w:jc w:val="center"/>
      </w:pPr>
      <w:r>
        <w:t>U Varaždinu, 15. lipnja 2016. godine.</w:t>
      </w:r>
    </w:p>
    <w:p w:rsidRDefault="00F33D6C" w:rsidP="00F33D6C" w:rsidR="00F33D6C">
      <w:pPr>
        <w:jc w:val="center"/>
      </w:pPr>
    </w:p>
    <w:p w:rsidRDefault="00F33D6C" w:rsidP="00F33D6C" w:rsidR="00F33D6C">
      <w:pPr>
        <w:ind w:left="4956"/>
        <w:jc w:val="center"/>
      </w:pPr>
      <w:r>
        <w:t>Sudska savjetnica</w:t>
      </w:r>
    </w:p>
    <w:p w:rsidRDefault="00F33D6C" w:rsidP="00F33D6C" w:rsidR="00F33D6C">
      <w:pPr>
        <w:ind w:left="4956"/>
        <w:jc w:val="center"/>
      </w:pPr>
      <w:r>
        <w:t>Janja Topol</w:t>
      </w:r>
      <w:r>
        <w:tab/>
        <w:t xml:space="preserve"> </w:t>
      </w:r>
    </w:p>
    <w:p w:rsidRDefault="00F33D6C" w:rsidP="00F33D6C" w:rsidR="00F33D6C">
      <w:r>
        <w:t xml:space="preserve">                                               </w:t>
      </w:r>
    </w:p>
    <w:p w:rsidRDefault="00F33D6C" w:rsidP="00F33D6C" w:rsidR="00F33D6C">
      <w:r>
        <w:tab/>
        <w:t xml:space="preserve">UPUTA O PRAVNOM LIJEKU: </w:t>
      </w:r>
    </w:p>
    <w:p w:rsidRDefault="00F33D6C" w:rsidP="00F33D6C" w:rsidR="00F33D6C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F33D6C" w:rsidP="00F33D6C" w:rsidR="00F33D6C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33D6C" w:rsidP="00F33D6C" w:rsidR="00F33D6C">
      <w:r>
        <w:t>DNA:</w:t>
      </w:r>
    </w:p>
    <w:p w:rsidRDefault="00F33D6C" w:rsidP="00F33D6C" w:rsidR="00F33D6C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F33D6C" w:rsidP="00F33D6C" w:rsidR="00F33D6C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F33D6C" w:rsidP="00F33D6C" w:rsidR="00F33D6C">
      <w:pPr>
        <w:numPr>
          <w:ilvl w:val="0"/>
          <w:numId w:val="47"/>
        </w:numPr>
        <w:spacing w:after="0"/>
        <w:jc w:val="both"/>
      </w:pPr>
      <w:r>
        <w:t>Dužnik PASSENGER j.d.o.o., OIB: 11724852799 sa sjedištem u Akademika L</w:t>
      </w:r>
      <w:r w:rsidR="0018175B">
        <w:t>a</w:t>
      </w:r>
      <w:r>
        <w:t>dislava Šabana 7, 42240 Ivanec</w:t>
      </w:r>
    </w:p>
    <w:p w:rsidRDefault="00F33D6C" w:rsidP="00F33D6C" w:rsidR="00F33D6C">
      <w:pPr>
        <w:numPr>
          <w:ilvl w:val="0"/>
          <w:numId w:val="47"/>
        </w:numPr>
        <w:spacing w:after="0"/>
      </w:pPr>
      <w:r>
        <w:t>Sudski registar ovog suda</w:t>
      </w:r>
    </w:p>
    <w:p w:rsidRDefault="00F33D6C" w:rsidP="00F33D6C" w:rsidR="00F33D6C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Ministarstvo financija, Porezna uprava, Ispostava Varaždin, 42000 Varaždin</w:t>
      </w:r>
    </w:p>
    <w:p w:rsidRDefault="00F33D6C" w:rsidP="00F33D6C" w:rsidR="00F33D6C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Stečajni upravitelj, Nikola Remenar, Dubrovačka 14, Velika Gorica, OIB:                            48313195864</w:t>
      </w:r>
    </w:p>
    <w:p w:rsidRDefault="00F33D6C" w:rsidP="00F33D6C" w:rsidR="00F33D6C">
      <w:pPr>
        <w:numPr>
          <w:ilvl w:val="0"/>
          <w:numId w:val="47"/>
        </w:numPr>
        <w:spacing w:after="0"/>
      </w:pPr>
      <w:r>
        <w:t>E-oglasna ploča suda</w:t>
      </w:r>
    </w:p>
    <w:p w:rsidRDefault="00F33D6C" w:rsidP="00F33D6C" w:rsidR="00F33D6C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Pisarnica – kal. 20 dana</w:t>
      </w:r>
    </w:p>
    <w:p w:rsidRDefault="00F33D6C" w:rsidP="00F33D6C" w:rsidR="00F33D6C"/>
    <w:p w:rsidRDefault="00F33D6C" w:rsidP="00F33D6C" w:rsidR="00F33D6C">
      <w:pPr>
        <w:ind w:firstLine="708"/>
        <w:jc w:val="both"/>
      </w:pPr>
    </w:p>
    <w:p w:rsidRDefault="00AE649C" w:rsidP="00FA5B5E" w:rsidR="00AE649C" w:rsidRPr="00B76F3C">
      <w:pPr>
        <w:pStyle w:val="Naslov3"/>
      </w:pPr>
    </w:p>
    <w:p w:rsidRDefault="0018175B" w:rsidP="00F33D6C" w:rsidR="0071688E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33D6C" w:rsidR="00DA0242">
      <w:headerReference w:type="default" r:id="rId12"/>
      <w:pgSz w:code="9" w:h="16839" w:w="11907"/>
      <w:pgMar w:gutter="0" w:footer="1134" w:header="1134" w:left="1417" w:bottom="426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75B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3D6C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035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25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St-658/2016-4</izvorni_sadrzaj>
    <derivirana_varijabla naziv="DomainObject.Oznaka_1">St-658/2016-4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</izvorni_sadrzaj>
    <derivirana_varijabla naziv="DomainObject.Predmet.Broj_1">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St-658/2016</izvorni_sadrzaj>
    <derivirana_varijabla naziv="DomainObject.Predmet.OznakaBroj_1">St-658/2016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PASSENGER jednostavno društvo s ograničenom odgovornošću za ugostiteljstvo i usluge</izvorni_sadrzaj>
    <derivirana_varijabla naziv="DomainObject.Predmet.ProtustrankaFormated_1">  PASSENGER jednostavno društvo s ograničenom odgovornošću za ugostiteljstvo i usluge</derivirana_varijabla>
  </DomainObject.Predmet.ProtustrankaFormated>
  <DomainObject.Predmet.ProtustrankaFormatedOIB>
    <izvorni_sadrzaj>  PASSENGER jednostavno društvo s ograničenom odgovornošću za ugostiteljstvo i usluge, OIB 11724852799</izvorni_sadrzaj>
    <derivirana_varijabla naziv="DomainObject.Predmet.ProtustrankaFormatedOIB_1">  PASSENGER jednostavno društvo s ograničenom odgovornošću za ugostiteljstvo i usluge, OIB 11724852799</derivirana_varijabla>
  </DomainObject.Predmet.ProtustrankaFormatedOIB>
  <DomainObject.Predmet.ProtustrankaFormatedWithAdress>
    <izvorni_sadrzaj> PASSENGER jednostavno društvo s ograničenom odgovornošću za ugostiteljstvo i usluge, Akademika Ladislava Šabana 7, 42240 Ivanec</izvorni_sadrzaj>
    <derivirana_varijabla naziv="DomainObject.Predmet.ProtustrankaFormatedWithAdress_1"> PASSENGER jednostavno društvo s ograničenom odgovornošću za ugostiteljstvo i usluge, Akademika Ladislava Šabana 7, 42240 Ivanec</derivirana_varijabla>
  </DomainObject.Predmet.ProtustrankaFormatedWithAdress>
  <DomainObject.Predmet.ProtustrankaFormatedWithAdressOIB>
    <izvorni_sadrzaj> PASSENGER jednostavno društvo s ograničenom odgovornošću za ugostiteljstvo i usluge, OIB 11724852799, Akademika Ladislava Šabana 7, 42240 Ivanec</izvorni_sadrzaj>
    <derivirana_varijabla naziv="DomainObject.Predmet.ProtustrankaFormatedWithAdressOIB_1"> PASSENGER jednostavno društvo s ograničenom odgovornošću za ugostiteljstvo i usluge, OIB 11724852799, Akademika Ladislava Šabana 7, 42240 Ivanec</derivirana_varijabla>
  </DomainObject.Predmet.ProtustrankaFormatedWithAdressOIB>
  <DomainObject.Predmet.ProtustrankaWithAdress>
    <izvorni_sadrzaj>PASSENGER jednostavno društvo s ograničenom odgovornošću za ugostiteljstvo i usluge Akademika Ladislava Šabana 7, 42240 Ivanec</izvorni_sadrzaj>
    <derivirana_varijabla naziv="DomainObject.Predmet.ProtustrankaWithAdress_1">PASSENGER jednostavno društvo s ograničenom odgovornošću za ugostiteljstvo i usluge Akademika Ladislava Šabana 7, 42240 Ivanec</derivirana_varijabla>
  </DomainObject.Predmet.ProtustrankaWithAdress>
  <DomainObject.Predmet.ProtustrankaWithAdressOIB>
    <izvorni_sadrzaj>PASSENGER jednostavno društvo s ograničenom odgovornošću za ugostiteljstvo i usluge, OIB 11724852799, Akademika Ladislava Šabana 7, 42240 Ivanec</izvorni_sadrzaj>
    <derivirana_varijabla naziv="DomainObject.Predmet.ProtustrankaWithAdressOIB_1">PASSENGER jednostavno društvo s ograničenom odgovornošću za ugostiteljstvo i usluge, OIB 11724852799, Akademika Ladislava Šabana 7, 42240 Ivanec</derivirana_varijabla>
  </DomainObject.Predmet.ProtustrankaWithAdressOIB>
  <DomainObject.Predmet.ProtustrankaNazivFormated>
    <izvorni_sadrzaj>PASSENGER jednostavno društvo s ograničenom odgovornošću za ugostiteljstvo i usluge</izvorni_sadrzaj>
    <derivirana_varijabla naziv="DomainObject.Predmet.ProtustrankaNazivFormated_1">PASSENGER jednostavno društvo s ograničenom odgovornošću za ugostiteljstvo i usluge</derivirana_varijabla>
  </DomainObject.Predmet.ProtustrankaNazivFormated>
  <DomainObject.Predmet.ProtustrankaNazivFormatedOIB>
    <izvorni_sadrzaj>PASSENGER jednostavno društvo s ograničenom odgovornošću za ugostiteljstvo i usluge, OIB 11724852799</izvorni_sadrzaj>
    <derivirana_varijabla naziv="DomainObject.Predmet.ProtustrankaNazivFormatedOIB_1">PASSENGER jednostavno društvo s ograničenom odgovornošću za ugostiteljstvo i usluge, OIB 11724852799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27884.84</izvorni_sadrzaj>
    <derivirana_varijabla naziv="DomainObject.Predmet.TrenutnaVrijednost_1">27884.84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PASSENGER jednostavno društvo s ograničenom odgovornošću za ugostiteljstvo i usluge</item>
    </izvorni_sadrzaj>
    <derivirana_varijabla naziv="DomainObject.Predmet.ProtuStrankaListFormated_1">
      <item>PASSENGER jednostavno društvo s ograničenom odgovornošću za ugostiteljstvo i usluge</item>
    </derivirana_varijabla>
  </DomainObject.Predmet.ProtuStrankaListFormated>
  <DomainObject.Predmet.ProtuStrankaListFormatedOIB>
    <izvorni_sadrzaj>
      <item>PASSENGER jednostavno društvo s ograničenom odgovornošću za ugostiteljstvo i usluge, OIB 11724852799</item>
    </izvorni_sadrzaj>
    <derivirana_varijabla naziv="DomainObject.Predmet.ProtuStrankaListFormatedOIB_1">
      <item>PASSENGER jednostavno društvo s ograničenom odgovornošću za ugostiteljstvo i usluge, OIB 11724852799</item>
    </derivirana_varijabla>
  </DomainObject.Predmet.ProtuStrankaListFormatedOIB>
  <DomainObject.Predmet.ProtuStrankaListFormatedWithAdress>
    <izvorni_sadrzaj>
      <item>PASSENGER jednostavno društvo s ograničenom odgovornošću za ugostiteljstvo i usluge, Akademika Ladislava Šabana 7, 42240 Ivanec</item>
    </izvorni_sadrzaj>
    <derivirana_varijabla naziv="DomainObject.Predmet.ProtuStrankaListFormatedWithAdress_1">
      <item>PASSENGER jednostavno društvo s ograničenom odgovornošću za ugostiteljstvo i usluge, Akademika Ladislava Šabana 7, 42240 Ivanec</item>
    </derivirana_varijabla>
  </DomainObject.Predmet.ProtuStrankaListFormatedWithAdress>
  <DomainObject.Predmet.ProtuStrankaListFormatedWithAdressOIB>
    <izvorni_sadrzaj>
      <item>PASSENGER jednostavno društvo s ograničenom odgovornošću za ugostiteljstvo i usluge, OIB 11724852799, Akademika Ladislava Šabana 7, 42240 Ivanec</item>
    </izvorni_sadrzaj>
    <derivirana_varijabla naziv="DomainObject.Predmet.ProtuStrankaListFormatedWithAdressOIB_1">
      <item>PASSENGER jednostavno društvo s ograničenom odgovornošću za ugostiteljstvo i usluge, OIB 11724852799, Akademika Ladislava Šabana 7, 42240 Ivanec</item>
    </derivirana_varijabla>
  </DomainObject.Predmet.ProtuStrankaListFormatedWithAdressOIB>
  <DomainObject.Predmet.ProtuStrankaListNazivFormated>
    <izvorni_sadrzaj>
      <item>PASSENGER jednostavno društvo s ograničenom odgovornošću za ugostiteljstvo i usluge</item>
    </izvorni_sadrzaj>
    <derivirana_varijabla naziv="DomainObject.Predmet.ProtuStrankaListNazivFormated_1">
      <item>PASSENGER jednostavno društvo s ograničenom odgovornošću za ugostiteljstvo i usluge</item>
    </derivirana_varijabla>
  </DomainObject.Predmet.ProtuStrankaListNazivFormated>
  <DomainObject.Predmet.ProtuStrankaListNazivFormatedOIB>
    <izvorni_sadrzaj>
      <item>PASSENGER jednostavno društvo s ograničenom odgovornošću za ugostiteljstvo i usluge, OIB 11724852799</item>
    </izvorni_sadrzaj>
    <derivirana_varijabla naziv="DomainObject.Predmet.ProtuStrankaListNazivFormatedOIB_1">
      <item>PASSENGER jednostavno društvo s ograničenom odgovornošću za ugostiteljstvo i usluge, OIB 11724852799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>St-658/2016-4</izvorni_sadrzaj>
    <derivirana_varijabla naziv="DomainObject.PoslovniBrojDokumenta_1">St-658/2016-4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PASSENGER jednostavno društvo s ograničenom odgovornošću za ugostiteljstvo i usluge</izvorni_sadrzaj>
    <derivirana_varijabla naziv="DomainObject.Predmet.ProtustrankaIDrugi_1">PASSENGER jednostavno društvo s ograničenom odgovornošću za ugostiteljstvo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PASSENGER jednostavno društvo s ograničenom odgovornošću za ugostiteljstvo i usluge, OIB 11724852799, Akademika Ladislava Šabana 7, 42240 Ivanec</izvorni_sadrzaj>
    <derivirana_varijabla naziv="DomainObject.Predmet.ProtustrankaIDrugiAdressOIB_1">PASSENGER jednostavno društvo s ograničenom odgovornošću za ugostiteljstvo i usluge, OIB 11724852799, Akademika Ladislava Šabana 7,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PASSENGER jednostavno društvo s ograničenom odgovornošću za ugostiteljstvo i usluge</item>
      <item>sudski registar</item>
    </izvorni_sadrzaj>
    <derivirana_varijabla naziv="DomainObject.Predmet.SudioniciListNaziv_1">
      <item>Financijska agencija</item>
      <item>PASSENGER jednostavno društvo s ograničenom odgovornošću za ugostiteljstvo i usluge</item>
      <item>sudski registar</item>
    </derivirana_varijabla>
  </DomainObject.Predmet.SudioniciListNaziv>
  <DomainObject.Predmet.SudioniciListAdressOIB>
    <izvorni_sadrzaj>
      <item>Financijska agencija, OIB 85821130368</item>
      <item>PASSENGER jednostavno društvo s ograničenom odgovornošću za ugostiteljstvo i usluge, OIB 11724852799, Akademika Ladislava Šabana 7,42240 Ivanec</item>
      <item>sudski registar</item>
    </izvorni_sadrzaj>
    <derivirana_varijabla naziv="DomainObject.Predmet.SudioniciListAdressOIB_1">
      <item>Financijska agencija, OIB 85821130368</item>
      <item>PASSENGER jednostavno društvo s ograničenom odgovornošću za ugostiteljstvo i usluge, OIB 11724852799, Akademika Ladislava Šabana 7,42240 Ivanec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362198-E647-4264-B431-A26B075283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2921</properties:Characters>
  <properties:Lines>70</properties:Lines>
  <properties:Paragraphs>30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2016-06-15T12:26:00Z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St-658/2016-4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