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e349" w14:paraId="729e349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2B0649">
        <w:rPr>
          <w:rFonts w:hAnsi="Times New Roman" w:ascii="Times New Roman"/>
          <w:color w:val="auto"/>
          <w:sz w:val="24"/>
          <w:szCs w:val="24"/>
          <w:lang w:val="pl-PL"/>
        </w:rPr>
        <w:t>3020/16-20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DC520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970D8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DC520A" w:rsidRPr="00DC520A">
        <w:rPr>
          <w:rFonts w:hAnsi="Times New Roman" w:ascii="Times New Roman"/>
          <w:color w:val="auto"/>
          <w:sz w:val="24"/>
          <w:szCs w:val="24"/>
        </w:rPr>
        <w:t>TRGOVINA ZA POMOĆ j. d. o. o., za trgovinu i usluge, Dugo Selo, Josipa Predavca 12, OIB 53821644436</w:t>
      </w:r>
      <w:r w:rsidR="00A02F6D" w:rsidRPr="00DC520A">
        <w:rPr>
          <w:rFonts w:hAnsi="Times New Roman" w:ascii="Times New Roman"/>
          <w:color w:val="auto"/>
          <w:sz w:val="24"/>
          <w:szCs w:val="24"/>
        </w:rPr>
        <w:t>, 18</w:t>
      </w:r>
      <w:r w:rsidR="003970D8" w:rsidRPr="00DC520A">
        <w:rPr>
          <w:rFonts w:hAnsi="Times New Roman" w:ascii="Times New Roman"/>
          <w:color w:val="auto"/>
          <w:sz w:val="24"/>
          <w:szCs w:val="24"/>
        </w:rPr>
        <w:t>. svibnja 2017.</w:t>
      </w:r>
    </w:p>
    <w:p w:rsidRDefault="00737E32" w:rsidP="00E2213A" w:rsidR="00737E32" w:rsidRPr="00DC520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DC520A" w:rsidRPr="00DC520A">
        <w:rPr>
          <w:rFonts w:hAnsi="Times New Roman" w:ascii="Times New Roman"/>
          <w:color w:val="auto"/>
          <w:sz w:val="24"/>
          <w:szCs w:val="24"/>
        </w:rPr>
        <w:t>TRGOVINA ZA POMOĆ j. d. o. o., za trgovinu i usluge, Dugo Selo, Josipa Predavca 12, OIB 53821644436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D0402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0B1D88">
        <w:rPr>
          <w:rFonts w:hAnsi="Times New Roman" w:ascii="Times New Roman"/>
          <w:color w:val="auto"/>
          <w:sz w:val="24"/>
          <w:szCs w:val="24"/>
        </w:rPr>
        <w:t>Ivan Prpić, Zagreb, Hruševečka 11, OIB 16795</w:t>
      </w:r>
      <w:r w:rsidR="00654661">
        <w:rPr>
          <w:rFonts w:hAnsi="Times New Roman" w:ascii="Times New Roman"/>
          <w:color w:val="auto"/>
          <w:sz w:val="24"/>
          <w:szCs w:val="24"/>
        </w:rPr>
        <w:t>120342.</w:t>
      </w:r>
    </w:p>
    <w:p w:rsidRDefault="00E2213A" w:rsidP="00AD6F38" w:rsidR="00E2213A" w:rsidRPr="009C7492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3. Zaključuje se stečajni postupak nad dužnikom </w:t>
      </w:r>
      <w:r w:rsidR="00DC520A" w:rsidRPr="00DC520A">
        <w:rPr>
          <w:rFonts w:hAnsi="Times New Roman" w:ascii="Times New Roman"/>
          <w:color w:val="auto"/>
          <w:sz w:val="24"/>
          <w:szCs w:val="24"/>
        </w:rPr>
        <w:t>TRGOVINA ZA POMOĆ j. d. o. o., za trgovinu i usluge, Dugo Selo, Josipa Predavca 12, OIB 53821644436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54661" w:rsidP="00654661" w:rsidR="00654661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25.03.2016.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 xml:space="preserve">Financijska agencija, RC Zagreb, Podružnica </w:t>
      </w:r>
      <w:r>
        <w:rPr>
          <w:rFonts w:hAnsi="Times New Roman" w:ascii="Times New Roman"/>
          <w:color w:val="auto"/>
          <w:sz w:val="24"/>
          <w:szCs w:val="24"/>
        </w:rPr>
        <w:t>Zagreb, Trg svibanjskih žrtava 1995. 1.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FINA), podnio je ovom sudu zahtjev za provedbu stečajnog postupka nad gore navedenom pravnom osobom.</w:t>
      </w:r>
    </w:p>
    <w:p w:rsidRDefault="00654661" w:rsidP="00654661" w:rsidR="00654661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299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2.957,49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654661" w:rsidP="00654661" w:rsidR="00654661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654661" w:rsidP="00654661" w:rsidR="00654661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654661" w:rsidP="00654661" w:rsidR="00654661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St-3020/16-7 od 15. studenog 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86E55" w:rsidP="00545587" w:rsidR="00545587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45587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545587">
        <w:rPr>
          <w:rFonts w:hAnsi="Times New Roman" w:ascii="Times New Roman"/>
          <w:color w:val="auto"/>
          <w:sz w:val="24"/>
          <w:szCs w:val="24"/>
          <w:lang w:val="hr-HR"/>
        </w:rPr>
        <w:t>održanom 21. ožujka 2017</w:t>
      </w:r>
      <w:r w:rsidR="00545587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545587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545587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545587" w:rsidP="00545587" w:rsidR="0054558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24. studenog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a neprekidno blokiran 748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je 27.571,10 kn.</w:t>
      </w:r>
    </w:p>
    <w:p w:rsidRDefault="00E2213A" w:rsidP="00545587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02F6D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5E585D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E585D" w:rsidP="00AB7A2F" w:rsidR="005E585D" w:rsidRPr="005E585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E585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E585D" w:rsidP="00995CE9" w:rsidR="005E585D" w:rsidRPr="005E585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E58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58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58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58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58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58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585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E585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C74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84C9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 w:rsidRPr="00186E55">
    <w:pPr>
      <w:pStyle w:val="Zaglavlje"/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</w:r>
    <w:r w:rsidRPr="00186E55">
      <w:rPr>
        <w:rFonts w:hAnsi="Times New Roman" w:ascii="Times New Roman"/>
        <w:color w:val="auto"/>
        <w:sz w:val="24"/>
        <w:szCs w:val="24"/>
      </w:rPr>
      <w:t xml:space="preserve">                                                                         </w:t>
    </w:r>
    <w:r w:rsidR="00186E55">
      <w:rPr>
        <w:rFonts w:hAnsi="Times New Roman" w:ascii="Times New Roman"/>
        <w:color w:val="auto"/>
        <w:sz w:val="24"/>
        <w:szCs w:val="24"/>
      </w:rPr>
      <w:t xml:space="preserve">                                            </w:t>
    </w:r>
    <w:r w:rsidRPr="00186E55">
      <w:rPr>
        <w:rFonts w:hAnsi="Times New Roman" w:ascii="Times New Roman"/>
        <w:color w:val="auto"/>
        <w:sz w:val="24"/>
        <w:szCs w:val="24"/>
      </w:rPr>
      <w:t>7 St-</w:t>
    </w:r>
    <w:r w:rsidR="002B0649">
      <w:rPr>
        <w:rFonts w:hAnsi="Times New Roman" w:ascii="Times New Roman"/>
        <w:color w:val="auto"/>
        <w:sz w:val="24"/>
        <w:szCs w:val="24"/>
      </w:rPr>
      <w:t>3020/16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B1D88"/>
    <w:rsid w:val="000E093E"/>
    <w:rsid w:val="000E71DB"/>
    <w:rsid w:val="00101496"/>
    <w:rsid w:val="00102EBB"/>
    <w:rsid w:val="00114082"/>
    <w:rsid w:val="001218D5"/>
    <w:rsid w:val="00186E55"/>
    <w:rsid w:val="001E5A2C"/>
    <w:rsid w:val="002256D8"/>
    <w:rsid w:val="00266C0E"/>
    <w:rsid w:val="002B0649"/>
    <w:rsid w:val="002C62C4"/>
    <w:rsid w:val="002C7956"/>
    <w:rsid w:val="002E299E"/>
    <w:rsid w:val="003450C6"/>
    <w:rsid w:val="00346C0F"/>
    <w:rsid w:val="00355BF4"/>
    <w:rsid w:val="003779F0"/>
    <w:rsid w:val="003970D8"/>
    <w:rsid w:val="003C7FDE"/>
    <w:rsid w:val="003F3376"/>
    <w:rsid w:val="00404DEA"/>
    <w:rsid w:val="00443FA5"/>
    <w:rsid w:val="00446169"/>
    <w:rsid w:val="00464B89"/>
    <w:rsid w:val="004748D2"/>
    <w:rsid w:val="00482513"/>
    <w:rsid w:val="004A5C78"/>
    <w:rsid w:val="004C3B7F"/>
    <w:rsid w:val="00520A1F"/>
    <w:rsid w:val="00545587"/>
    <w:rsid w:val="00584E68"/>
    <w:rsid w:val="005B26BC"/>
    <w:rsid w:val="005C5019"/>
    <w:rsid w:val="005E585D"/>
    <w:rsid w:val="006031BB"/>
    <w:rsid w:val="00642D18"/>
    <w:rsid w:val="00654661"/>
    <w:rsid w:val="006B11E6"/>
    <w:rsid w:val="006D11F7"/>
    <w:rsid w:val="006D6C0A"/>
    <w:rsid w:val="007062EF"/>
    <w:rsid w:val="00716442"/>
    <w:rsid w:val="00737E32"/>
    <w:rsid w:val="00762591"/>
    <w:rsid w:val="0078325E"/>
    <w:rsid w:val="00784C9A"/>
    <w:rsid w:val="007C5E77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02F6D"/>
    <w:rsid w:val="00A707C8"/>
    <w:rsid w:val="00A86503"/>
    <w:rsid w:val="00AA33F3"/>
    <w:rsid w:val="00AA6FB4"/>
    <w:rsid w:val="00AB13F0"/>
    <w:rsid w:val="00AB69C3"/>
    <w:rsid w:val="00AD478B"/>
    <w:rsid w:val="00AD6F38"/>
    <w:rsid w:val="00AF7F42"/>
    <w:rsid w:val="00B02FF6"/>
    <w:rsid w:val="00B378C7"/>
    <w:rsid w:val="00B40502"/>
    <w:rsid w:val="00B67AEC"/>
    <w:rsid w:val="00BC3D02"/>
    <w:rsid w:val="00BC5661"/>
    <w:rsid w:val="00BC5DBF"/>
    <w:rsid w:val="00BE39D2"/>
    <w:rsid w:val="00BF1DE4"/>
    <w:rsid w:val="00C11A6A"/>
    <w:rsid w:val="00C24B41"/>
    <w:rsid w:val="00C312BC"/>
    <w:rsid w:val="00C763EC"/>
    <w:rsid w:val="00CA1251"/>
    <w:rsid w:val="00CB6D06"/>
    <w:rsid w:val="00CD0A15"/>
    <w:rsid w:val="00D0402C"/>
    <w:rsid w:val="00D16393"/>
    <w:rsid w:val="00D27911"/>
    <w:rsid w:val="00D4478E"/>
    <w:rsid w:val="00D579C8"/>
    <w:rsid w:val="00D72B53"/>
    <w:rsid w:val="00D85964"/>
    <w:rsid w:val="00D929C0"/>
    <w:rsid w:val="00D957A5"/>
    <w:rsid w:val="00DA14DE"/>
    <w:rsid w:val="00DC520A"/>
    <w:rsid w:val="00E11F9B"/>
    <w:rsid w:val="00E2213A"/>
    <w:rsid w:val="00EB45A0"/>
    <w:rsid w:val="00EC515F"/>
    <w:rsid w:val="00F37147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E5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85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85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85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85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E5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85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85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85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85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3020</izvorni_sadrzaj>
    <derivirana_varijabla naziv="DomainObject.Predmet.Broj_1">3020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St-3020/2016</izvorni_sadrzaj>
    <derivirana_varijabla naziv="DomainObject.Predmet.OznakaBroj_1">St-3020/2016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ZA POMOĆ jednostavno društvo s ograničenom odgovornošću za trgovinu i usluge</izvorni_sadrzaj>
    <derivirana_varijabla naziv="DomainObject.Predmet.ProtustrankaFormated_1">  TRGOVINA ZA POMOĆ jednostavno društvo s ograničenom odgovornošću za trgovinu i usluge</derivirana_varijabla>
  </DomainObject.Predmet.ProtustrankaFormated>
  <DomainObject.Predmet.ProtustrankaFormatedOIB>
    <izvorni_sadrzaj>  TRGOVINA ZA POMOĆ jednostavno društvo s ograničenom odgovornošću za trgovinu i usluge, OIB 53821644436</izvorni_sadrzaj>
    <derivirana_varijabla naziv="DomainObject.Predmet.ProtustrankaFormatedOIB_1">  TRGOVINA ZA POMOĆ jednostavno društvo s ograničenom odgovornošću za trgovinu i usluge, OIB 53821644436</derivirana_varijabla>
  </DomainObject.Predmet.ProtustrankaFormatedOIB>
  <DomainObject.Predmet.ProtustrankaFormatedWithAdress>
    <izvorni_sadrzaj> TRGOVINA ZA POMOĆ jednostavno društvo s ograničenom odgovornošću za trgovinu i usluge, Josipa Predavca 12, 10370 Dugo Selo</izvorni_sadrzaj>
    <derivirana_varijabla naziv="DomainObject.Predmet.ProtustrankaFormatedWithAdress_1"> TRGOVINA ZA POMOĆ jednostavno društvo s ograničenom odgovornošću za trgovinu i usluge, Josipa Predavca 12, 10370 Dugo Selo</derivirana_varijabla>
  </DomainObject.Predmet.ProtustrankaFormatedWithAdress>
  <DomainObject.Predmet.ProtustrankaFormatedWithAdressOIB>
    <izvorni_sadrzaj> TRGOVINA ZA POMOĆ jednostavno društvo s ograničenom odgovornošću za trgovinu i usluge, OIB 53821644436, Josipa Predavca 12, 10370 Dugo Selo</izvorni_sadrzaj>
    <derivirana_varijabla naziv="DomainObject.Predmet.ProtustrankaFormatedWithAdressOIB_1"> TRGOVINA ZA POMOĆ jednostavno društvo s ograničenom odgovornošću za trgovinu i usluge, OIB 53821644436, Josipa Predavca 12, 10370 Dugo Selo</derivirana_varijabla>
  </DomainObject.Predmet.ProtustrankaFormatedWithAdressOIB>
  <DomainObject.Predmet.ProtustrankaWithAdress>
    <izvorni_sadrzaj>TRGOVINA ZA POMOĆ jednostavno društvo s ograničenom odgovornošću za trgovinu i usluge Josipa Predavca 12, 10370 Dugo Selo</izvorni_sadrzaj>
    <derivirana_varijabla naziv="DomainObject.Predmet.ProtustrankaWithAdress_1">TRGOVINA ZA POMOĆ jednostavno društvo s ograničenom odgovornošću za trgovinu i usluge Josipa Predavca 12, 10370 Dugo Selo</derivirana_varijabla>
  </DomainObject.Predmet.ProtustrankaWithAdress>
  <DomainObject.Predmet.ProtustrankaWithAdressOIB>
    <izvorni_sadrzaj>TRGOVINA ZA POMOĆ jednostavno društvo s ograničenom odgovornošću za trgovinu i usluge, OIB 53821644436, Josipa Predavca 12, 10370 Dugo Selo</izvorni_sadrzaj>
    <derivirana_varijabla naziv="DomainObject.Predmet.ProtustrankaWithAdressOIB_1">TRGOVINA ZA POMOĆ jednostavno društvo s ograničenom odgovornošću za trgovinu i usluge, OIB 53821644436, Josipa Predavca 12, 10370 Dugo Selo</derivirana_varijabla>
  </DomainObject.Predmet.ProtustrankaWithAdressOIB>
  <DomainObject.Predmet.ProtustrankaNazivFormated>
    <izvorni_sadrzaj>TRGOVINA ZA POMOĆ jednostavno društvo s ograničenom odgovornošću za trgovinu i usluge</izvorni_sadrzaj>
    <derivirana_varijabla naziv="DomainObject.Predmet.ProtustrankaNazivFormated_1">TRGOVINA ZA POMOĆ jednostavno društvo s ograničenom odgovornošću za trgovinu i usluge</derivirana_varijabla>
  </DomainObject.Predmet.ProtustrankaNazivFormated>
  <DomainObject.Predmet.ProtustrankaNazivFormatedOIB>
    <izvorni_sadrzaj>TRGOVINA ZA POMOĆ jednostavno društvo s ograničenom odgovornošću za trgovinu i usluge, OIB 53821644436</izvorni_sadrzaj>
    <derivirana_varijabla naziv="DomainObject.Predmet.ProtustrankaNazivFormatedOIB_1">TRGOVINA ZA POMOĆ jednostavno društvo s ograničenom odgovornošću za trgovinu i usluge, OIB 53821644436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Juraković; vjerovnici</izvorni_sadrzaj>
    <derivirana_varijabla naziv="DomainObject.Predmet.StrankaFormated_1">  FINA Regionalni centar Zagreb; Alan Juraković; vjerovnici</derivirana_varijabla>
  </DomainObject.Predmet.StrankaFormated>
  <DomainObject.Predmet.StrankaFormatedOIB>
    <izvorni_sadrzaj>  FINA Regionalni centar Zagreb, OIB 85821130368; Alan Juraković, OIB 38609725232; vjerovnici</izvorni_sadrzaj>
    <derivirana_varijabla naziv="DomainObject.Predmet.StrankaFormatedOIB_1">  FINA Regionalni centar Zagreb, OIB 85821130368; Alan Juraković, OIB 38609725232; vjerovnici</derivirana_varijabla>
  </DomainObject.Predmet.StrankaFormatedOIB>
  <DomainObject.Predmet.StrankaFormatedWithAdress>
    <izvorni_sadrzaj> FINA Regionalni centar Zagreb, Trg svibanjskih žrtava 1995. br. 1, 10000 Zagreb; Alan Juraković, Ulica Hrvatskih Branitelja 1, 10370 Dugo Selo; vjerovnici</izvorni_sadrzaj>
    <derivirana_varijabla naziv="DomainObject.Predmet.StrankaFormatedWithAdress_1"> FINA Regionalni centar Zagreb, Trg svibanjskih žrtava 1995. br. 1, 10000 Zagreb; Alan Juraković, Ulica Hrvatskih Branitelja 1, 10370 Dugo Selo; vjerovnici</derivirana_varijabla>
  </DomainObject.Predmet.StrankaFormatedWithAdress>
  <DomainObject.Predmet.StrankaFormatedWithAdressOIB>
    <izvorni_sadrzaj> FINA Regionalni centar Zagreb, OIB 85821130368, Trg svibanjskih žrtava 1995. br. 1, 10000 Zagreb; Alan Juraković, OIB 38609725232, Ulica Hrvatskih Branitelja 1, 10370 Dugo Selo; vjerovnici</izvorni_sadrzaj>
    <derivirana_varijabla naziv="DomainObject.Predmet.StrankaFormatedWithAdressOIB_1"> FINA Regionalni centar Zagreb, OIB 85821130368, Trg svibanjskih žrtava 1995. br. 1, 10000 Zagreb; Alan Juraković, OIB 38609725232, Ulica Hrvatskih Branitelja 1, 10370 Dugo Selo; vjerovnici</derivirana_varijabla>
  </DomainObject.Predmet.StrankaFormatedWithAdressOIB>
  <DomainObject.Predmet.StrankaWithAdress>
    <izvorni_sadrzaj>FINA Regionalni centar Zagreb Trg svibanjskih žrtava 1995. br. 1,10000 Zagreb,Alan Juraković Ulica Hrvatskih Branitelja 1,10370 Dugo Selo,vjerovnici </izvorni_sadrzaj>
    <derivirana_varijabla naziv="DomainObject.Predmet.StrankaWithAdress_1">FINA Regionalni centar Zagreb Trg svibanjskih žrtava 1995. br. 1,10000 Zagreb,Alan Juraković Ulica Hrvatskih Branitelja 1,10370 Dugo Selo,vjerovnici </derivirana_varijabla>
  </DomainObject.Predmet.StrankaWithAdress>
  <DomainObject.Predmet.StrankaWithAdressOIB>
    <izvorni_sadrzaj>FINA Regionalni centar Zagreb, OIB 85821130368, Trg svibanjskih žrtava 1995. br. 1,10000 Zagreb,Alan Juraković, OIB 38609725232, Ulica Hrvatskih Branitelja 1,10370 Dugo Selo,vjerovnici</izvorni_sadrzaj>
    <derivirana_varijabla naziv="DomainObject.Predmet.StrankaWithAdressOIB_1">FINA Regionalni centar Zagreb, OIB 85821130368, Trg svibanjskih žrtava 1995. br. 1,10000 Zagreb,Alan Juraković, OIB 38609725232, Ulica Hrvatskih Branitelja 1,10370 Dugo Selo,vjerovnici</derivirana_varijabla>
  </DomainObject.Predmet.StrankaWithAdressOIB>
  <DomainObject.Predmet.StrankaNazivFormated>
    <izvorni_sadrzaj>FINA Regionalni centar Zagreb,Alan Juraković,vjerovnici</izvorni_sadrzaj>
    <derivirana_varijabla naziv="DomainObject.Predmet.StrankaNazivFormated_1">FINA Regionalni centar Zagreb,Alan Juraković,vjerovnici</derivirana_varijabla>
  </DomainObject.Predmet.StrankaNazivFormated>
  <DomainObject.Predmet.StrankaNazivFormatedOIB>
    <izvorni_sadrzaj>FINA Regionalni centar Zagreb, OIB 85821130368,Alan Juraković, OIB 38609725232,vjerovnici</izvorni_sadrzaj>
    <derivirana_varijabla naziv="DomainObject.Predmet.StrankaNazivFormatedOIB_1">FINA Regionalni centar Zagreb, OIB 85821130368,Alan Juraković, OIB 38609725232,vjerovnici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Alan Juraković</item>
      <item>vjerovnici</item>
    </izvorni_sadrzaj>
    <derivirana_varijabla naziv="DomainObject.Predmet.StrankaListFormated_1">
      <item>FINA Regionalni centar Zagreb</item>
      <item>Alan Juraković</item>
      <item>vjerovnici</item>
    </derivirana_varijabla>
  </DomainObject.Predmet.StrankaListFormated>
  <DomainObject.Predmet.StrankaListFormatedOIB>
    <izvorni_sadrzaj>
      <item>FINA Regionalni centar Zagreb, OIB 85821130368</item>
      <item>Alan Juraković, OIB 38609725232</item>
      <item>vjerovnici</item>
    </izvorni_sadrzaj>
    <derivirana_varijabla naziv="DomainObject.Predmet.StrankaListFormatedOIB_1">
      <item>FINA Regionalni centar Zagreb, OIB 85821130368</item>
      <item>Alan Juraković, OIB 38609725232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Alan Juraković, Ulica Hrvatskih Branitelja 1, 10370 Dugo Selo</item>
      <item>vjerovnici</item>
    </izvorni_sadrzaj>
    <derivirana_varijabla naziv="DomainObject.Predmet.StrankaListFormatedWithAdress_1">
      <item>FINA Regionalni centar Zagreb, Trg svibanjskih žrtava 1995. br. 1, 10000 Zagreb</item>
      <item>Alan Juraković, Ulica Hrvatskih Branitelja 1, 10370 Dugo Selo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Juraković, OIB 38609725232, Ulica Hrvatskih Branitelja 1, 10370 Dugo Selo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Alan Juraković, OIB 38609725232, Ulica Hrvatskih Branitelja 1, 10370 Dugo Selo</item>
      <item>vjerovnici</item>
    </derivirana_varijabla>
  </DomainObject.Predmet.StrankaListFormatedWithAdressOIB>
  <DomainObject.Predmet.StrankaListNazivFormated>
    <izvorni_sadrzaj>
      <item>FINA Regionalni centar Zagreb</item>
      <item>Alan Juraković</item>
      <item>vjerovnici</item>
    </izvorni_sadrzaj>
    <derivirana_varijabla naziv="DomainObject.Predmet.StrankaListNazivFormated_1">
      <item>FINA Regionalni centar Zagreb</item>
      <item>Alan Juraković</item>
      <item>vjerovnici</item>
    </derivirana_varijabla>
  </DomainObject.Predmet.StrankaListNazivFormated>
  <DomainObject.Predmet.StrankaListNazivFormatedOIB>
    <izvorni_sadrzaj>
      <item>FINA Regionalni centar Zagreb, OIB 85821130368</item>
      <item>Alan Juraković, OIB 38609725232</item>
      <item>vjerovnici</item>
    </izvorni_sadrzaj>
    <derivirana_varijabla naziv="DomainObject.Predmet.StrankaListNazivFormatedOIB_1">
      <item>FINA Regionalni centar Zagreb, OIB 85821130368</item>
      <item>Alan Juraković, OIB 38609725232</item>
      <item>vjerovnici</item>
    </derivirana_varijabla>
  </DomainObject.Predmet.StrankaListNazivFormatedOIB>
  <DomainObject.Predmet.ProtuStrankaListFormated>
    <izvorni_sadrzaj>
      <item>TRGOVINA ZA POMOĆ jednostavno društvo s ograničenom odgovornošću za trgovinu i usluge</item>
    </izvorni_sadrzaj>
    <derivirana_varijabla naziv="DomainObject.Predmet.ProtuStrankaListFormated_1">
      <item>TRGOVINA ZA POMOĆ jednostavno društvo s ograničenom odgovornošću za trgovinu i usluge</item>
    </derivirana_varijabla>
  </DomainObject.Predmet.ProtuStrankaListFormated>
  <DomainObject.Predmet.ProtuStrankaListFormatedOIB>
    <izvorni_sadrzaj>
      <item>TRGOVINA ZA POMOĆ jednostavno društvo s ograničenom odgovornošću za trgovinu i usluge, OIB 53821644436</item>
    </izvorni_sadrzaj>
    <derivirana_varijabla naziv="DomainObject.Predmet.ProtuStrankaListFormatedOIB_1">
      <item>TRGOVINA ZA POMOĆ jednostavno društvo s ograničenom odgovornošću za trgovinu i usluge, OIB 53821644436</item>
    </derivirana_varijabla>
  </DomainObject.Predmet.ProtuStrankaListFormatedOIB>
  <DomainObject.Predmet.ProtuStrankaListFormatedWithAdress>
    <izvorni_sadrzaj>
      <item>TRGOVINA ZA POMOĆ jednostavno društvo s ograničenom odgovornošću za trgovinu i usluge, Josipa Predavca 12, 10370 Dugo Selo</item>
    </izvorni_sadrzaj>
    <derivirana_varijabla naziv="DomainObject.Predmet.ProtuStrankaListFormatedWithAdress_1">
      <item>TRGOVINA ZA POMOĆ jednostavno društvo s ograničenom odgovornošću za trgovinu i usluge, Josipa Predavca 12, 10370 Dugo Selo</item>
    </derivirana_varijabla>
  </DomainObject.Predmet.ProtuStrankaListFormatedWithAdress>
  <DomainObject.Predmet.ProtuStrankaListFormatedWithAdressOIB>
    <izvorni_sadrzaj>
      <item>TRGOVINA ZA POMOĆ jednostavno društvo s ograničenom odgovornošću za trgovinu i usluge, OIB 53821644436, Josipa Predavca 12, 10370 Dugo Selo</item>
    </izvorni_sadrzaj>
    <derivirana_varijabla naziv="DomainObject.Predmet.ProtuStrankaListFormatedWithAdressOIB_1">
      <item>TRGOVINA ZA POMOĆ jednostavno društvo s ograničenom odgovornošću za trgovinu i usluge, OIB 53821644436, Josipa Predavca 12, 10370 Dugo Selo</item>
    </derivirana_varijabla>
  </DomainObject.Predmet.ProtuStrankaListFormatedWithAdressOIB>
  <DomainObject.Predmet.ProtuStrankaListNazivFormated>
    <izvorni_sadrzaj>
      <item>TRGOVINA ZA POMOĆ jednostavno društvo s ograničenom odgovornošću za trgovinu i usluge</item>
    </izvorni_sadrzaj>
    <derivirana_varijabla naziv="DomainObject.Predmet.ProtuStrankaListNazivFormated_1">
      <item>TRGOVINA ZA POMOĆ jednostavno društvo s ograničenom odgovornošću za trgovinu i usluge</item>
    </derivirana_varijabla>
  </DomainObject.Predmet.ProtuStrankaListNazivFormated>
  <DomainObject.Predmet.ProtuStrankaListNazivFormatedOIB>
    <izvorni_sadrzaj>
      <item>TRGOVINA ZA POMOĆ jednostavno društvo s ograničenom odgovornošću za trgovinu i usluge, OIB 53821644436</item>
    </izvorni_sadrzaj>
    <derivirana_varijabla naziv="DomainObject.Predmet.ProtuStrankaListNazivFormatedOIB_1">
      <item>TRGOVINA ZA POMOĆ jednostavno društvo s ograničenom odgovornošću za trgovinu i usluge, OIB 53821644436</item>
    </derivirana_varijabla>
  </DomainObject.Predmet.ProtuStrankaListNazivFormatedOIB>
  <DomainObject.Predmet.OstaliListFormated>
    <izvorni_sadrzaj>
      <item>Alan Juraković</item>
      <item>Ivan Prpić</item>
    </izvorni_sadrzaj>
    <derivirana_varijabla naziv="DomainObject.Predmet.OstaliListFormated_1">
      <item>Alan Juraković</item>
      <item>Ivan Prpić</item>
    </derivirana_varijabla>
  </DomainObject.Predmet.OstaliListFormated>
  <DomainObject.Predmet.OstaliListFormatedOIB>
    <izvorni_sadrzaj>
      <item>Alan Juraković, OIB 38609725232</item>
      <item>Ivan Prpić, OIB 16795120342</item>
    </izvorni_sadrzaj>
    <derivirana_varijabla naziv="DomainObject.Predmet.OstaliListFormatedOIB_1">
      <item>Alan Juraković, OIB 38609725232</item>
      <item>Ivan Prpić, OIB 16795120342</item>
    </derivirana_varijabla>
  </DomainObject.Predmet.OstaliListFormatedOIB>
  <DomainObject.Predmet.OstaliListFormatedWithAdress>
    <izvorni_sadrzaj>
      <item>Alan Juraković, Ulica Hrvatskih Branitelja 1, 10370 Dugo Selo</item>
      <item>Ivan Prpić, Hruševečka Ulica 11, 10000 Zagreb</item>
    </izvorni_sadrzaj>
    <derivirana_varijabla naziv="DomainObject.Predmet.OstaliListFormatedWithAdress_1">
      <item>Alan Juraković, Ulica Hrvatskih Branitelja 1, 10370 Dugo Selo</item>
      <item>Ivan Prpić, Hruševečka Ulica 11, 10000 Zagreb</item>
    </derivirana_varijabla>
  </DomainObject.Predmet.OstaliListFormatedWithAdress>
  <DomainObject.Predmet.OstaliListFormatedWithAdressOIB>
    <izvorni_sadrzaj>
      <item>Alan Juraković, OIB 38609725232, Ulica Hrvatskih Branitelja 1, 10370 Dugo Selo</item>
      <item>Ivan Prpić, OIB 16795120342, Hruševečka Ulica 11, 10000 Zagreb</item>
    </izvorni_sadrzaj>
    <derivirana_varijabla naziv="DomainObject.Predmet.OstaliListFormatedWithAdressOIB_1">
      <item>Alan Juraković, OIB 38609725232, Ulica Hrvatskih Branitelja 1, 10370 Dugo Selo</item>
      <item>Ivan Prpić, OIB 16795120342, Hruševečka Ulica 11, 10000 Zagreb</item>
    </derivirana_varijabla>
  </DomainObject.Predmet.OstaliListFormatedWithAdressOIB>
  <DomainObject.Predmet.OstaliListNazivFormated>
    <izvorni_sadrzaj>
      <item>Alan Juraković</item>
      <item>Ivan Prpić</item>
    </izvorni_sadrzaj>
    <derivirana_varijabla naziv="DomainObject.Predmet.OstaliListNazivFormated_1">
      <item>Alan Juraković</item>
      <item>Ivan Prpić</item>
    </derivirana_varijabla>
  </DomainObject.Predmet.OstaliListNazivFormated>
  <DomainObject.Predmet.OstaliListNazivFormatedOIB>
    <izvorni_sadrzaj>
      <item>Alan Juraković, OIB 38609725232</item>
      <item>Ivan Prpić, OIB 16795120342</item>
    </izvorni_sadrzaj>
    <derivirana_varijabla naziv="DomainObject.Predmet.OstaliListNazivFormatedOIB_1">
      <item>Alan Juraković, OIB 38609725232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ZA POMOĆ jednostavno društvo s ograničenom odgovornošću za trgovinu i usluge</izvorni_sadrzaj>
    <derivirana_varijabla naziv="DomainObject.Predmet.ProtustrankaIDrugi_1">TRGOVINA ZA POMOĆ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ZA POMOĆ jednostavno društvo s ograničenom odgovornošću za trgovinu i usluge, OIB 53821644436, Josipa Predavca 12, 10370 Dugo Selo</izvorni_sadrzaj>
    <derivirana_varijabla naziv="DomainObject.Predmet.ProtustrankaIDrugiAdressOIB_1">TRGOVINA ZA POMOĆ jednostavno društvo s ograničenom odgovornošću za trgovinu i usluge, OIB 53821644436, Josipa Predavca 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ZA POMOĆ jednostavno društvo s ograničenom odgovornošću za trgovinu i usluge</item>
      <item>Alan Juraković</item>
      <item>vjerovnici</item>
      <item>Alan Juraković</item>
      <item>Ivan Prpić</item>
    </izvorni_sadrzaj>
    <derivirana_varijabla naziv="DomainObject.Predmet.SudioniciListNaziv_1">
      <item>FINA Regionalni centar Zagreb</item>
      <item>TRGOVINA ZA POMOĆ jednostavno društvo s ograničenom odgovornošću za trgovinu i usluge</item>
      <item>Alan Juraković</item>
      <item>vjerovnici</item>
      <item>Alan Juraković</item>
      <item>Ivan Prpić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ZA POMOĆ jednostavno društvo s ograničenom odgovornošću za trgovinu i usluge, OIB 53821644436, Josipa Predavca 12,10370 Dugo Selo</item>
      <item>Alan Juraković, OIB 38609725232, Ulica Hrvatskih Branitelja 1,10370 Dugo Selo</item>
      <item>vjerovnici</item>
      <item>Alan Juraković, OIB 38609725232, Ulica Hrvatskih Branitelja 1,10370 Dugo Selo</item>
      <item>Ivan Prpić, OIB 16795120342, Hruševečka Ulica 11,10000 Zagreb</item>
    </izvorni_sadrzaj>
    <derivirana_varijabla naziv="DomainObject.Predmet.SudioniciListAdressOIB_1">
      <item>FINA Regionalni centar Zagreb, OIB 85821130368, Trg svibanjskih žrtava 1995. br. 1,10000 Zagreb</item>
      <item>TRGOVINA ZA POMOĆ jednostavno društvo s ograničenom odgovornošću za trgovinu i usluge, OIB 53821644436, Josipa Predavca 12,10370 Dugo Selo</item>
      <item>Alan Juraković, OIB 38609725232, Ulica Hrvatskih Branitelja 1,10370 Dugo Selo</item>
      <item>vjerovnici</item>
      <item>Alan Juraković, OIB 38609725232, Ulica Hrvatskih Branitelja 1,10370 Dugo Selo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53821644436</item>
      <item>, OIB 38609725232</item>
      <item>, OIB null</item>
      <item>, OIB 38609725232</item>
      <item>, OIB 16795120342</item>
    </izvorni_sadrzaj>
    <derivirana_varijabla naziv="DomainObject.Predmet.SudioniciListNazivOIB_1">
      <item>, OIB 85821130368</item>
      <item>, OIB 53821644436</item>
      <item>, OIB 38609725232</item>
      <item>, OIB null</item>
      <item>, OIB 38609725232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670</properties:Words>
  <properties:Characters>3626</properties:Characters>
  <properties:Lines>82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2017-05-18T12:44:00Z</dcterms:created>
  <dc:creator>ksvajger</dc:creator>
  <cp:lastModifiedBy>Kristina Švajger</cp:lastModifiedBy>
  <cp:lastPrinted>2017-05-18T12:50:00Z</cp:lastPrinted>
  <dcterms:modified xmlns:xsi="http://www.w3.org/2001/XMLSchema-instance" xsi:type="dcterms:W3CDTF">2017-05-18T12:50:00Z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