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0914c" w14:paraId="fb0914c" w:rsidRDefault="00BC5CD7" w:rsidP="00BC5CD7" w:rsidR="00BC5CD7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BC5CD7" w:rsidP="00BC5CD7" w:rsidR="00BC5CD7">
      <w:pPr>
        <w:pStyle w:val="Zaglavlje"/>
        <w:tabs>
          <w:tab w:pos="4536" w:val="clear"/>
          <w:tab w:pos="567" w:val="center"/>
        </w:tabs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BC5CD7" w:rsidP="00BC5CD7" w:rsidR="00BC5CD7">
      <w:pPr>
        <w:pStyle w:val="Zaglavlje"/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BC5CD7" w:rsidP="00BC5CD7" w:rsidR="00BC5CD7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BC5CD7" w:rsidP="00BC5CD7" w:rsidR="00BC5CD7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St-1339/2015</w:t>
      </w:r>
    </w:p>
    <w:p w:rsidRDefault="00BC5CD7" w:rsidP="00BC5CD7" w:rsidR="00BC5CD7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BC5CD7" w:rsidP="00BC5CD7" w:rsidR="00BC5CD7">
      <w:pPr>
        <w:jc w:val="center"/>
        <w:rPr>
          <w:rFonts w:hAnsi="Times New Roman" w:ascii="Times New Roman"/>
          <w:szCs w:val="24"/>
          <w:lang w:val="hr-HR"/>
        </w:rPr>
      </w:pPr>
    </w:p>
    <w:p w:rsidRDefault="00BC5CD7" w:rsidP="00BC5CD7" w:rsidR="00BC5CD7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BC5CD7" w:rsidP="00BC5CD7" w:rsidR="00BC5CD7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5CD7" w:rsidP="00BC5CD7" w:rsidR="00BC5CD7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C5CD7" w:rsidP="00BC5CD7" w:rsidR="00BC5CD7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5CD7" w:rsidP="00BC5CD7" w:rsidR="00BC5CD7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 xml:space="preserve">HERBA MEDITERANICA </w:t>
      </w:r>
      <w:proofErr w:type="spellStart"/>
      <w:r>
        <w:rPr>
          <w:rFonts w:hAnsi="Times New Roman" w:ascii="Times New Roman"/>
          <w:szCs w:val="24"/>
        </w:rPr>
        <w:t>d.o.o</w:t>
      </w:r>
      <w:proofErr w:type="spellEnd"/>
      <w:r w:rsidRPr="00DC33E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, OIB: 10574223691, Zagreb, 5. </w:t>
      </w:r>
      <w:proofErr w:type="spellStart"/>
      <w:r>
        <w:rPr>
          <w:rFonts w:hAnsi="Times New Roman" w:ascii="Times New Roman"/>
          <w:szCs w:val="24"/>
        </w:rPr>
        <w:t>Jazbinski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odvojak</w:t>
      </w:r>
      <w:proofErr w:type="spellEnd"/>
      <w:r>
        <w:rPr>
          <w:rFonts w:hAnsi="Times New Roman" w:ascii="Times New Roman"/>
          <w:szCs w:val="24"/>
        </w:rPr>
        <w:t xml:space="preserve"> 14 </w:t>
      </w:r>
      <w:proofErr w:type="gramStart"/>
      <w:r>
        <w:rPr>
          <w:rFonts w:hAnsi="Times New Roman" w:ascii="Times New Roman"/>
          <w:szCs w:val="24"/>
        </w:rPr>
        <w:t>A</w:t>
      </w:r>
      <w:proofErr w:type="gramEnd"/>
      <w:r>
        <w:rPr>
          <w:rFonts w:hAnsi="Times New Roman" w:ascii="Times New Roman"/>
          <w:szCs w:val="24"/>
        </w:rPr>
        <w:t xml:space="preserve">,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26. veljače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BC5CD7" w:rsidP="00BC5CD7" w:rsidR="00BC5CD7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BC5CD7" w:rsidP="00BC5CD7" w:rsidR="00BC5CD7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BC5CD7" w:rsidP="00BC5CD7" w:rsidR="00BC5CD7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5CD7" w:rsidP="00BC5CD7" w:rsidR="00BC5CD7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A337A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HERBA MEDITERANICA d.o.o</w:t>
      </w:r>
      <w:r w:rsidRPr="00DC33E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, OIB: 10574223691, Zagreb, 5. </w:t>
      </w:r>
      <w:proofErr w:type="spellStart"/>
      <w:r>
        <w:rPr>
          <w:rFonts w:hAnsi="Times New Roman" w:ascii="Times New Roman"/>
          <w:szCs w:val="24"/>
        </w:rPr>
        <w:t>Jazbinski</w:t>
      </w:r>
      <w:proofErr w:type="spellEnd"/>
      <w:r>
        <w:rPr>
          <w:rFonts w:hAnsi="Times New Roman" w:ascii="Times New Roman"/>
          <w:szCs w:val="24"/>
        </w:rPr>
        <w:t xml:space="preserve"> odvojak 14 A.</w:t>
      </w:r>
    </w:p>
    <w:p w:rsidRDefault="00BC5CD7" w:rsidP="00BC5CD7" w:rsidR="00BC5CD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C5CD7" w:rsidP="00BC5CD7" w:rsidR="00BC5CD7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26. veljače 2016. godine u 13 sati i 15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C5CD7" w:rsidP="00BC5CD7" w:rsidR="00BC5CD7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BC5CD7" w:rsidP="00BC5CD7" w:rsidR="00BC5CD7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Marijan </w:t>
      </w:r>
      <w:proofErr w:type="spellStart"/>
      <w:r>
        <w:rPr>
          <w:rFonts w:hAnsi="Times New Roman" w:ascii="Times New Roman"/>
          <w:szCs w:val="24"/>
        </w:rPr>
        <w:t>Drljanovčan</w:t>
      </w:r>
      <w:proofErr w:type="spellEnd"/>
      <w:r>
        <w:rPr>
          <w:rFonts w:hAnsi="Times New Roman" w:ascii="Times New Roman"/>
          <w:szCs w:val="24"/>
        </w:rPr>
        <w:t xml:space="preserve">, OIB: 49708160625, iz </w:t>
      </w:r>
      <w:proofErr w:type="spellStart"/>
      <w:r>
        <w:rPr>
          <w:rFonts w:hAnsi="Times New Roman" w:ascii="Times New Roman"/>
          <w:szCs w:val="24"/>
        </w:rPr>
        <w:t>Miholjaneca</w:t>
      </w:r>
      <w:proofErr w:type="spellEnd"/>
      <w:r>
        <w:rPr>
          <w:rFonts w:hAnsi="Times New Roman" w:ascii="Times New Roman"/>
          <w:szCs w:val="24"/>
        </w:rPr>
        <w:t>, Antuna Mihanovića 131.</w:t>
      </w:r>
    </w:p>
    <w:p w:rsidRDefault="00BC5CD7" w:rsidP="00BC5CD7" w:rsidR="00BC5CD7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BC5CD7" w:rsidP="00BC5CD7" w:rsidR="00BC5CD7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HERBA MEDITERANICA d.o.o</w:t>
      </w:r>
      <w:r w:rsidRPr="00DC33E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, OIB: 10574223691, Zagreb, 5. </w:t>
      </w:r>
      <w:proofErr w:type="spellStart"/>
      <w:r>
        <w:rPr>
          <w:rFonts w:hAnsi="Times New Roman" w:ascii="Times New Roman"/>
          <w:szCs w:val="24"/>
        </w:rPr>
        <w:t>Jazbinski</w:t>
      </w:r>
      <w:proofErr w:type="spellEnd"/>
      <w:r>
        <w:rPr>
          <w:rFonts w:hAnsi="Times New Roman" w:ascii="Times New Roman"/>
          <w:szCs w:val="24"/>
        </w:rPr>
        <w:t xml:space="preserve"> odvojak 14 A.</w:t>
      </w:r>
    </w:p>
    <w:p w:rsidRDefault="00BC5CD7" w:rsidP="00BC5CD7" w:rsidR="00BC5CD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C5CD7" w:rsidP="00BC5CD7" w:rsidR="00BC5CD7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BC5CD7" w:rsidP="00BC5CD7" w:rsidR="00BC5CD7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BC5CD7" w:rsidP="00BC5CD7" w:rsidR="00BC5CD7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BC5CD7" w:rsidP="00BC5CD7" w:rsidR="00BC5CD7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BC5CD7" w:rsidP="00BC5CD7" w:rsidR="00BC5CD7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BC5CD7" w:rsidP="00BC5CD7" w:rsidR="00BC5CD7">
      <w:pPr>
        <w:jc w:val="both"/>
        <w:rPr>
          <w:rFonts w:hAnsi="Times New Roman" w:ascii="Times New Roman"/>
          <w:lang w:val="hr-HR"/>
        </w:rPr>
      </w:pPr>
    </w:p>
    <w:p w:rsidRDefault="00BC5CD7" w:rsidP="00BC5CD7" w:rsidR="00BC5CD7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9</w:t>
      </w:r>
      <w:r w:rsidRPr="002B7CE9">
        <w:rPr>
          <w:rFonts w:hAnsi="Times New Roman" w:ascii="Times New Roman"/>
          <w:lang w:val="hr-HR"/>
        </w:rPr>
        <w:t>. studenog 2015.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BC5CD7" w:rsidP="00BC5CD7" w:rsidR="00BC5CD7">
      <w:pPr>
        <w:jc w:val="both"/>
        <w:rPr>
          <w:rFonts w:hAnsi="Times New Roman" w:ascii="Times New Roman"/>
        </w:rPr>
      </w:pPr>
    </w:p>
    <w:p w:rsidRDefault="00BC5CD7" w:rsidP="00BC5CD7" w:rsidR="00BC5CD7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C5CD7" w:rsidP="00BC5CD7" w:rsidR="00BC5CD7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BC5CD7" w:rsidP="00BC5CD7" w:rsidR="00BC5CD7">
      <w:pPr>
        <w:jc w:val="both"/>
        <w:rPr>
          <w:rFonts w:hAnsi="Times New Roman" w:ascii="Times New Roman"/>
          <w:lang w:val="hr-HR"/>
        </w:rPr>
      </w:pPr>
    </w:p>
    <w:p w:rsidRDefault="00BC5CD7" w:rsidP="00BC5CD7" w:rsidR="00BC5CD7">
      <w:pPr>
        <w:jc w:val="both"/>
        <w:rPr>
          <w:rFonts w:hAnsi="Times New Roman" w:ascii="Times New Roman"/>
          <w:lang w:val="hr-HR"/>
        </w:rPr>
      </w:pPr>
    </w:p>
    <w:p w:rsidRDefault="00BC5CD7" w:rsidP="00BC5CD7" w:rsidR="00BC5CD7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26. veljače 2016. godine</w:t>
      </w:r>
    </w:p>
    <w:p w:rsidRDefault="00BC5CD7" w:rsidP="00BC5CD7" w:rsidR="00BC5CD7">
      <w:pPr>
        <w:jc w:val="center"/>
        <w:rPr>
          <w:rFonts w:hAnsi="Times New Roman" w:ascii="Times New Roman"/>
          <w:lang w:val="hr-HR"/>
        </w:rPr>
      </w:pPr>
    </w:p>
    <w:p w:rsidRDefault="00BC5CD7" w:rsidP="00BC5CD7" w:rsidR="00BC5CD7">
      <w:pPr>
        <w:jc w:val="center"/>
        <w:rPr>
          <w:rFonts w:hAnsi="Times New Roman" w:ascii="Times New Roman"/>
          <w:lang w:val="hr-HR"/>
        </w:rPr>
      </w:pPr>
    </w:p>
    <w:p w:rsidRDefault="00BC5CD7" w:rsidP="00BC5CD7" w:rsidR="00BC5CD7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BC5CD7" w:rsidP="00BC5CD7" w:rsidR="00BC5CD7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BC5CD7" w:rsidP="00BC5CD7" w:rsidR="00BC5CD7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BC5CD7" w:rsidP="00BC5CD7" w:rsidR="00BC5CD7">
      <w:pPr>
        <w:jc w:val="both"/>
        <w:rPr>
          <w:rFonts w:hAnsi="Times New Roman" w:ascii="Times New Roman"/>
          <w:szCs w:val="24"/>
          <w:lang w:val="hr-HR"/>
        </w:rPr>
      </w:pPr>
    </w:p>
    <w:p w:rsidRDefault="00BC5CD7" w:rsidP="00BC5CD7" w:rsidR="00BC5CD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BC5CD7" w:rsidP="00BC5CD7" w:rsidR="00BC5CD7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C5CD7" w:rsidP="00BC5CD7" w:rsidR="00BC5CD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C5CD7" w:rsidP="00BC5CD7" w:rsidR="00BC5CD7">
      <w:pPr>
        <w:jc w:val="both"/>
        <w:rPr>
          <w:rFonts w:hAnsi="Times New Roman" w:ascii="Times New Roman"/>
        </w:rPr>
      </w:pPr>
    </w:p>
    <w:p w:rsidRDefault="00BC5CD7" w:rsidP="00BC5CD7" w:rsidR="00BC5CD7">
      <w:pPr>
        <w:jc w:val="both"/>
        <w:rPr>
          <w:rFonts w:hAnsi="Times New Roman" w:ascii="Times New Roman"/>
        </w:rPr>
      </w:pPr>
    </w:p>
    <w:p w:rsidRDefault="00BC5CD7" w:rsidP="00BC5CD7" w:rsidR="00BC5CD7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C5CD7" w:rsidP="00BC5CD7" w:rsidR="00BC5CD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BC5CD7" w:rsidP="00BC5CD7" w:rsidR="00BC5CD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BC5CD7" w:rsidP="00BC5CD7" w:rsidR="00BC5CD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BC5CD7" w:rsidP="00BC5CD7" w:rsidR="00BC5CD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BC5CD7" w:rsidP="00BC5CD7" w:rsidR="00BC5CD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BC5CD7" w:rsidP="00BC5CD7" w:rsidR="00BC5CD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BC5CD7" w:rsidP="00BC5CD7" w:rsidR="00BC5CD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BC5CD7" w:rsidP="00BC5CD7" w:rsidR="00BC5CD7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BC5CD7" w:rsidP="00BC5CD7" w:rsidR="00BC5CD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BC5CD7" w:rsidP="00BC5CD7" w:rsidR="00BC5CD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BC5CD7" w:rsidP="00BC5CD7" w:rsidR="00BC5CD7" w:rsidRPr="00D44D4F">
      <w:pPr>
        <w:jc w:val="center"/>
        <w:rPr>
          <w:sz w:val="32"/>
          <w:u w:val="single"/>
          <w:lang w:val="hr-HR"/>
        </w:rPr>
      </w:pPr>
    </w:p>
    <w:p w:rsidRDefault="00BC5CD7" w:rsidP="00BC5CD7" w:rsidR="00BC5CD7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A90" w:rsidR="00000000">
      <w:r>
        <w:separator/>
      </w:r>
    </w:p>
  </w:endnote>
  <w:endnote w:id="0" w:type="continuationSeparator">
    <w:p w:rsidRDefault="00E47A90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A90" w:rsidR="00000000">
      <w:r>
        <w:separator/>
      </w:r>
    </w:p>
  </w:footnote>
  <w:footnote w:id="0" w:type="continuationSeparator">
    <w:p w:rsidRDefault="00E47A90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C5CD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St-1339/2015</w:t>
        </w:r>
      </w:p>
    </w:sdtContent>
  </w:sdt>
  <w:p w:rsidRDefault="00BC5CD7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CD7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47A90" w:rsidP="00840E3D" w:rsidR="00840E3D">
    <w:pPr>
      <w:pStyle w:val="Zaglavlje"/>
      <w:rPr>
        <w:lang w:val="hr-HR"/>
      </w:rPr>
    </w:pPr>
  </w:p>
  <w:p w:rsidRDefault="00BC5CD7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BC5CD7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6357"/>
    <w:rsid w:val="00046357"/>
    <w:rsid w:val="00135025"/>
    <w:rsid w:val="00181F4E"/>
    <w:rsid w:val="00BC5CD7"/>
    <w:rsid w:val="00C95241"/>
    <w:rsid w:val="00E47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5CD7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C5CD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5CD7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BC5CD7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5C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5CD7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47A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A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A9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A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A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5CD7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C5CD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5CD7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BC5CD7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5C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5CD7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47A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A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A9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A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A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1339</izvorni_sadrzaj>
    <derivirana_varijabla naziv="DomainObject.Predmet.Broj_1">1339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St-1339/2015</izvorni_sadrzaj>
    <derivirana_varijabla naziv="DomainObject.Predmet.OznakaBroj_1">St-1339/2015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HERBA MEDITERANICA d.o.o. zastupanog po punomoćniku ANTE JUROŠ</izvorni_sadrzaj>
    <derivirana_varijabla naziv="DomainObject.Predmet.ProtustrankaFormated_1">  HERBA MEDITERANICA d.o.o. zastupanog po punomoćniku ANTE JUROŠ</derivirana_varijabla>
  </DomainObject.Predmet.ProtustrankaFormated>
  <DomainObject.Predmet.ProtustrankaFormatedOIB>
    <izvorni_sadrzaj>  HERBA MEDITERANICA d.o.o., OIB 10574223691 zastupanog po punomoćniku ANTE JUROŠ</izvorni_sadrzaj>
    <derivirana_varijabla naziv="DomainObject.Predmet.ProtustrankaFormatedOIB_1">  HERBA MEDITERANICA d.o.o., OIB 10574223691 zastupanog po punomoćniku ANTE JUROŠ</derivirana_varijabla>
  </DomainObject.Predmet.ProtustrankaFormatedOIB>
  <DomainObject.Predmet.ProtustrankaFormatedWithAdress>
    <izvorni_sadrzaj> HERBA MEDITERANICA d.o.o., 5. Jazbinski odvojak 14 A, 10000 Zagreb zastupanog po punomoćniku ANTE JUROŠ</izvorni_sadrzaj>
    <derivirana_varijabla naziv="DomainObject.Predmet.ProtustrankaFormatedWithAdress_1"> HERBA MEDITERANICA d.o.o., 5. Jazbinski odvojak 14 A, 10000 Zagreb zastupanog po punomoćniku ANTE JUROŠ</derivirana_varijabla>
  </DomainObject.Predmet.ProtustrankaFormatedWithAdress>
  <DomainObject.Predmet.ProtustrankaFormatedWithAdressOIB>
    <izvorni_sadrzaj> HERBA MEDITERANICA d.o.o., OIB 10574223691, 5. Jazbinski odvojak 14 A, 10000 Zagreb zastupanog po punomoćniku ANTE JUROŠ</izvorni_sadrzaj>
    <derivirana_varijabla naziv="DomainObject.Predmet.ProtustrankaFormatedWithAdressOIB_1"> HERBA MEDITERANICA d.o.o., OIB 10574223691, 5. Jazbinski odvojak 14 A, 10000 Zagreb zastupanog po punomoćniku ANTE JUROŠ</derivirana_varijabla>
  </DomainObject.Predmet.ProtustrankaFormatedWithAdressOIB>
  <DomainObject.Predmet.ProtustrankaWithAdress>
    <izvorni_sadrzaj>HERBA MEDITERANICA d.o.o. 5. Jazbinski odvojak 14 A, 10000 Zagreb</izvorni_sadrzaj>
    <derivirana_varijabla naziv="DomainObject.Predmet.ProtustrankaWithAdress_1">HERBA MEDITERANICA d.o.o. 5. Jazbinski odvojak 14 A, 10000 Zagreb</derivirana_varijabla>
  </DomainObject.Predmet.ProtustrankaWithAdress>
  <DomainObject.Predmet.ProtustrankaWithAdressOIB>
    <izvorni_sadrzaj>HERBA MEDITERANICA d.o.o., OIB 10574223691, 5. Jazbinski odvojak 14 A, 10000 Zagreb</izvorni_sadrzaj>
    <derivirana_varijabla naziv="DomainObject.Predmet.ProtustrankaWithAdressOIB_1">HERBA MEDITERANICA d.o.o., OIB 10574223691, 5. Jazbinski odvojak 14 A, 10000 Zagreb</derivirana_varijabla>
  </DomainObject.Predmet.ProtustrankaWithAdressOIB>
  <DomainObject.Predmet.ProtustrankaNazivFormated>
    <izvorni_sadrzaj>HERBA MEDITERANICA d.o.o.</izvorni_sadrzaj>
    <derivirana_varijabla naziv="DomainObject.Predmet.ProtustrankaNazivFormated_1">HERBA MEDITERANICA d.o.o.</derivirana_varijabla>
  </DomainObject.Predmet.ProtustrankaNazivFormated>
  <DomainObject.Predmet.ProtustrankaNazivFormatedOIB>
    <izvorni_sadrzaj>HERBA MEDITERANICA d.o.o., OIB 10574223691</izvorni_sadrzaj>
    <derivirana_varijabla naziv="DomainObject.Predmet.ProtustrankaNazivFormatedOIB_1">HERBA MEDITERANICA d.o.o., OIB 10574223691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HERBA MEDITERANICA d.o.o. zastupanog po punomoćniku ANTE JUROŠ</item>
    </izvorni_sadrzaj>
    <derivirana_varijabla naziv="DomainObject.Predmet.ProtuStrankaListFormated_1">
      <item>HERBA MEDITERANICA d.o.o. zastupanog po punomoćniku ANTE JUROŠ</item>
    </derivirana_varijabla>
  </DomainObject.Predmet.ProtuStrankaListFormated>
  <DomainObject.Predmet.ProtuStrankaListFormatedOIB>
    <izvorni_sadrzaj>
      <item>HERBA MEDITERANICA d.o.o., OIB 10574223691 zastupanog po punomoćniku ANTE JUROŠ</item>
    </izvorni_sadrzaj>
    <derivirana_varijabla naziv="DomainObject.Predmet.ProtuStrankaListFormatedOIB_1">
      <item>HERBA MEDITERANICA d.o.o., OIB 10574223691 zastupanog po punomoćniku ANTE JUROŠ</item>
    </derivirana_varijabla>
  </DomainObject.Predmet.ProtuStrankaListFormatedOIB>
  <DomainObject.Predmet.ProtuStrankaListFormatedWithAdress>
    <izvorni_sadrzaj>
      <item>HERBA MEDITERANICA d.o.o., 5. Jazbinski odvojak 14 A, 10000 Zagreb zastupanog po punomoćniku ANTE JUROŠ</item>
    </izvorni_sadrzaj>
    <derivirana_varijabla naziv="DomainObject.Predmet.ProtuStrankaListFormatedWithAdress_1">
      <item>HERBA MEDITERANICA d.o.o., 5. Jazbinski odvojak 14 A, 10000 Zagreb zastupanog po punomoćniku ANTE JUROŠ</item>
    </derivirana_varijabla>
  </DomainObject.Predmet.ProtuStrankaListFormatedWithAdress>
  <DomainObject.Predmet.ProtuStrankaListFormatedWithAdressOIB>
    <izvorni_sadrzaj>
      <item>HERBA MEDITERANICA d.o.o., OIB 10574223691, 5. Jazbinski odvojak 14 A, 10000 Zagreb zastupanog po punomoćniku ANTE JUROŠ</item>
    </izvorni_sadrzaj>
    <derivirana_varijabla naziv="DomainObject.Predmet.ProtuStrankaListFormatedWithAdressOIB_1">
      <item>HERBA MEDITERANICA d.o.o., OIB 10574223691, 5. Jazbinski odvojak 14 A, 10000 Zagreb zastupanog po punomoćniku ANTE JUROŠ</item>
    </derivirana_varijabla>
  </DomainObject.Predmet.ProtuStrankaListFormatedWithAdressOIB>
  <DomainObject.Predmet.ProtuStrankaListNazivFormated>
    <izvorni_sadrzaj>
      <item>HERBA MEDITERANICA d.o.o.</item>
    </izvorni_sadrzaj>
    <derivirana_varijabla naziv="DomainObject.Predmet.ProtuStrankaListNazivFormated_1">
      <item>HERBA MEDITERANICA d.o.o.</item>
    </derivirana_varijabla>
  </DomainObject.Predmet.ProtuStrankaListNazivFormated>
  <DomainObject.Predmet.ProtuStrankaListNazivFormatedOIB>
    <izvorni_sadrzaj>
      <item>HERBA MEDITERANICA d.o.o., OIB 10574223691</item>
    </izvorni_sadrzaj>
    <derivirana_varijabla naziv="DomainObject.Predmet.ProtuStrankaListNazivFormatedOIB_1">
      <item>HERBA MEDITERANICA d.o.o., OIB 10574223691</item>
    </derivirana_varijabla>
  </DomainObject.Predmet.ProtuStrankaListNazivFormatedOIB>
  <DomainObject.Predmet.OstaliListFormated>
    <izvorni_sadrzaj>
      <item>ANTE JUROŠ punomoćnik sudionika u postupku HERBA MEDITERANICA d.o.o.</item>
    </izvorni_sadrzaj>
    <derivirana_varijabla naziv="DomainObject.Predmet.OstaliListFormated_1">
      <item>ANTE JUROŠ punomoćnik sudionika u postupku HERBA MEDITERANICA d.o.o.</item>
    </derivirana_varijabla>
  </DomainObject.Predmet.OstaliListFormated>
  <DomainObject.Predmet.OstaliListFormatedOIB>
    <izvorni_sadrzaj>
      <item>ANTE JUROŠ, OIB 00674089587 punomoćnik sudionika u postupku HERBA MEDITERANICA d.o.o.</item>
    </izvorni_sadrzaj>
    <derivirana_varijabla naziv="DomainObject.Predmet.OstaliListFormatedOIB_1">
      <item>ANTE JUROŠ, OIB 00674089587 punomoćnik sudionika u postupku HERBA MEDITERANICA d.o.o.</item>
    </derivirana_varijabla>
  </DomainObject.Predmet.OstaliListFormatedOIB>
  <DomainObject.Predmet.OstaliListFormatedWithAdress>
    <izvorni_sadrzaj>
      <item>ANTE JUROŠ, 5. Jazbinski odvojak 14/A, 10000 Zagreb punomoćnik sudionika u postupku HERBA MEDITERANICA d.o.o.</item>
    </izvorni_sadrzaj>
    <derivirana_varijabla naziv="DomainObject.Predmet.OstaliListFormatedWithAdress_1">
      <item>ANTE JUROŠ, 5. Jazbinski odvojak 14/A, 10000 Zagreb punomoćnik sudionika u postupku HERBA MEDITERANICA d.o.o.</item>
    </derivirana_varijabla>
  </DomainObject.Predmet.OstaliListFormatedWithAdress>
  <DomainObject.Predmet.OstaliListFormatedWithAdressOIB>
    <izvorni_sadrzaj>
      <item>ANTE JUROŠ, OIB 00674089587, 5. Jazbinski odvojak 14/A, 10000 Zagreb punomoćnik sudionika u postupku HERBA MEDITERANICA d.o.o.</item>
    </izvorni_sadrzaj>
    <derivirana_varijabla naziv="DomainObject.Predmet.OstaliListFormatedWithAdressOIB_1">
      <item>ANTE JUROŠ, OIB 00674089587, 5. Jazbinski odvojak 14/A, 10000 Zagreb punomoćnik sudionika u postupku HERBA MEDITERANICA d.o.o.</item>
    </derivirana_varijabla>
  </DomainObject.Predmet.OstaliListFormatedWithAdressOIB>
  <DomainObject.Predmet.OstaliListNazivFormated>
    <izvorni_sadrzaj>
      <item>ANTE JUROŠ</item>
    </izvorni_sadrzaj>
    <derivirana_varijabla naziv="DomainObject.Predmet.OstaliListNazivFormated_1">
      <item>ANTE JUROŠ</item>
    </derivirana_varijabla>
  </DomainObject.Predmet.OstaliListNazivFormated>
  <DomainObject.Predmet.OstaliListNazivFormatedOIB>
    <izvorni_sadrzaj>
      <item>ANTE JUROŠ, OIB 00674089587</item>
    </izvorni_sadrzaj>
    <derivirana_varijabla naziv="DomainObject.Predmet.OstaliListNazivFormatedOIB_1">
      <item>ANTE JUROŠ, OIB 00674089587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HERBA MEDITERANICA d.o.o.</izvorni_sadrzaj>
    <derivirana_varijabla naziv="DomainObject.Predmet.ProtustrankaIDrugi_1">HERBA MEDITERANICA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HERBA MEDITERANICA d.o.o., OIB 10574223691, 5. Jazbinski odvojak 14 A, 10000 Zagreb</izvorni_sadrzaj>
    <derivirana_varijabla naziv="DomainObject.Predmet.ProtustrankaIDrugiAdressOIB_1">HERBA MEDITERANICA d.o.o., OIB 10574223691, 5. Jazbinski odvojak 14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HERBA MEDITERANICA d.o.o.</item>
      <item>ANTE JUROŠ</item>
    </izvorni_sadrzaj>
    <derivirana_varijabla naziv="DomainObject.Predmet.SudioniciListNaziv_1">
      <item>FINA Regionalni centar Zagreb</item>
      <item>HERBA MEDITERANICA d.o.o.</item>
      <item>ANTE JUROŠ</item>
    </derivirana_varijabla>
  </DomainObject.Predmet.SudioniciListNaziv>
  <DomainObject.Predmet.SudioniciListAdressOIB>
    <izvorni_sadrzaj>
      <item>FINA Regionalni centar Zagreb, OIB 85821130368, Trg svibanjskih žrtava 1995. 1,10000 Zagreb</item>
      <item>HERBA MEDITERANICA d.o.o., OIB 10574223691, 5. Jazbinski odvojak 14 A,10000 Zagreb</item>
      <item>ANTE JUROŠ, OIB 00674089587, 5. Jazbinski odvojak 14/A,10000 Zagreb</item>
    </izvorni_sadrzaj>
    <derivirana_varijabla naziv="DomainObject.Predmet.SudioniciListAdressOIB_1">
      <item>FINA Regionalni centar Zagreb, OIB 85821130368, Trg svibanjskih žrtava 1995. 1,10000 Zagreb</item>
      <item>HERBA MEDITERANICA d.o.o., OIB 10574223691, 5. Jazbinski odvojak 14 A,10000 Zagreb</item>
      <item>ANTE JUROŠ, OIB 00674089587, 5. Jazbinski odvojak 14/A,10000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10574223691</item>
      <item>, OIB 00674089587</item>
    </izvorni_sadrzaj>
    <derivirana_varijabla naziv="DomainObject.Predmet.SudioniciListNazivOIB_1">
      <item>, OIB 85821130368</item>
      <item>, OIB 10574223691</item>
      <item>, OIB 00674089587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2077</properties:Characters>
  <properties:Lines>77</properties:Lines>
  <properties:Paragraphs>30</properties:Paragraphs>
  <properties:TotalTime>0</properties:TotalTime>
  <properties:ScaleCrop>false</properties:ScaleCrop>
  <properties:LinksUpToDate>false</properties:LinksUpToDate>
  <properties:CharactersWithSpaces>2462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2016-02-26T11:41:00Z</dcterms:created>
  <dc:creator>Marija Lukić</dc:creator>
  <dc:description/>
  <cp:keywords/>
  <cp:lastModifiedBy>Marija Lukić</cp:lastModifiedBy>
  <dcterms:modified xmlns:xsi="http://www.w3.org/2001/XMLSchema-instance" xsi:type="dcterms:W3CDTF">2016-02-26T11:49:00Z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