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78fd735" w14:paraId="78fd735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8C03C9">
        <w:t>1092</w:t>
      </w:r>
      <w:r w:rsidR="00817957">
        <w:t>/201</w:t>
      </w:r>
      <w:r w:rsidR="009558CB">
        <w:t>7</w:t>
      </w:r>
      <w:r w:rsidR="00817957">
        <w:t>-</w:t>
      </w:r>
      <w:r w:rsidR="008C03C9">
        <w:t>11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9558CB">
        <w:t xml:space="preserve">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8C03C9">
        <w:t>MORSKA ŽELJA j.d.o.o. Split, Arapova 4, OIB: 49413508212</w:t>
      </w:r>
      <w:r w:rsidR="0015753C">
        <w:t xml:space="preserve">, </w:t>
      </w:r>
      <w:r w:rsidR="00B13CCD">
        <w:t>31</w:t>
      </w:r>
      <w:r w:rsidR="009558CB">
        <w:t>. listopada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9558CB">
        <w:t>stečajnog suca</w:t>
      </w:r>
      <w:r>
        <w:t xml:space="preserve"> </w:t>
      </w:r>
      <w:r w:rsidR="00817957">
        <w:t>ročišt</w:t>
      </w:r>
      <w:r w:rsidR="009558CB">
        <w:t>e</w:t>
      </w:r>
      <w:r w:rsidR="00817957">
        <w:t xml:space="preserve"> određen</w:t>
      </w:r>
      <w:r w:rsidR="009558CB">
        <w:t>o</w:t>
      </w:r>
      <w:r w:rsidR="00817957">
        <w:t xml:space="preserve"> za dan </w:t>
      </w:r>
      <w:r w:rsidR="009558CB">
        <w:t>6. studenog</w:t>
      </w:r>
      <w:r w:rsidR="00817957">
        <w:t xml:space="preserve"> 2018. s početkom u </w:t>
      </w:r>
      <w:r w:rsidR="008C03C9">
        <w:t>10:00</w:t>
      </w:r>
      <w:r w:rsidR="00817957">
        <w:t xml:space="preserve"> sati </w:t>
      </w:r>
      <w:r w:rsidR="009558CB">
        <w:t>se odgađa</w:t>
      </w:r>
      <w:r w:rsidR="00817957">
        <w:t>, a slijedeć</w:t>
      </w:r>
      <w:r w:rsidR="009558CB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9558CB">
        <w:t>,</w:t>
      </w:r>
      <w:r w:rsidR="002C5D34">
        <w:t xml:space="preserve"> </w:t>
      </w:r>
      <w:r w:rsidR="008C03C9">
        <w:t>31</w:t>
      </w:r>
      <w:r w:rsidR="009558CB">
        <w:t>. listopada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6A5B4B">
        <w:rPr>
          <w:bCs/>
        </w:rPr>
        <w:t>,v.r.</w:t>
      </w:r>
    </w:p>
    <w:p w:rsidRDefault="006A5B4B" w:rsidP="0071700F" w:rsidR="006A5B4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A5B4B" w:rsidP="0071700F" w:rsidR="006A5B4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5B4B" w:rsidP="00E74386" w:rsidR="006A5B4B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5B4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8C03C9"/>
    <w:rsid w:val="00903A43"/>
    <w:rsid w:val="009558CB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01482"/>
    <w:rsid w:val="00B122B2"/>
    <w:rsid w:val="00B13CCD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5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5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St-1092/2017</izvorni_sadrzaj>
    <derivirana_varijabla naziv="DomainObject.Predmet.OznakaBroj_1">St-1092/2017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ŽELJA j.d.o.o. za usluge, turistička agencija</izvorni_sadrzaj>
    <derivirana_varijabla naziv="DomainObject.Predmet.ProtustrankaFormated_1">  MORSKA ŽELJA j.d.o.o. za usluge, turistička agencija</derivirana_varijabla>
  </DomainObject.Predmet.ProtustrankaFormated>
  <DomainObject.Predmet.ProtustrankaFormatedOIB>
    <izvorni_sadrzaj>  MORSKA ŽELJA j.d.o.o. za usluge, turistička agencija, OIB 49413508212</izvorni_sadrzaj>
    <derivirana_varijabla naziv="DomainObject.Predmet.ProtustrankaFormatedOIB_1">  MORSKA ŽELJA j.d.o.o. za usluge, turistička agencija, OIB 49413508212</derivirana_varijabla>
  </DomainObject.Predmet.ProtustrankaFormatedOIB>
  <DomainObject.Predmet.ProtustrankaFormatedWithAdress>
    <izvorni_sadrzaj> MORSKA ŽELJA j.d.o.o. za usluge, turistička agencija, Arapova 4, 21000 Split</izvorni_sadrzaj>
    <derivirana_varijabla naziv="DomainObject.Predmet.ProtustrankaFormatedWithAdress_1"> MORSKA ŽELJA j.d.o.o. za usluge, turistička agencija, Arapova 4, 21000 Split</derivirana_varijabla>
  </DomainObject.Predmet.ProtustrankaFormatedWithAdress>
  <DomainObject.Predmet.ProtustrankaFormatedWithAdressOIB>
    <izvorni_sadrzaj> MORSKA ŽELJA j.d.o.o. za usluge, turistička agencija, OIB 49413508212, Arapova 4, 21000 Split</izvorni_sadrzaj>
    <derivirana_varijabla naziv="DomainObject.Predmet.ProtustrankaFormatedWithAdressOIB_1"> MORSKA ŽELJA j.d.o.o. za usluge, turistička agencija, OIB 49413508212, Arapova 4, 21000 Split</derivirana_varijabla>
  </DomainObject.Predmet.ProtustrankaFormatedWithAdressOIB>
  <DomainObject.Predmet.ProtustrankaWithAdress>
    <izvorni_sadrzaj>MORSKA ŽELJA j.d.o.o. za usluge, turistička agencija Arapova 4, 21000 Split</izvorni_sadrzaj>
    <derivirana_varijabla naziv="DomainObject.Predmet.ProtustrankaWithAdress_1">MORSKA ŽELJA j.d.o.o. za usluge, turistička agencija Arapova 4, 21000 Split</derivirana_varijabla>
  </DomainObject.Predmet.ProtustrankaWithAdress>
  <DomainObject.Predmet.ProtustrankaWithAdressOIB>
    <izvorni_sadrzaj>MORSKA ŽELJA j.d.o.o. za usluge, turistička agencija, OIB 49413508212, Arapova 4, 21000 Split</izvorni_sadrzaj>
    <derivirana_varijabla naziv="DomainObject.Predmet.ProtustrankaWithAdressOIB_1">MORSKA ŽELJA j.d.o.o. za usluge, turistička agencija, OIB 49413508212, Arapova 4, 21000 Split</derivirana_varijabla>
  </DomainObject.Predmet.ProtustrankaWithAdressOIB>
  <DomainObject.Predmet.ProtustrankaNazivFormated>
    <izvorni_sadrzaj>MORSKA ŽELJA j.d.o.o. za usluge, turistička agencija</izvorni_sadrzaj>
    <derivirana_varijabla naziv="DomainObject.Predmet.ProtustrankaNazivFormated_1">MORSKA ŽELJA j.d.o.o. za usluge, turistička agencija</derivirana_varijabla>
  </DomainObject.Predmet.ProtustrankaNazivFormated>
  <DomainObject.Predmet.ProtustrankaNazivFormatedOIB>
    <izvorni_sadrzaj>MORSKA ŽELJA j.d.o.o. za usluge, turistička agencija, OIB 49413508212</izvorni_sadrzaj>
    <derivirana_varijabla naziv="DomainObject.Predmet.ProtustrankaNazivFormatedOIB_1">MORSKA ŽELJA j.d.o.o. za usluge, turistička agencija, OIB 49413508212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MORSKA ŽELJA j.d.o.o. za usluge, turistička agencija</item>
    </izvorni_sadrzaj>
    <derivirana_varijabla naziv="DomainObject.Predmet.ProtuStrankaListFormated_1">
      <item>MORSKA ŽELJA j.d.o.o. za usluge, turistička agencija</item>
    </derivirana_varijabla>
  </DomainObject.Predmet.ProtuStrankaListFormated>
  <DomainObject.Predmet.ProtuStrankaListFormatedOIB>
    <izvorni_sadrzaj>
      <item>MORSKA ŽELJA j.d.o.o. za usluge, turistička agencija, OIB 49413508212</item>
    </izvorni_sadrzaj>
    <derivirana_varijabla naziv="DomainObject.Predmet.ProtuStrankaListFormatedOIB_1">
      <item>MORSKA ŽELJA j.d.o.o. za usluge, turistička agencija, OIB 49413508212</item>
    </derivirana_varijabla>
  </DomainObject.Predmet.ProtuStrankaListFormatedOIB>
  <DomainObject.Predmet.ProtuStrankaListFormatedWithAdress>
    <izvorni_sadrzaj>
      <item>MORSKA ŽELJA j.d.o.o. za usluge, turistička agencija, Arapova 4, 21000 Split</item>
    </izvorni_sadrzaj>
    <derivirana_varijabla naziv="DomainObject.Predmet.ProtuStrankaListFormatedWithAdress_1">
      <item>MORSKA ŽELJA j.d.o.o. za usluge, turistička agencija, Arapova 4, 21000 Split</item>
    </derivirana_varijabla>
  </DomainObject.Predmet.ProtuStrankaListFormatedWithAdress>
  <DomainObject.Predmet.ProtuStrankaListFormatedWithAdressOIB>
    <izvorni_sadrzaj>
      <item>MORSKA ŽELJA j.d.o.o. za usluge, turistička agencija, OIB 49413508212, Arapova 4, 21000 Split</item>
    </izvorni_sadrzaj>
    <derivirana_varijabla naziv="DomainObject.Predmet.ProtuStrankaListFormatedWithAdressOIB_1">
      <item>MORSKA ŽELJA j.d.o.o. za usluge, turistička agencija, OIB 49413508212, Arapova 4, 21000 Split</item>
    </derivirana_varijabla>
  </DomainObject.Predmet.ProtuStrankaListFormatedWithAdressOIB>
  <DomainObject.Predmet.ProtuStrankaListNazivFormated>
    <izvorni_sadrzaj>
      <item>MORSKA ŽELJA j.d.o.o. za usluge, turistička agencija</item>
    </izvorni_sadrzaj>
    <derivirana_varijabla naziv="DomainObject.Predmet.ProtuStrankaListNazivFormated_1">
      <item>MORSKA ŽELJA j.d.o.o. za usluge, turistička agencija</item>
    </derivirana_varijabla>
  </DomainObject.Predmet.ProtuStrankaListNazivFormated>
  <DomainObject.Predmet.ProtuStrankaListNazivFormatedOIB>
    <izvorni_sadrzaj>
      <item>MORSKA ŽELJA j.d.o.o. za usluge, turistička agencija, OIB 49413508212</item>
    </izvorni_sadrzaj>
    <derivirana_varijabla naziv="DomainObject.Predmet.ProtuStrankaListNazivFormatedOIB_1">
      <item>MORSKA ŽELJA j.d.o.o. za usluge, turistička agencija, OIB 49413508212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Stjepan Gojsalić</item>
    </izvorni_sadrzaj>
    <derivirana_varijabla naziv="DomainObject.Predmet.OstaliListFormated_1">
      <item>Županijsko državno odvjetništvo punomoćnik sudionika u postupku RH, Ministarstvo financija</item>
      <item>Stjepan Gojsalić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Stjepan Gojsalić, OIB 56812975585</item>
    </izvorni_sadrzaj>
    <derivirana_varijabla naziv="DomainObject.Predmet.OstaliListFormatedOIB_1">
      <item>Županijsko državno odvjetništvo, OIB 70793241859 punomoćnik sudionika u postupku RH, Ministarstvo financija</item>
      <item>Stjepan Gojsalić, OIB 56812975585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Stjepan Gojsalić, Arapova 4,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Stjepan Gojsalić, Arapova 4, 21000 Split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Stjepan Gojsalić, OIB 56812975585, Arapova 4, 21000 Split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Stjepan Gojsalić, OIB 56812975585, Arapova 4, 21000 Split</item>
    </derivirana_varijabla>
  </DomainObject.Predmet.OstaliListFormatedWithAdressOIB>
  <DomainObject.Predmet.OstaliListNazivFormated>
    <izvorni_sadrzaj>
      <item>Županijsko državno odvjetništvo</item>
      <item>Stjepan Gojsalić</item>
    </izvorni_sadrzaj>
    <derivirana_varijabla naziv="DomainObject.Predmet.OstaliListNazivFormated_1">
      <item>Županijsko državno odvjetništvo</item>
      <item>Stjepan Gojsalić</item>
    </derivirana_varijabla>
  </DomainObject.Predmet.OstaliListNazivFormated>
  <DomainObject.Predmet.OstaliListNazivFormatedOIB>
    <izvorni_sadrzaj>
      <item>Županijsko državno odvjetništvo, OIB 70793241859</item>
      <item>Stjepan Gojsalić, OIB 56812975585</item>
    </izvorni_sadrzaj>
    <derivirana_varijabla naziv="DomainObject.Predmet.OstaliListNazivFormatedOIB_1">
      <item>Županijsko državno odvjetništvo, OIB 70793241859</item>
      <item>Stjepan Gojsalić, OIB 56812975585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MORSKA ŽELJA j.d.o.o. za usluge, turistička agencija</izvorni_sadrzaj>
    <derivirana_varijabla naziv="DomainObject.Predmet.ProtustrankaIDrugi_1">MORSKA ŽELJA j.d.o.o. za usluge, turistička agencija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MORSKA ŽELJA j.d.o.o. za usluge, turistička agencija, OIB 49413508212, Arapova 4, 21000 Split</izvorni_sadrzaj>
    <derivirana_varijabla naziv="DomainObject.Predmet.ProtustrankaIDrugiAdressOIB_1">MORSKA ŽELJA j.d.o.o. za usluge, turistička agencija, OIB 49413508212, Arapova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ŽELJA j.d.o.o. za usluge, turistička agencija</item>
      <item>RH, Ministarstvo financija</item>
      <item>Županijsko državno odvjetništvo</item>
      <item>Stjepan Gojsalić</item>
    </izvorni_sadrzaj>
    <derivirana_varijabla naziv="DomainObject.Predmet.SudioniciListNaziv_1">
      <item>MORSKA ŽELJA j.d.o.o. za usluge, turistička agencija</item>
      <item>RH, Ministarstvo financija</item>
      <item>Županijsko državno odvjetništvo</item>
      <item>Stjepan Gojsalić</item>
    </derivirana_varijabla>
  </DomainObject.Predmet.SudioniciListNaziv>
  <DomainObject.Predmet.SudioniciListAdressOIB>
    <izvorni_sadrzaj>
      <item>MORSKA ŽELJA j.d.o.o. za usluge, turistička agencija, OIB 49413508212, Arapova 4,21000 Split</item>
      <item>RH, Ministarstvo financija, OIB 18683136487</item>
      <item>Županijsko državno odvjetništvo, OIB 70793241859, Gundulićeva 29a,21000 Split</item>
      <item>Stjepan Gojsalić, OIB 56812975585, Arapova 4,21000 Split</item>
    </izvorni_sadrzaj>
    <derivirana_varijabla naziv="DomainObject.Predmet.SudioniciListAdressOIB_1">
      <item>MORSKA ŽELJA j.d.o.o. za usluge, turistička agencija, OIB 49413508212, Arapova 4,21000 Split</item>
      <item>RH, Ministarstvo financija, OIB 18683136487</item>
      <item>Županijsko državno odvjetništvo, OIB 70793241859, Gundulićeva 29a,21000 Split</item>
      <item>Stjepan Gojsalić, OIB 56812975585, Arapova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49413508212</item>
      <item>, OIB 18683136487</item>
      <item>, OIB 70793241859</item>
      <item>, OIB 56812975585</item>
    </izvorni_sadrzaj>
    <derivirana_varijabla naziv="DomainObject.Predmet.SudioniciListNazivOIB_1">
      <item>, OIB 49413508212</item>
      <item>, OIB 18683136487</item>
      <item>, OIB 70793241859</item>
      <item>, OIB 56812975585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St-1092/2017-5</izvorni_sadrzaj>
    <derivirana_varijabla naziv="DomainObject.PredzadnjaOdlukaIzPredmeta.Oznaka_1">St-1092/2017-5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148</properties:Words>
  <properties:Characters>735</properties:Characters>
  <properties:Lines>34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2018-10-31T07:44:00Z</cp:lastPrinted>
  <dcterms:modified xmlns:xsi="http://www.w3.org/2001/XMLSchema-instance" xsi:type="dcterms:W3CDTF">2018-10-31T07:44:00Z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