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267CC9" w:rsidR="00883E47" w:rsidRPr="00A67ED0">
        <w:tc>
          <w:tcPr>
            <w:tcW w:type="dxa" w:w="2559"/>
            <w:tcBorders>
              <w:top w:val="nil"/>
              <w:left w:val="nil"/>
              <w:bottom w:val="nil"/>
              <w:right w:val="nil"/>
            </w:tcBorders>
            <w:shd w:fill="auto" w:color="auto" w:val="clear"/>
          </w:tcPr>
          <w:p w:rsidRDefault="00883E47" w:rsidP="00267CC9" w:rsidR="00883E47" w:rsidRPr="00A67ED0">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883E47" w:rsidP="00267CC9" w:rsidR="00883E47" w:rsidRPr="00A67ED0">
            <w:pPr>
              <w:spacing w:before="60"/>
              <w:jc w:val="center"/>
            </w:pPr>
            <w:r w:rsidRPr="00A67ED0">
              <w:t>Republika Hrvatska</w:t>
            </w:r>
          </w:p>
          <w:p w:rsidRDefault="00883E47" w:rsidP="00267CC9" w:rsidR="00883E47" w:rsidRPr="00A67ED0">
            <w:pPr>
              <w:jc w:val="center"/>
            </w:pPr>
            <w:r w:rsidRPr="00A67ED0">
              <w:t>Trgovački sud u Splitu</w:t>
            </w:r>
          </w:p>
          <w:p w:rsidRDefault="00883E47" w:rsidP="00267CC9" w:rsidR="00883E47" w:rsidRPr="00A67ED0">
            <w:pPr>
              <w:jc w:val="center"/>
              <w:rPr>
                <w:b/>
              </w:rPr>
            </w:pPr>
            <w:r w:rsidRPr="00A67ED0">
              <w:t xml:space="preserve">Split, </w:t>
            </w:r>
            <w:proofErr w:type="spellStart"/>
            <w:r w:rsidRPr="00A67ED0">
              <w:t>Sukoišanska</w:t>
            </w:r>
            <w:proofErr w:type="spellEnd"/>
            <w:r w:rsidRPr="00A67ED0">
              <w:t xml:space="preserve"> 6</w:t>
            </w:r>
          </w:p>
        </w:tc>
      </w:tr>
    </w:tbl>
    <w:p w14:textId="5065178" w14:paraId="5065178" w:rsidRDefault="00883E47" w:rsidP="00883E47" w:rsidR="00883E47" w:rsidRPr="00A67ED0">
      <w:pPr>
        <w:pStyle w:val="Zaglavlje"/>
        <w:jc w:val="right"/>
        <w15:collapsed w:val="false"/>
      </w:pPr>
      <w:r w:rsidRPr="00A67ED0">
        <w:t>Poslovni broj: 4.St-</w:t>
      </w:r>
      <w:r>
        <w:t>495/2015-</w:t>
      </w:r>
      <w:r w:rsidR="00556B16">
        <w:t>72</w:t>
      </w:r>
    </w:p>
    <w:p w:rsidRDefault="00883E47" w:rsidP="00883E47" w:rsidR="00883E47">
      <w:pPr>
        <w:jc w:val="center"/>
      </w:pPr>
    </w:p>
    <w:p w:rsidRDefault="00883E47" w:rsidP="00883E47" w:rsidR="00883E47" w:rsidRPr="00FC4345">
      <w:pPr>
        <w:jc w:val="center"/>
        <w:rPr>
          <w:spacing w:val="100"/>
        </w:rPr>
      </w:pPr>
      <w:r w:rsidRPr="00FC4345">
        <w:rPr>
          <w:spacing w:val="100"/>
        </w:rPr>
        <w:t>REPUBLIKA HRVATSKA</w:t>
      </w:r>
    </w:p>
    <w:p w:rsidRDefault="00883E47" w:rsidP="00883E47" w:rsidR="00883E47">
      <w:pPr>
        <w:jc w:val="center"/>
      </w:pPr>
    </w:p>
    <w:p w:rsidRDefault="00883E47" w:rsidP="00883E47" w:rsidR="00C67D8D">
      <w:pPr>
        <w:jc w:val="center"/>
      </w:pPr>
      <w:r w:rsidRPr="0060043A">
        <w:t>Z A K L J U Č A K</w:t>
      </w:r>
      <w:r w:rsidR="00C67D8D">
        <w:tab/>
      </w:r>
    </w:p>
    <w:p w:rsidRDefault="00883E47" w:rsidP="00883E47" w:rsidR="00883E47">
      <w:pPr>
        <w:ind w:firstLine="708"/>
        <w:jc w:val="both"/>
      </w:pPr>
      <w:r>
        <w:tab/>
      </w:r>
    </w:p>
    <w:p w:rsidRDefault="00883E47" w:rsidP="00556B16" w:rsidR="00883E47">
      <w:pPr>
        <w:ind w:firstLine="708"/>
        <w:jc w:val="both"/>
      </w:pPr>
      <w:r w:rsidRPr="0060043A">
        <w:t>Trgovački sud u Splitu, po stečajnom sucu Katarini Mikulić</w:t>
      </w:r>
      <w:r w:rsidRPr="004C4EF2">
        <w:t xml:space="preserve">,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Pr="004752A7">
        <w:t>DUJMEX, d.o.o.</w:t>
      </w:r>
      <w:r>
        <w:t xml:space="preserve"> u stečaju</w:t>
      </w:r>
      <w:r w:rsidRPr="004752A7">
        <w:t>, Vladimira Nazora 2, Imotski, OIB: 53440788001</w:t>
      </w:r>
      <w:r w:rsidRPr="0088022B">
        <w:t xml:space="preserve">, </w:t>
      </w:r>
      <w:r w:rsidR="00556B16">
        <w:t>22. listopada</w:t>
      </w:r>
      <w:r>
        <w:t xml:space="preserve"> 2018.  </w:t>
      </w:r>
      <w:r w:rsidRPr="0088022B">
        <w:t xml:space="preserve"> </w:t>
      </w:r>
    </w:p>
    <w:p w:rsidRDefault="00C67D8D" w:rsidP="00C67D8D" w:rsidR="00C67D8D">
      <w:pPr>
        <w:jc w:val="center"/>
        <w:rPr>
          <w:bCs/>
        </w:rPr>
      </w:pPr>
      <w:r>
        <w:rPr>
          <w:bCs/>
        </w:rPr>
        <w:t xml:space="preserve">z a k </w:t>
      </w:r>
      <w:proofErr w:type="spellStart"/>
      <w:r>
        <w:rPr>
          <w:bCs/>
        </w:rPr>
        <w:t>lj</w:t>
      </w:r>
      <w:proofErr w:type="spellEnd"/>
      <w:r>
        <w:rPr>
          <w:bCs/>
        </w:rPr>
        <w:t xml:space="preserve"> u č i o    j e</w:t>
      </w:r>
    </w:p>
    <w:p w:rsidRDefault="00C67D8D" w:rsidP="00C67D8D" w:rsidR="00C67D8D">
      <w:pPr>
        <w:jc w:val="both"/>
        <w:rPr>
          <w:b/>
          <w:bCs/>
        </w:rPr>
      </w:pPr>
    </w:p>
    <w:p w:rsidRDefault="00C67D8D" w:rsidP="00C67D8D" w:rsidR="00C67D8D">
      <w:pPr>
        <w:ind w:firstLine="708"/>
        <w:jc w:val="both"/>
      </w:pPr>
      <w:r>
        <w:t xml:space="preserve">I. Određuje se ročište za raspravljanje i glasovanje o stečajnom planu za dan </w:t>
      </w:r>
      <w:r w:rsidR="00883E47">
        <w:t>21</w:t>
      </w:r>
      <w:r>
        <w:t xml:space="preserve">. </w:t>
      </w:r>
      <w:r w:rsidR="00556B16">
        <w:t>studenog</w:t>
      </w:r>
      <w:r>
        <w:t xml:space="preserve"> 2018. u </w:t>
      </w:r>
      <w:r w:rsidR="00883E47">
        <w:t>09:</w:t>
      </w:r>
      <w:r w:rsidR="00556B16">
        <w:t>30</w:t>
      </w:r>
      <w:r>
        <w:t xml:space="preserve"> sati  u prostorijama Trgovačkog suda u Splitu, </w:t>
      </w:r>
      <w:proofErr w:type="spellStart"/>
      <w:r>
        <w:t>Sukoišanska</w:t>
      </w:r>
      <w:proofErr w:type="spellEnd"/>
      <w:r>
        <w:t xml:space="preserve"> 6, </w:t>
      </w:r>
      <w:r w:rsidR="00883E47">
        <w:t>kabinet</w:t>
      </w:r>
      <w:r>
        <w:t xml:space="preserve"> br. 11</w:t>
      </w:r>
      <w:r w:rsidR="00883E47">
        <w:t>6</w:t>
      </w:r>
      <w:r>
        <w:t>/I.</w:t>
      </w:r>
    </w:p>
    <w:p w:rsidRDefault="00C67D8D" w:rsidP="00C67D8D" w:rsidR="00C67D8D">
      <w:pPr>
        <w:ind w:firstLine="708"/>
        <w:jc w:val="both"/>
      </w:pPr>
    </w:p>
    <w:p w:rsidRDefault="00C67D8D" w:rsidP="00C67D8D" w:rsidR="00C67D8D">
      <w:pPr>
        <w:ind w:firstLine="708"/>
        <w:jc w:val="both"/>
      </w:pPr>
      <w:r>
        <w:t xml:space="preserve">II. Obavještavaju se sudionici ovog stečajnog postupka da na mrežnoj stranici e-Oglasna ploča sudova i u sudskoj pisarnici mogu izvršiti uvid u stečajni plan (objavljen </w:t>
      </w:r>
      <w:r w:rsidR="00556B16">
        <w:t>22</w:t>
      </w:r>
      <w:r>
        <w:t xml:space="preserve">. </w:t>
      </w:r>
      <w:r w:rsidR="00556B16">
        <w:t>listopada</w:t>
      </w:r>
      <w:r>
        <w:t xml:space="preserve"> 2018.). Eventualna naknadno dostavljena očitovanja o stečajnom planu objavit će se na mrežnoj stranici e-Oglasna ploča sudova i izložiti u sudskoj pisarnici.</w:t>
      </w:r>
    </w:p>
    <w:p w:rsidRDefault="00C67D8D" w:rsidP="00C67D8D" w:rsidR="00C67D8D">
      <w:pPr>
        <w:pStyle w:val="Naslov1"/>
        <w:spacing w:after="200" w:before="200"/>
        <w:rPr>
          <w:b w:val="false"/>
          <w:bCs w:val="false"/>
        </w:rPr>
      </w:pPr>
      <w:r>
        <w:rPr>
          <w:b w:val="false"/>
          <w:bCs w:val="false"/>
        </w:rPr>
        <w:t>Obrazloženje</w:t>
      </w:r>
    </w:p>
    <w:p w:rsidRDefault="00C67D8D" w:rsidP="00C67D8D" w:rsidR="00C67D8D">
      <w:pPr>
        <w:ind w:firstLine="720"/>
        <w:jc w:val="both"/>
      </w:pPr>
      <w:r>
        <w:t xml:space="preserve">Rješenjem ovog suda  poslovni broj </w:t>
      </w:r>
      <w:r w:rsidR="00883E47">
        <w:t>4</w:t>
      </w:r>
      <w:r>
        <w:t>. St-</w:t>
      </w:r>
      <w:r w:rsidR="00883E47">
        <w:t>495/2015</w:t>
      </w:r>
      <w:r>
        <w:t xml:space="preserve">  od </w:t>
      </w:r>
      <w:r w:rsidR="00883E47">
        <w:t>27. siječnja</w:t>
      </w:r>
      <w:r>
        <w:t xml:space="preserve"> 2017.  otvoren je   stečajni  postupak  nad dužnikom </w:t>
      </w:r>
      <w:r w:rsidR="00883E47" w:rsidRPr="004752A7">
        <w:t>DUJMEX, d.o.o., Vladimira Nazora 2, Imotski, OIB: 53440788001</w:t>
      </w:r>
      <w:r>
        <w:rPr>
          <w:lang w:val="en-US"/>
        </w:rPr>
        <w:t>.</w:t>
      </w:r>
    </w:p>
    <w:p w:rsidRDefault="00C67D8D" w:rsidP="00C67D8D" w:rsidR="00C67D8D">
      <w:pPr>
        <w:spacing w:before="160"/>
        <w:ind w:firstLine="709"/>
        <w:jc w:val="both"/>
      </w:pPr>
      <w:r>
        <w:t xml:space="preserve">Dana </w:t>
      </w:r>
      <w:r w:rsidR="00556B16">
        <w:t>24. rujna</w:t>
      </w:r>
      <w:r w:rsidR="00883E47">
        <w:t xml:space="preserve"> 2018. </w:t>
      </w:r>
      <w:r>
        <w:t>stečajn</w:t>
      </w:r>
      <w:r w:rsidR="00883E47">
        <w:t>a</w:t>
      </w:r>
      <w:r>
        <w:t xml:space="preserve"> upravitelj</w:t>
      </w:r>
      <w:r w:rsidR="00883E47">
        <w:t>ica</w:t>
      </w:r>
      <w:r>
        <w:t xml:space="preserve"> </w:t>
      </w:r>
      <w:r w:rsidR="00883E47">
        <w:t>Tihana Majić</w:t>
      </w:r>
      <w:r>
        <w:t xml:space="preserve"> </w:t>
      </w:r>
      <w:r w:rsidR="00883E47">
        <w:t>podnijela</w:t>
      </w:r>
      <w:r>
        <w:t xml:space="preserve"> je sudu stečajni plan. </w:t>
      </w:r>
    </w:p>
    <w:p w:rsidRDefault="00C67D8D" w:rsidP="00C67D8D" w:rsidR="00C67D8D">
      <w:pPr>
        <w:spacing w:before="200"/>
        <w:ind w:firstLine="708"/>
        <w:jc w:val="both"/>
      </w:pPr>
      <w:r>
        <w:t>Kako je stečajni plan podnesen od strane ovlaštene osobe u smislu odredbe čl</w:t>
      </w:r>
      <w:r w:rsidR="00883E47">
        <w:t>anka</w:t>
      </w:r>
      <w:r>
        <w:t xml:space="preserve"> 304. Stečajnog zakona („Narodne novine“ broj 71/15 i 104/2017; dalje SZ) te kako je prema ocjeni ovog suda sadržaj predmetnog stečajnog plana u skladu s odredbama čl</w:t>
      </w:r>
      <w:r w:rsidR="00883E47">
        <w:t>anaka 305.-307. SZ</w:t>
      </w:r>
      <w:r>
        <w:t>, to je temeljem odredbe čl</w:t>
      </w:r>
      <w:r w:rsidR="00883E47">
        <w:t>anka 321. SZ</w:t>
      </w:r>
      <w:r>
        <w:t xml:space="preserve"> odlučeno kao u izreci ovog zaključka.</w:t>
      </w:r>
    </w:p>
    <w:p w:rsidRDefault="00C67D8D" w:rsidP="00883E47" w:rsidR="00C67D8D">
      <w:pPr>
        <w:spacing w:before="200"/>
        <w:jc w:val="center"/>
      </w:pPr>
      <w:r>
        <w:t>U  Splitu</w:t>
      </w:r>
      <w:r w:rsidR="00556B16">
        <w:t>,</w:t>
      </w:r>
      <w:r>
        <w:t xml:space="preserve"> </w:t>
      </w:r>
      <w:r w:rsidR="00556B16">
        <w:t>22. listopada</w:t>
      </w:r>
      <w:r>
        <w:t xml:space="preserve"> 2018.</w:t>
      </w:r>
    </w:p>
    <w:p w:rsidRDefault="00C67D8D" w:rsidP="00883E47" w:rsidR="00883E47">
      <w:pPr>
        <w:ind w:firstLine="708" w:left="6372"/>
        <w:jc w:val="center"/>
      </w:pPr>
      <w:r>
        <w:t xml:space="preserve">    </w:t>
      </w:r>
      <w:r w:rsidR="00883E47">
        <w:t>Sudac</w:t>
      </w:r>
    </w:p>
    <w:p w:rsidRDefault="00883E47" w:rsidP="00C67D8D" w:rsidR="00883E47">
      <w:pPr>
        <w:ind w:firstLine="708" w:left="6372"/>
        <w:jc w:val="center"/>
      </w:pPr>
    </w:p>
    <w:p w:rsidRDefault="00883E47" w:rsidP="00C67D8D" w:rsidR="00883E47">
      <w:pPr>
        <w:ind w:firstLine="708" w:left="6372"/>
        <w:jc w:val="center"/>
      </w:pPr>
    </w:p>
    <w:p w:rsidRDefault="00883E47" w:rsidP="00883E47" w:rsidR="00BB51D5">
      <w:pPr>
        <w:ind w:left="6372"/>
        <w:jc w:val="right"/>
      </w:pPr>
      <w:r>
        <w:t xml:space="preserve">     Katarina Mikulić</w:t>
      </w:r>
      <w:r w:rsidR="00BB51D5">
        <w:t>,v.r.</w:t>
      </w:r>
    </w:p>
    <w:p w:rsidRDefault="00BB51D5" w:rsidP="0071700F" w:rsidR="00BB51D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BB51D5" w:rsidP="0071700F" w:rsidR="00BB51D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C67D8D" w:rsidP="00883E47" w:rsidR="00C67D8D">
      <w:pPr>
        <w:ind w:left="6372"/>
        <w:jc w:val="right"/>
      </w:pPr>
      <w:r>
        <w:tab/>
      </w:r>
    </w:p>
    <w:p w:rsidRDefault="00883E47" w:rsidP="00C67D8D" w:rsidR="00C67D8D">
      <w:pPr>
        <w:jc w:val="both"/>
      </w:pPr>
      <w:r>
        <w:t>Pravna pouka</w:t>
      </w:r>
      <w:r w:rsidR="00C67D8D">
        <w:t xml:space="preserve">: Protiv ovog zaključka nije dopuštena žalba. </w:t>
      </w:r>
    </w:p>
    <w:p w:rsidRDefault="00883E47" w:rsidP="00883E47" w:rsidR="00853B3E">
      <w:pPr>
        <w:jc w:val="both"/>
      </w:pPr>
      <w:r>
        <w:t xml:space="preserve"> </w:t>
      </w:r>
    </w:p>
    <w:sectPr w:rsidR="00853B3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7D8D"/>
    <w:rsid w:val="00066650"/>
    <w:rsid w:val="00085E7C"/>
    <w:rsid w:val="000B4D96"/>
    <w:rsid w:val="000D5416"/>
    <w:rsid w:val="000E6D83"/>
    <w:rsid w:val="0024181F"/>
    <w:rsid w:val="002C285B"/>
    <w:rsid w:val="003C2F22"/>
    <w:rsid w:val="00417EA6"/>
    <w:rsid w:val="00556B16"/>
    <w:rsid w:val="0071519E"/>
    <w:rsid w:val="007F7A84"/>
    <w:rsid w:val="00814EDB"/>
    <w:rsid w:val="00815142"/>
    <w:rsid w:val="00853B3E"/>
    <w:rsid w:val="00883E47"/>
    <w:rsid w:val="00981D37"/>
    <w:rsid w:val="00A51DE9"/>
    <w:rsid w:val="00B7506F"/>
    <w:rsid w:val="00BB51D5"/>
    <w:rsid w:val="00C67D8D"/>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7D8D"/>
    <w:rPr>
      <w:rFonts w:cs="Times New Roman" w:eastAsia="Times New Roman"/>
      <w:szCs w:val="24"/>
      <w:lang w:eastAsia="hr-HR"/>
    </w:rPr>
  </w:style>
  <w:style w:styleId="Naslov1" w:type="paragraph">
    <w:name w:val="heading 1"/>
    <w:basedOn w:val="Normal"/>
    <w:next w:val="Normal"/>
    <w:link w:val="Naslov1Char"/>
    <w:qFormat/>
    <w:rsid w:val="00C67D8D"/>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7D8D"/>
    <w:rPr>
      <w:rFonts w:cs="Times New Roman" w:eastAsia="Times New Roman"/>
      <w:b/>
      <w:bCs/>
      <w:szCs w:val="24"/>
      <w:lang w:eastAsia="hr-HR"/>
    </w:rPr>
  </w:style>
  <w:style w:styleId="Tijeloteksta" w:type="paragraph">
    <w:name w:val="Body Text"/>
    <w:basedOn w:val="Normal"/>
    <w:link w:val="TijelotekstaChar"/>
    <w:semiHidden/>
    <w:unhideWhenUsed/>
    <w:rsid w:val="00C67D8D"/>
    <w:pPr>
      <w:jc w:val="both"/>
    </w:pPr>
  </w:style>
  <w:style w:customStyle="true" w:styleId="TijelotekstaChar" w:type="character">
    <w:name w:val="Tijelo teksta Char"/>
    <w:basedOn w:val="Zadanifontodlomka"/>
    <w:link w:val="Tijeloteksta"/>
    <w:semiHidden/>
    <w:rsid w:val="00C67D8D"/>
    <w:rPr>
      <w:rFonts w:cs="Times New Roman" w:eastAsia="Times New Roman"/>
      <w:szCs w:val="24"/>
      <w:lang w:eastAsia="hr-HR"/>
    </w:rPr>
  </w:style>
  <w:style w:styleId="Reetkatablice" w:type="table">
    <w:name w:val="Table Grid"/>
    <w:basedOn w:val="Obinatablica"/>
    <w:rsid w:val="00C67D8D"/>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67D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7D8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83E47"/>
    <w:pPr>
      <w:tabs>
        <w:tab w:pos="4536" w:val="center"/>
        <w:tab w:pos="9072" w:val="right"/>
      </w:tabs>
    </w:pPr>
  </w:style>
  <w:style w:customStyle="true" w:styleId="ZaglavljeChar" w:type="character">
    <w:name w:val="Zaglavlje Char"/>
    <w:basedOn w:val="Zadanifontodlomka"/>
    <w:link w:val="Zaglavlje"/>
    <w:uiPriority w:val="99"/>
    <w:rsid w:val="00883E47"/>
    <w:rPr>
      <w:rFonts w:cs="Times New Roman" w:eastAsia="Times New Roman"/>
      <w:szCs w:val="24"/>
      <w:lang w:eastAsia="hr-HR"/>
    </w:rPr>
  </w:style>
  <w:style w:styleId="Tekstrezerviranogmjesta" w:type="character">
    <w:name w:val="Placeholder Text"/>
    <w:basedOn w:val="Zadanifontodlomka"/>
    <w:uiPriority w:val="99"/>
    <w:semiHidden/>
    <w:rsid w:val="00BB51D5"/>
    <w:rPr>
      <w:color w:val="808080"/>
      <w:bdr w:space="0" w:sz="0" w:color="auto" w:val="none"/>
      <w:shd w:fill="auto" w:color="auto" w:val="clear"/>
    </w:rPr>
  </w:style>
  <w:style w:customStyle="true" w:styleId="eSPISCCParagraphDefaultFont" w:type="character">
    <w:name w:val="eSPIS_CC_Paragraph Default Font"/>
    <w:basedOn w:val="Zadanifontodlomka"/>
    <w:rsid w:val="00BB51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51D5"/>
    <w:rPr>
      <w:b/>
      <w:bdr w:space="0" w:sz="0" w:color="auto" w:val="none"/>
      <w:shd w:fill="FFFFCC" w:color="auto" w:val="clear"/>
      <w:lang w:val="hr-HR"/>
    </w:rPr>
  </w:style>
  <w:style w:customStyle="true" w:styleId="PozadinaSvijetloCrvena" w:type="character">
    <w:name w:val="Pozadina_SvijetloCrvena"/>
    <w:basedOn w:val="eSPISCCParagraphDefaultFont"/>
    <w:rsid w:val="00BB51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51D5"/>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BB51D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7D8D"/>
    <w:rPr>
      <w:rFonts w:cs="Times New Roman" w:eastAsia="Times New Roman"/>
      <w:szCs w:val="24"/>
      <w:lang w:eastAsia="hr-HR"/>
    </w:rPr>
  </w:style>
  <w:style w:styleId="Naslov1" w:type="paragraph">
    <w:name w:val="heading 1"/>
    <w:basedOn w:val="Normal"/>
    <w:next w:val="Normal"/>
    <w:link w:val="Naslov1Char"/>
    <w:qFormat/>
    <w:rsid w:val="00C67D8D"/>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7D8D"/>
    <w:rPr>
      <w:rFonts w:cs="Times New Roman" w:eastAsia="Times New Roman"/>
      <w:b/>
      <w:bCs/>
      <w:szCs w:val="24"/>
      <w:lang w:eastAsia="hr-HR"/>
    </w:rPr>
  </w:style>
  <w:style w:styleId="Tijeloteksta" w:type="paragraph">
    <w:name w:val="Body Text"/>
    <w:basedOn w:val="Normal"/>
    <w:link w:val="TijelotekstaChar"/>
    <w:semiHidden/>
    <w:unhideWhenUsed/>
    <w:rsid w:val="00C67D8D"/>
    <w:pPr>
      <w:jc w:val="both"/>
    </w:pPr>
  </w:style>
  <w:style w:customStyle="1" w:styleId="TijelotekstaChar" w:type="character">
    <w:name w:val="Tijelo teksta Char"/>
    <w:basedOn w:val="Zadanifontodlomka"/>
    <w:link w:val="Tijeloteksta"/>
    <w:semiHidden/>
    <w:rsid w:val="00C67D8D"/>
    <w:rPr>
      <w:rFonts w:cs="Times New Roman" w:eastAsia="Times New Roman"/>
      <w:szCs w:val="24"/>
      <w:lang w:eastAsia="hr-HR"/>
    </w:rPr>
  </w:style>
  <w:style w:styleId="Reetkatablice" w:type="table">
    <w:name w:val="Table Grid"/>
    <w:basedOn w:val="Obinatablica"/>
    <w:rsid w:val="00C67D8D"/>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67D8D"/>
    <w:rPr>
      <w:rFonts w:ascii="Tahoma" w:cs="Tahoma" w:hAnsi="Tahoma"/>
      <w:sz w:val="16"/>
      <w:szCs w:val="16"/>
    </w:rPr>
  </w:style>
  <w:style w:customStyle="1" w:styleId="TekstbaloniaChar" w:type="character">
    <w:name w:val="Tekst balončića Char"/>
    <w:basedOn w:val="Zadanifontodlomka"/>
    <w:link w:val="Tekstbalonia"/>
    <w:uiPriority w:val="99"/>
    <w:semiHidden/>
    <w:rsid w:val="00C67D8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83E47"/>
    <w:pPr>
      <w:tabs>
        <w:tab w:pos="4536" w:val="center"/>
        <w:tab w:pos="9072" w:val="right"/>
      </w:tabs>
    </w:pPr>
  </w:style>
  <w:style w:customStyle="1" w:styleId="ZaglavljeChar" w:type="character">
    <w:name w:val="Zaglavlje Char"/>
    <w:basedOn w:val="Zadanifontodlomka"/>
    <w:link w:val="Zaglavlje"/>
    <w:uiPriority w:val="99"/>
    <w:rsid w:val="00883E47"/>
    <w:rPr>
      <w:rFonts w:cs="Times New Roman" w:eastAsia="Times New Roman"/>
      <w:szCs w:val="24"/>
      <w:lang w:eastAsia="hr-HR"/>
    </w:rPr>
  </w:style>
  <w:style w:styleId="Tekstrezerviranogmjesta" w:type="character">
    <w:name w:val="Placeholder Text"/>
    <w:basedOn w:val="Zadanifontodlomka"/>
    <w:uiPriority w:val="99"/>
    <w:semiHidden/>
    <w:rsid w:val="00BB51D5"/>
    <w:rPr>
      <w:color w:val="808080"/>
      <w:bdr w:color="auto" w:space="0" w:sz="0" w:val="none"/>
      <w:shd w:color="auto" w:fill="auto" w:val="clear"/>
    </w:rPr>
  </w:style>
  <w:style w:customStyle="1" w:styleId="eSPISCCParagraphDefaultFont" w:type="character">
    <w:name w:val="eSPIS_CC_Paragraph Default Font"/>
    <w:basedOn w:val="Zadanifontodlomka"/>
    <w:rsid w:val="00BB51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51D5"/>
    <w:rPr>
      <w:b/>
      <w:bdr w:color="auto" w:space="0" w:sz="0" w:val="none"/>
      <w:shd w:color="auto" w:fill="FFFFCC" w:val="clear"/>
      <w:lang w:val="hr-HR"/>
    </w:rPr>
  </w:style>
  <w:style w:customStyle="1" w:styleId="PozadinaSvijetloCrvena" w:type="character">
    <w:name w:val="Pozadina_SvijetloCrvena"/>
    <w:basedOn w:val="eSPISCCParagraphDefaultFont"/>
    <w:rsid w:val="00BB51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51D5"/>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BB51D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4355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St-495/2015</izvorni_sadrzaj>
    <derivirana_varijabla naziv="DomainObject.Predmet.OznakaBroj_1">St-495/2015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DUJMEX, d.o.o. za proizvodnju i trgovinu u stečaju</izvorni_sadrzaj>
    <derivirana_varijabla naziv="DomainObject.Predmet.ProtustrankaFormated_1">  DUJMEX, d.o.o. za proizvodnju i trgovinu u stečaju</derivirana_varijabla>
  </DomainObject.Predmet.ProtustrankaFormated>
  <DomainObject.Predmet.ProtustrankaFormatedOIB>
    <izvorni_sadrzaj>  DUJMEX, d.o.o. za proizvodnju i trgovinu u stečaju, OIB 53440788001</izvorni_sadrzaj>
    <derivirana_varijabla naziv="DomainObject.Predmet.ProtustrankaFormatedOIB_1">  DUJMEX, d.o.o. za proizvodnju i trgovinu u stečaju, OIB 53440788001</derivirana_varijabla>
  </DomainObject.Predmet.ProtustrankaFormatedOIB>
  <DomainObject.Predmet.ProtustrankaFormatedWithAdress>
    <izvorni_sadrzaj> DUJMEX, d.o.o. za proizvodnju i trgovinu u stečaju, Vladimira Nazora 2, 21260 Imotski</izvorni_sadrzaj>
    <derivirana_varijabla naziv="DomainObject.Predmet.ProtustrankaFormatedWithAdress_1"> DUJMEX, d.o.o. za proizvodnju i trgovinu u stečaju, Vladimira Nazora 2, 21260 Imotski</derivirana_varijabla>
  </DomainObject.Predmet.ProtustrankaFormatedWithAdress>
  <DomainObject.Predmet.ProtustrankaFormatedWithAdressOIB>
    <izvorni_sadrzaj> DUJMEX, d.o.o. za proizvodnju i trgovinu u stečaju, OIB 53440788001, Vladimira Nazora 2, 21260 Imotski</izvorni_sadrzaj>
    <derivirana_varijabla naziv="DomainObject.Predmet.ProtustrankaFormatedWithAdressOIB_1"> DUJMEX, d.o.o. za proizvodnju i trgovinu u stečaju, OIB 53440788001, Vladimira Nazora 2, 21260 Imotski</derivirana_varijabla>
  </DomainObject.Predmet.ProtustrankaFormatedWithAdressOIB>
  <DomainObject.Predmet.ProtustrankaWithAdress>
    <izvorni_sadrzaj>DUJMEX, d.o.o. za proizvodnju i trgovinu u stečaju Vladimira Nazora 2, 21260 Imotski</izvorni_sadrzaj>
    <derivirana_varijabla naziv="DomainObject.Predmet.ProtustrankaWithAdress_1">DUJMEX, d.o.o. za proizvodnju i trgovinu u stečaju Vladimira Nazora 2, 21260 Imotski</derivirana_varijabla>
  </DomainObject.Predmet.ProtustrankaWithAdress>
  <DomainObject.Predmet.ProtustrankaWithAdressOIB>
    <izvorni_sadrzaj>DUJMEX, d.o.o. za proizvodnju i trgovinu u stečaju, OIB 53440788001, Vladimira Nazora 2, 21260 Imotski</izvorni_sadrzaj>
    <derivirana_varijabla naziv="DomainObject.Predmet.ProtustrankaWithAdressOIB_1">DUJMEX, d.o.o. za proizvodnju i trgovinu u stečaju, OIB 53440788001, Vladimira Nazora 2, 21260 Imotski</derivirana_varijabla>
  </DomainObject.Predmet.ProtustrankaWithAdressOIB>
  <DomainObject.Predmet.ProtustrankaNazivFormated>
    <izvorni_sadrzaj>DUJMEX, d.o.o. za proizvodnju i trgovinu u stečaju</izvorni_sadrzaj>
    <derivirana_varijabla naziv="DomainObject.Predmet.ProtustrankaNazivFormated_1">DUJMEX, d.o.o. za proizvodnju i trgovinu u stečaju</derivirana_varijabla>
  </DomainObject.Predmet.ProtustrankaNazivFormated>
  <DomainObject.Predmet.ProtustrankaNazivFormatedOIB>
    <izvorni_sadrzaj>DUJMEX, d.o.o. za proizvodnju i trgovinu u stečaju, OIB 53440788001</izvorni_sadrzaj>
    <derivirana_varijabla naziv="DomainObject.Predmet.ProtustrankaNazivFormatedOIB_1">DUJMEX, d.o.o. za proizvodnju i trgovinu u stečaju, OIB 53440788001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 Tihomir Vukušić zastupanog po punomoćniku Ante Rajčić; Ministarstvo financija RH zastupanog po punomoćniku Županijsko državno odvjetništvo u Splitu; HRVATSKE ŠUME društvo s ograničenom odgovornošću; Hrvatski Telekom d.d.;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izvorni_sadrzaj>
    <derivirana_varijabla naziv="DomainObject.Predmet.StrankaFormated_1">  FINA, REGIONALNI CENTAR SPLIT; Tihomir Vukušić zastupanog po punomoćniku Ante Rajčić; Ministarstvo financija RH zastupanog po punomoćniku Županijsko državno odvjetništvo u Splitu; HRVATSKE ŠUME društvo s ograničenom odgovornošću; Hrvatski Telekom d.d.;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derivirana_varijabla>
  </DomainObject.Predmet.StrankaFormated>
  <DomainObject.Predmet.StrankaFormatedOIB>
    <izvorni_sadrzaj>  FINA, REGIONALNI CENTAR SPLIT, OIB 85821130368; Tihomir Vukušić, OIB 75697108553 zastupanog po punomoćniku Ante Rajčić; Ministarstvo financija RH, OIB 18683136487 zastupanog po punomoćniku Županijsko državno odvjetništvo u Splitu; HRVATSKE ŠUME društvo s ograničenom odgovornošću, OIB 69693144506; Hrvatski Telekom d.d., OIB 81793146560;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izvorni_sadrzaj>
    <derivirana_varijabla naziv="DomainObject.Predmet.StrankaFormatedOIB_1">  FINA, REGIONALNI CENTAR SPLIT, OIB 85821130368; Tihomir Vukušić, OIB 75697108553 zastupanog po punomoćniku Ante Rajčić; Ministarstvo financija RH, OIB 18683136487 zastupanog po punomoćniku Županijsko državno odvjetništvo u Splitu; HRVATSKE ŠUME društvo s ograničenom odgovornošću, OIB 69693144506; Hrvatski Telekom d.d., OIB 81793146560;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derivirana_varijabla>
  </DomainObject.Predmet.StrankaFormatedOIB>
  <DomainObject.Predmet.StrankaFormatedWithAdress>
    <izvorni_sadrzaj> FINA, REGIONALNI CENTAR SPLIT, Mažuranićevo šetalište 24 b, 21000 Split; Tihomir Vukušić, Mostarska 35, 21000 Split zastupanog po punomoćniku Ante Rajčić; Ministarstvo financija RH, Katančićeva 5, 10000 Zagreb zastupanog po punomoćniku Županijsko državno odvjetništvo u Splitu; HRVATSKE ŠUME društvo s ograničenom odgovornošću, Ul.Ljudevita Farkaša Vukotinovića 2, 10000 Zagreb; Hrvatski Telekom d.d., Roberta Frangeša Mihanovića 9, 10000 Zagreb;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izvorni_sadrzaj>
    <derivirana_varijabla naziv="DomainObject.Predmet.StrankaFormatedWithAdress_1"> FINA, REGIONALNI CENTAR SPLIT, Mažuranićevo šetalište 24 b, 21000 Split; Tihomir Vukušić, Mostarska 35, 21000 Split zastupanog po punomoćniku Ante Rajčić; Ministarstvo financija RH, Katančićeva 5, 10000 Zagreb zastupanog po punomoćniku Županijsko državno odvjetništvo u Splitu; HRVATSKE ŠUME društvo s ograničenom odgovornošću, Ul.Ljudevita Farkaša Vukotinovića 2, 10000 Zagreb; Hrvatski Telekom d.d., Roberta Frangeša Mihanovića 9, 10000 Zagreb;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derivirana_varijabla>
  </DomainObject.Predmet.StrankaFormatedWithAdress>
  <DomainObject.Predmet.StrankaFormatedWithAdressOIB>
    <izvorni_sadrzaj> FINA, REGIONALNI CENTAR SPLIT, OIB 85821130368, Mažuranićevo šetalište 24 b, 21000 Split; Tihomir Vukušić, OIB 75697108553, Mostarska 35, 21000 Split zastupanog po punomoćniku Ante Rajčić; Ministarstvo financija RH, OIB 18683136487, Katančićeva 5, 10000 Zagreb zastupanog po punomoćniku Županijsko državno odvjetništvo u Splitu; HRVATSKE ŠUME društvo s ograničenom odgovornošću, OIB 69693144506, Ul.Ljudevita Farkaša Vukotinovića 2, 10000 Zagreb; Hrvatski Telekom d.d., OIB 81793146560, Roberta Frangeša Mihanovića 9, 10000 Zagreb;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izvorni_sadrzaj>
    <derivirana_varijabla naziv="DomainObject.Predmet.StrankaFormatedWithAdressOIB_1"> FINA, REGIONALNI CENTAR SPLIT, OIB 85821130368, Mažuranićevo šetalište 24 b, 21000 Split; Tihomir Vukušić, OIB 75697108553, Mostarska 35, 21000 Split zastupanog po punomoćniku Ante Rajčić; Ministarstvo financija RH, OIB 18683136487, Katančićeva 5, 10000 Zagreb zastupanog po punomoćniku Županijsko državno odvjetništvo u Splitu; HRVATSKE ŠUME društvo s ograničenom odgovornošću, OIB 69693144506, Ul.Ljudevita Farkaša Vukotinovića 2, 10000 Zagreb; Hrvatski Telekom d.d., OIB 81793146560, Roberta Frangeša Mihanovića 9, 10000 Zagreb;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derivirana_varijabla>
  </DomainObject.Predmet.StrankaFormatedWithAdressOIB>
  <DomainObject.Predmet.StrankaWithAdress>
    <izvorni_sadrzaj>FINA, REGIONALNI CENTAR SPLIT Mažuranićevo šetalište 24 b,21000 Split,Tihomir Vukušić Mostarska 35,21000 Split,Ministarstvo financija RH Katančićeva 5,10000 Zagreb,HRVATSKE ŠUME društvo s ograničenom odgovornošću Ul.Ljudevita Farkaša Vukotinovića 2,10000 Zagreb,Hrvatski Telekom d.d. Roberta Frangeša Mihanovića 9,10000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izvorni_sadrzaj>
    <derivirana_varijabla naziv="DomainObject.Predmet.StrankaWithAdress_1">FINA, REGIONALNI CENTAR SPLIT Mažuranićevo šetalište 24 b,21000 Split,Tihomir Vukušić Mostarska 35,21000 Split,Ministarstvo financija RH Katančićeva 5,10000 Zagreb,HRVATSKE ŠUME društvo s ograničenom odgovornošću Ul.Ljudevita Farkaša Vukotinovića 2,10000 Zagreb,Hrvatski Telekom d.d. Roberta Frangeša Mihanovića 9,10000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derivirana_varijabla>
  </DomainObject.Predmet.StrankaWithAdress>
  <DomainObject.Predmet.StrankaWithAdressOIB>
    <izvorni_sadrzaj>FINA, REGIONALNI CENTAR SPLIT, OIB 85821130368, Mažuranićevo šetalište 24 b,21000 Split,Tihomir Vukušić, OIB 75697108553, Mostarska 35,21000 Split,Ministarstvo financija RH, OIB 18683136487, Katančićeva 5,10000 Zagreb,HRVATSKE ŠUME društvo s ograničenom odgovornošću, OIB 69693144506, Ul.Ljudevita Farkaša Vukotinovića 2,10000 Zagreb,Hrvatski Telekom d.d., OIB 81793146560, Roberta Frangeša Mihanovića 9,10000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izvorni_sadrzaj>
    <derivirana_varijabla naziv="DomainObject.Predmet.StrankaWithAdressOIB_1">FINA, REGIONALNI CENTAR SPLIT, OIB 85821130368, Mažuranićevo šetalište 24 b,21000 Split,Tihomir Vukušić, OIB 75697108553, Mostarska 35,21000 Split,Ministarstvo financija RH, OIB 18683136487, Katančićeva 5,10000 Zagreb,HRVATSKE ŠUME društvo s ograničenom odgovornošću, OIB 69693144506, Ul.Ljudevita Farkaša Vukotinovića 2,10000 Zagreb,Hrvatski Telekom d.d., OIB 81793146560, Roberta Frangeša Mihanovića 9,10000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derivirana_varijabla>
  </DomainObject.Predmet.StrankaWithAdressOIB>
  <DomainObject.Predmet.StrankaNazivFormated>
    <izvorni_sadrzaj>FINA, REGIONALNI CENTAR SPLIT,Tihomir Vukušić,Ministarstvo financija RH,HRVATSKE ŠUME društvo s ograničenom odgovornošću,Hrvatski Telekom d.d.,HEP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izvorni_sadrzaj>
    <derivirana_varijabla naziv="DomainObject.Predmet.StrankaNazivFormated_1">FINA, REGIONALNI CENTAR SPLIT,Tihomir Vukušić,Ministarstvo financija RH,HRVATSKE ŠUME društvo s ograničenom odgovornošću,Hrvatski Telekom d.d.,HEP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derivirana_varijabla>
  </DomainObject.Predmet.StrankaNazivFormated>
  <DomainObject.Predmet.StrankaNazivFormatedOIB>
    <izvorni_sadrzaj>FINA, REGIONALNI CENTAR SPLIT, OIB 85821130368,Tihomir Vukušić, OIB 75697108553,Ministarstvo financija RH, OIB 18683136487,HRVATSKE ŠUME društvo s ograničenom odgovornošću, OIB 69693144506,Hrvatski Telekom d.d., OIB 81793146560,HEP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izvorni_sadrzaj>
    <derivirana_varijabla naziv="DomainObject.Predmet.StrankaNazivFormatedOIB_1">FINA, REGIONALNI CENTAR SPLIT, OIB 85821130368,Tihomir Vukušić, OIB 75697108553,Ministarstvo financija RH, OIB 18683136487,HRVATSKE ŠUME društvo s ograničenom odgovornošću, OIB 69693144506,Hrvatski Telekom d.d., OIB 81793146560,HEP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tem>Tihomir Vukušić zastupanog po punomoćniku Ante Rajčić</item>
      <item>Ministarstvo financija RH zastupanog po punomoćniku Županijsko državno odvjetništvo u Splitu</item>
      <item>HRVATSKE ŠUME društvo s ograničenom odgovornošću</item>
      <item>Hrvatski Telekom d.d.</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izvorni_sadrzaj>
    <derivirana_varijabla naziv="DomainObject.Predmet.StrankaListFormated_1">
      <item>FINA, REGIONALNI CENTAR SPLIT</item>
      <item>Tihomir Vukušić zastupanog po punomoćniku Ante Rajčić</item>
      <item>Ministarstvo financija RH zastupanog po punomoćniku Županijsko državno odvjetništvo u Splitu</item>
      <item>HRVATSKE ŠUME društvo s ograničenom odgovornošću</item>
      <item>Hrvatski Telekom d.d.</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derivirana_varijabla>
  </DomainObject.Predmet.StrankaListFormated>
  <DomainObject.Predmet.StrankaListFormatedOIB>
    <izvorni_sadrzaj>
      <item>FINA, REGIONALNI CENTAR SPLIT, OIB 85821130368</item>
      <item>Tihomir Vukušić, OIB 75697108553 zastupanog po punomoćniku Ante Rajčić</item>
      <item>Ministarstvo financija RH, OIB 18683136487 zastupanog po punomoćniku Županijsko državno odvjetništvo u Splitu</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FormatedOIB_1">
      <item>FINA, REGIONALNI CENTAR SPLIT, OIB 85821130368</item>
      <item>Tihomir Vukušić, OIB 75697108553 zastupanog po punomoćniku Ante Rajčić</item>
      <item>Ministarstvo financija RH, OIB 18683136487 zastupanog po punomoćniku Županijsko državno odvjetništvo u Splitu</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derivirana_varijabla>
  </DomainObject.Predmet.StrankaListFormatedOIB>
  <DomainObject.Predmet.StrankaListFormatedWithAdress>
    <izvorni_sadrzaj>
      <item>FINA, REGIONALNI CENTAR SPLIT, Mažuranićevo šetalište 24 b, 21000 Split</item>
      <item>Tihomir Vukušić, Mostarska 35, 21000 Split zastupanog po punomoćniku Ante Rajčić</item>
      <item>Ministarstvo financija RH, Katančićeva 5, 10000 Zagreb zastupanog po punomoćniku Županijsko državno odvjetništvo u Splitu</item>
      <item>HRVATSKE ŠUME društvo s ograničenom odgovornošću, Ul.Ljudevita Farkaša Vukotinovića 2, 10000 Zagreb</item>
      <item>Hrvatski Telekom d.d., Roberta Frangeša Mihanovića 9, 10000 Zagreb</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izvorni_sadrzaj>
    <derivirana_varijabla naziv="DomainObject.Predmet.StrankaListFormatedWithAdress_1">
      <item>FINA, REGIONALNI CENTAR SPLIT, Mažuranićevo šetalište 24 b, 21000 Split</item>
      <item>Tihomir Vukušić, Mostarska 35, 21000 Split zastupanog po punomoćniku Ante Rajčić</item>
      <item>Ministarstvo financija RH, Katančićeva 5, 10000 Zagreb zastupanog po punomoćniku Županijsko državno odvjetništvo u Splitu</item>
      <item>HRVATSKE ŠUME društvo s ograničenom odgovornošću, Ul.Ljudevita Farkaša Vukotinovića 2, 10000 Zagreb</item>
      <item>Hrvatski Telekom d.d., Roberta Frangeša Mihanovića 9, 10000 Zagreb</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derivirana_varijabla>
  </DomainObject.Predmet.StrankaListFormatedWithAdress>
  <DomainObject.Predmet.StrankaListFormatedWithAdressOIB>
    <izvorni_sadrzaj>
      <item>FINA, REGIONALNI CENTAR SPLIT, OIB 85821130368, Mažuranićevo šetalište 24 b, 21000 Split</item>
      <item>Tihomir Vukušić, OIB 75697108553, Mostarska 35, 21000 Split zastupanog po punomoćniku Ante Rajčić</item>
      <item>Ministarstvo financija RH, OIB 18683136487, Katančićeva 5, 10000 Zagreb zastupanog po punomoćniku Županijsko državno odvjetništvo u Splitu</item>
      <item>HRVATSKE ŠUME društvo s ograničenom odgovornošću, OIB 69693144506, Ul.Ljudevita Farkaša Vukotinovića 2, 10000 Zagreb</item>
      <item>Hrvatski Telekom d.d., OIB 81793146560, Roberta Frangeša Mihanovića 9, 10000 Zagreb</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izvorni_sadrzaj>
    <derivirana_varijabla naziv="DomainObject.Predmet.StrankaListFormatedWithAdressOIB_1">
      <item>FINA, REGIONALNI CENTAR SPLIT, OIB 85821130368, Mažuranićevo šetalište 24 b, 21000 Split</item>
      <item>Tihomir Vukušić, OIB 75697108553, Mostarska 35, 21000 Split zastupanog po punomoćniku Ante Rajčić</item>
      <item>Ministarstvo financija RH, OIB 18683136487, Katančićeva 5, 10000 Zagreb zastupanog po punomoćniku Županijsko državno odvjetništvo u Splitu</item>
      <item>HRVATSKE ŠUME društvo s ograničenom odgovornošću, OIB 69693144506, Ul.Ljudevita Farkaša Vukotinovića 2, 10000 Zagreb</item>
      <item>Hrvatski Telekom d.d., OIB 81793146560, Roberta Frangeša Mihanovića 9, 10000 Zagreb</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derivirana_varijabla>
  </DomainObject.Predmet.StrankaListFormatedWithAdressOIB>
  <DomainObject.Predmet.StrankaListNazivFormated>
    <izvorni_sadrzaj>
      <item>FINA, REGIONALNI CENTAR SPLIT</item>
      <item>Tihomir Vukušić</item>
      <item>Ministarstvo financija RH</item>
      <item>HRVATSKE ŠUME društvo s ograničenom odgovornošću</item>
      <item>Hrvatski Telekom d.d.</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zvorni_sadrzaj>
    <derivirana_varijabla naziv="DomainObject.Predmet.StrankaListNazivFormated_1">
      <item>FINA, REGIONALNI CENTAR SPLIT</item>
      <item>Tihomir Vukušić</item>
      <item>Ministarstvo financija RH</item>
      <item>HRVATSKE ŠUME društvo s ograničenom odgovornošću</item>
      <item>Hrvatski Telekom d.d.</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derivirana_varijabla>
  </DomainObject.Predmet.StrankaListNazivFormated>
  <DomainObject.Predmet.StrankaListNazivFormatedOIB>
    <izvorni_sadrzaj>
      <item>FINA, REGIONALNI CENTAR SPLIT, OIB 85821130368</item>
      <item>Tihomir Vukušić, OIB 75697108553</item>
      <item>Ministarstvo financija RH, OIB 18683136487</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NazivFormatedOIB_1">
      <item>FINA, REGIONALNI CENTAR SPLIT, OIB 85821130368</item>
      <item>Tihomir Vukušić, OIB 75697108553</item>
      <item>Ministarstvo financija RH, OIB 18683136487</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derivirana_varijabla>
  </DomainObject.Predmet.StrankaListNazivFormatedOIB>
  <DomainObject.Predmet.ProtuStrankaListFormated>
    <izvorni_sadrzaj>
      <item>DUJMEX, d.o.o. za proizvodnju i trgovinu u stečaju</item>
    </izvorni_sadrzaj>
    <derivirana_varijabla naziv="DomainObject.Predmet.ProtuStrankaListFormated_1">
      <item>DUJMEX, d.o.o. za proizvodnju i trgovinu u stečaju</item>
    </derivirana_varijabla>
  </DomainObject.Predmet.ProtuStrankaListFormated>
  <DomainObject.Predmet.ProtuStrankaListFormatedOIB>
    <izvorni_sadrzaj>
      <item>DUJMEX, d.o.o. za proizvodnju i trgovinu u stečaju, OIB 53440788001</item>
    </izvorni_sadrzaj>
    <derivirana_varijabla naziv="DomainObject.Predmet.ProtuStrankaListFormatedOIB_1">
      <item>DUJMEX, d.o.o. za proizvodnju i trgovinu u stečaju, OIB 53440788001</item>
    </derivirana_varijabla>
  </DomainObject.Predmet.ProtuStrankaListFormatedOIB>
  <DomainObject.Predmet.ProtuStrankaListFormatedWithAdress>
    <izvorni_sadrzaj>
      <item>DUJMEX, d.o.o. za proizvodnju i trgovinu u stečaju, Vladimira Nazora 2, 21260 Imotski</item>
    </izvorni_sadrzaj>
    <derivirana_varijabla naziv="DomainObject.Predmet.ProtuStrankaListFormatedWithAdress_1">
      <item>DUJMEX, d.o.o. za proizvodnju i trgovinu u stečaju, Vladimira Nazora 2, 21260 Imotski</item>
    </derivirana_varijabla>
  </DomainObject.Predmet.ProtuStrankaListFormatedWithAdress>
  <DomainObject.Predmet.ProtuStrankaListFormatedWithAdressOIB>
    <izvorni_sadrzaj>
      <item>DUJMEX, d.o.o. za proizvodnju i trgovinu u stečaju, OIB 53440788001, Vladimira Nazora 2, 21260 Imotski</item>
    </izvorni_sadrzaj>
    <derivirana_varijabla naziv="DomainObject.Predmet.ProtuStrankaListFormatedWithAdressOIB_1">
      <item>DUJMEX, d.o.o. za proizvodnju i trgovinu u stečaju, OIB 53440788001, Vladimira Nazora 2, 21260 Imotski</item>
    </derivirana_varijabla>
  </DomainObject.Predmet.ProtuStrankaListFormatedWithAdressOIB>
  <DomainObject.Predmet.ProtuStrankaListNazivFormated>
    <izvorni_sadrzaj>
      <item>DUJMEX, d.o.o. za proizvodnju i trgovinu u stečaju</item>
    </izvorni_sadrzaj>
    <derivirana_varijabla naziv="DomainObject.Predmet.ProtuStrankaListNazivFormated_1">
      <item>DUJMEX, d.o.o. za proizvodnju i trgovinu u stečaju</item>
    </derivirana_varijabla>
  </DomainObject.Predmet.ProtuStrankaListNazivFormated>
  <DomainObject.Predmet.ProtuStrankaListNazivFormatedOIB>
    <izvorni_sadrzaj>
      <item>DUJMEX, d.o.o. za proizvodnju i trgovinu u stečaju, OIB 53440788001</item>
    </izvorni_sadrzaj>
    <derivirana_varijabla naziv="DomainObject.Predmet.ProtuStrankaListNazivFormatedOIB_1">
      <item>DUJMEX, d.o.o. za proizvodnju i trgovinu u stečaju, OIB 53440788001</item>
    </derivirana_varijabla>
  </DomainObject.Predmet.ProtuStrankaListNazivFormatedOIB>
  <DomainObject.Predmet.OstaliListFormated>
    <izvorni_sadrzaj>
      <item>Ljiljana Dujmović</item>
      <item>Županijsko državno odvjetništvo u Splitu punomoćnik sudionika u postupku Ministarstvo financija RH</item>
      <item>Ante Rajčić punomoćnik sudionika u postupku Tihomir Vukušić</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izvorni_sadrzaj>
    <derivirana_varijabla naziv="DomainObject.Predmet.OstaliListFormated_1">
      <item>Ljiljana Dujmović</item>
      <item>Županijsko državno odvjetništvo u Splitu punomoćnik sudionika u postupku Ministarstvo financija RH</item>
      <item>Ante Rajčić punomoćnik sudionika u postupku Tihomir Vukušić</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derivirana_varijabla>
  </DomainObject.Predmet.OstaliListFormated>
  <DomainObject.Predmet.OstaliListFormatedOIB>
    <izvorni_sadrzaj>
      <item>Ljiljana Dujmović, OIB 47288487201</item>
      <item>Županijsko državno odvjetništvo u Splitu punomoćnik sudionika u postupku Ministarstvo financija RH</item>
      <item>Ante Rajčić punomoćnik sudionika u postupku Tihomir Vukušić</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izvorni_sadrzaj>
    <derivirana_varijabla naziv="DomainObject.Predmet.OstaliListFormatedOIB_1">
      <item>Ljiljana Dujmović, OIB 47288487201</item>
      <item>Županijsko državno odvjetništvo u Splitu punomoćnik sudionika u postupku Ministarstvo financija RH</item>
      <item>Ante Rajčić punomoćnik sudionika u postupku Tihomir Vukušić</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derivirana_varijabla>
  </DomainObject.Predmet.OstaliListFormatedOIB>
  <DomainObject.Predmet.OstaliListFormatedWithAdress>
    <izvorni_sadrzaj>
      <item>Ljiljana Dujmović,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_1">
      <item>Ljiljana Dujmović,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derivirana_varijabla>
  </DomainObject.Predmet.OstaliListFormatedWithAdress>
  <DomainObject.Predmet.OstaliListFormatedWithAdressOIB>
    <izvorni_sadrzaj>
      <item>Ljiljana Dujmović, OIB 47288487201,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OIB_1">
      <item>Ljiljana Dujmović, OIB 47288487201,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derivirana_varijabla>
  </DomainObject.Predmet.OstaliListFormatedWithAdressOIB>
  <DomainObject.Predmet.OstaliListNazivFormated>
    <izvorni_sadrzaj>
      <item>Ljiljana Dujmović</item>
      <item>Županijsko državno odvjetništvo u Splitu</item>
      <item>Ante Rajčić</item>
      <item>Pavle Fellner</item>
      <item>Odvjetničko društvo RAVLIĆ &amp; ŠURJAK društvo s ograničenom odgovornošću</item>
    </izvorni_sadrzaj>
    <derivirana_varijabla naziv="DomainObject.Predmet.OstaliListNazivFormated_1">
      <item>Ljiljana Dujmović</item>
      <item>Županijsko državno odvjetništvo u Splitu</item>
      <item>Ante Rajčić</item>
      <item>Pavle Fellner</item>
      <item>Odvjetničko društvo RAVLIĆ &amp; ŠURJAK društvo s ograničenom odgovornošću</item>
    </derivirana_varijabla>
  </DomainObject.Predmet.OstaliListNazivFormated>
  <DomainObject.Predmet.OstaliListNazivFormatedOIB>
    <izvorni_sadrzaj>
      <item>Ljiljana Dujmović, OIB 47288487201</item>
      <item>Županijsko državno odvjetništvo u Splitu</item>
      <item>Ante Rajčić</item>
      <item>Pavle Fellner, OIB 66210646862</item>
      <item>Odvjetničko društvo RAVLIĆ &amp; ŠURJAK društvo s ograničenom odgovornošću, OIB 94654904113</item>
    </izvorni_sadrzaj>
    <derivirana_varijabla naziv="DomainObject.Predmet.OstaliListNazivFormatedOIB_1">
      <item>Ljiljana Dujmović, OIB 47288487201</item>
      <item>Županijsko državno odvjetništvo u Splitu</item>
      <item>Ante Rajčić</item>
      <item>Pavle Fellner, OIB 66210646862</item>
      <item>Odvjetničko društvo RAVLIĆ &amp; ŠURJAK društvo s ograničenom odgovornošću, OIB 94654904113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REGIONALNI CENTAR SPLIT i dr.</izvorni_sadrzaj>
    <derivirana_varijabla naziv="DomainObject.Predmet.StrankaIDrugi_1">FINA, REGIONALNI CENTAR SPLIT i dr.</derivirana_varijabla>
  </DomainObject.Predmet.StrankaIDrugi>
  <DomainObject.Predmet.ProtustrankaIDrugi>
    <izvorni_sadrzaj>DUJMEX, d.o.o. za proizvodnju i trgovinu u stečaju</izvorni_sadrzaj>
    <derivirana_varijabla naziv="DomainObject.Predmet.ProtustrankaIDrugi_1">DUJMEX, d.o.o. za proizvodnju i trgovinu u stečaju</derivirana_varijabla>
  </DomainObject.Predmet.ProtustrankaIDrugi>
  <DomainObject.Predmet.StrankaIDrugiAdressOIB>
    <izvorni_sadrzaj>FINA, REGIONALNI CENTAR SPLIT, OIB 85821130368, Mažuranićevo šetalište 24 b, 21000 Split i dr.</izvorni_sadrzaj>
    <derivirana_varijabla naziv="DomainObject.Predmet.StrankaIDrugiAdressOIB_1">FINA, REGIONALNI CENTAR SPLIT, OIB 85821130368, Mažuranićevo šetalište 24 b, 21000 Split i dr.</derivirana_varijabla>
  </DomainObject.Predmet.StrankaIDrugiAdressOIB>
  <DomainObject.Predmet.ProtustrankaIDrugiAdressOIB>
    <izvorni_sadrzaj>DUJMEX, d.o.o. za proizvodnju i trgovinu u stečaju, OIB 53440788001, Vladimira Nazora 2, 21260 Imotski</izvorni_sadrzaj>
    <derivirana_varijabla naziv="DomainObject.Predmet.ProtustrankaIDrugiAdressOIB_1">DUJMEX, d.o.o. za proizvodnju i trgovinu u stečaju, OIB 53440788001, Vladimira Nazora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DUJMEX, d.o.o. za proizvodnju i trgovinu u stečaju</item>
      <item>Ljiljana Dujmović</item>
      <item>Tihomir Vukušić</item>
      <item>Ministarstvo financija RH</item>
      <item>Županijsko državno odvjetništvo u Splitu</item>
      <item>HRVATSKE ŠUME društvo s ograničenom odgovornošću</item>
      <item>Hrvatski Telekom d.d.</item>
      <item>HEP ELEKTRA d.o.o. za opskrbu električnom energijom</item>
      <item>Hrvatska gospodarska komora</item>
      <item>Ante Rajčić</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Pavle Fellner</item>
      <item>Odvjetničko društvo RAVLIĆ &amp; ŠURJAK društvo s ograničenom odgovornošću</item>
    </izvorni_sadrzaj>
    <derivirana_varijabla naziv="DomainObject.Predmet.SudioniciListNaziv_1">
      <item>FINA, REGIONALNI CENTAR SPLIT</item>
      <item>DUJMEX, d.o.o. za proizvodnju i trgovinu u stečaju</item>
      <item>Ljiljana Dujmović</item>
      <item>Tihomir Vukušić</item>
      <item>Ministarstvo financija RH</item>
      <item>Županijsko državno odvjetništvo u Splitu</item>
      <item>HRVATSKE ŠUME društvo s ograničenom odgovornošću</item>
      <item>Hrvatski Telekom d.d.</item>
      <item>HEP ELEKTRA d.o.o. za opskrbu električnom energijom</item>
      <item>Hrvatska gospodarska komora</item>
      <item>Ante Rajčić</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Pavle Fellner</item>
      <item>Odvjetničko društvo RAVLIĆ &amp; ŠURJAK društvo s ograničenom odgovornošću</item>
    </derivirana_varijabla>
  </DomainObject.Predmet.SudioniciListNaziv>
  <DomainObject.Predmet.SudioniciListAdressOIB>
    <izvorni_sadrzaj>
      <item>FINA, REGIONALNI CENTAR SPLIT, OIB 85821130368, Mažuranićevo šetalište 24 b,21000 Split</item>
      <item>DUJMEX, d.o.o. za proizvodnju i trgovinu u stečaju, OIB 53440788001, Vladimira Nazora 2,21260 Imotski</item>
      <item>Ljiljana Dujmović, OIB 47288487201, Ul.fra.stjepana Vrljića 2,21260 Imotski</item>
      <item>Tihomir Vukušić, OIB 75697108553, Mostarska 35,21000 Split</item>
      <item>Ministarstvo financija RH, OIB 18683136487, Katančićeva 5,10000 Zagreb</item>
      <item>Županijsko državno odvjetništvo u Splitu, Gundulićeva 29a,21000 Split</item>
      <item>HRVATSKE ŠUME društvo s ograničenom odgovornošću, OIB 69693144506, Ul.Ljudevita Farkaša Vukotinovića 2,10000 Zagreb</item>
      <item>Hrvatski Telekom d.d., OIB 81793146560, Roberta Frangeša Mihanovića 9,10000 Zagreb</item>
      <item>HEP ELEKTRA d.o.o. za opskrbu električnom energijom, OIB 43965974818, Ulica grada Vukovara 37,10000 Zagreb</item>
      <item>Hrvatska gospodarska komora, OIB 85167032587, Rooseveltov trg 2,10000 Zagreb</item>
      <item>Ante Rajčić, Sukoišanska 23,21000 Split</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Pavle Fellner, OIB 66210646862, Jurišićeva 1A,10000 Zagreb</item>
      <item>Odvjetničko društvo RAVLIĆ &amp; ŠURJAK društvo s ograničenom odgovornošću, OIB 94654904113, Strossmayerov trg 7,10000 Zagreb</item>
    </izvorni_sadrzaj>
    <derivirana_varijabla naziv="DomainObject.Predmet.SudioniciListAdressOIB_1">
      <item>FINA, REGIONALNI CENTAR SPLIT, OIB 85821130368, Mažuranićevo šetalište 24 b,21000 Split</item>
      <item>DUJMEX, d.o.o. za proizvodnju i trgovinu u stečaju, OIB 53440788001, Vladimira Nazora 2,21260 Imotski</item>
      <item>Ljiljana Dujmović, OIB 47288487201, Ul.fra.stjepana Vrljića 2,21260 Imotski</item>
      <item>Tihomir Vukušić, OIB 75697108553, Mostarska 35,21000 Split</item>
      <item>Ministarstvo financija RH, OIB 18683136487, Katančićeva 5,10000 Zagreb</item>
      <item>Županijsko državno odvjetništvo u Splitu, Gundulićeva 29a,21000 Split</item>
      <item>HRVATSKE ŠUME društvo s ograničenom odgovornošću, OIB 69693144506, Ul.Ljudevita Farkaša Vukotinovića 2,10000 Zagreb</item>
      <item>Hrvatski Telekom d.d., OIB 81793146560, Roberta Frangeša Mihanovića 9,10000 Zagreb</item>
      <item>HEP ELEKTRA d.o.o. za opskrbu električnom energijom, OIB 43965974818, Ulica grada Vukovara 37,10000 Zagreb</item>
      <item>Hrvatska gospodarska komora, OIB 85167032587, Rooseveltov trg 2,10000 Zagreb</item>
      <item>Ante Rajčić, Sukoišanska 23,21000 Split</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Pavle Fellner, OIB 66210646862, Jurišićeva 1A,10000 Zagreb</item>
      <item>Odvjetničko društvo RAVLIĆ &amp; ŠURJAK društvo s ograničenom odgovornošću, OIB 94654904113,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53440788001</item>
      <item>, OIB 47288487201</item>
      <item>, OIB 75697108553</item>
      <item>, OIB 18683136487</item>
      <item>, OIB null</item>
      <item>, OIB 69693144506</item>
      <item>, OIB 81793146560</item>
      <item>, OIB 43965974818</item>
      <item>, OIB 85167032587</item>
      <item>, OIB null</item>
      <item>, OIB 56668956985</item>
      <item>, OIB 00228269289</item>
      <item>, OIB 78974056308</item>
      <item>, OIB 30059210454</item>
      <item>, OIB 04387289237</item>
      <item>, OIB 66210646862</item>
      <item>, OIB 94654904113</item>
    </izvorni_sadrzaj>
    <derivirana_varijabla naziv="DomainObject.Predmet.SudioniciListNazivOIB_1">
      <item>, OIB 85821130368</item>
      <item>, OIB 53440788001</item>
      <item>, OIB 47288487201</item>
      <item>, OIB 75697108553</item>
      <item>, OIB 18683136487</item>
      <item>, OIB null</item>
      <item>, OIB 69693144506</item>
      <item>, OIB 81793146560</item>
      <item>, OIB 43965974818</item>
      <item>, OIB 85167032587</item>
      <item>, OIB null</item>
      <item>, OIB 56668956985</item>
      <item>, OIB 00228269289</item>
      <item>, OIB 78974056308</item>
      <item>, OIB 30059210454</item>
      <item>, OIB 04387289237</item>
      <item>, OIB 66210646862</item>
      <item>, OIB 94654904113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rujna 2018.</izvorni_sadrzaj>
    <derivirana_varijabla naziv="DomainObject.Predmet.DatumZadnjeOdrzaneSudskeRadnje_1">21. rujna 2018.</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St-495/2015-65</izvorni_sadrzaj>
    <derivirana_varijabla naziv="DomainObject.PredzadnjaOdlukaIzPredmeta.Oznaka_1">St-495/2015-65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257</properties:Words>
  <properties:Characters>1410</properties:Characters>
  <properties:Lines>43</properties:Lines>
  <properties:Paragraphs>20</properties:Paragraphs>
  <properties:TotalTime>9</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REPUBLIKA HRVATSKA</vt:lpstr>
      <vt:lpstr>Obrazloženje</vt:lpstr>
    </vt:vector>
  </properties:TitlesOfParts>
  <properties:LinksUpToDate>false</properties:LinksUpToDate>
  <properties:CharactersWithSpaces>1680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2018-09-07T06:42:00Z</dcterms:created>
  <dc:creator>Katarina Mikulić</dc:creator>
  <cp:lastModifiedBy>Katarina Mikulić</cp:lastModifiedBy>
  <cp:lastPrinted>2018-10-22T12:58:00Z</cp:lastPrinted>
  <dcterms:modified xmlns:xsi="http://www.w3.org/2001/XMLSchema-instance" xsi:type="dcterms:W3CDTF">2018-10-22T12:58:00Z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(SAZIVANJE ROČIŠTA ZA GLASOVANJE O STEČAJNOM PLANU.docx)</vt:lpwstr>
  </prop:property>
  <prop:property name="CC_coloring" pid="4" fmtid="{D5CDD505-2E9C-101B-9397-08002B2CF9AE}">
    <vt:bool>false</vt:bool>
  </prop:property>
  <prop:property name="BrojStranica" pid="5" fmtid="{D5CDD505-2E9C-101B-9397-08002B2CF9AE}">
    <vt:i4>1</vt:i4>
  </prop:property>
</prop:Properties>
</file>