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bb7a" w14:paraId="583bb7a" w:rsidRDefault="0007528A" w:rsidP="00910611" w:rsidR="0007528A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28A" w:rsidP="00910611" w:rsidR="0007528A">
      <w:r>
        <w:rPr>
          <w:rFonts w:eastAsia="MS Mincho"/>
        </w:rPr>
        <w:t xml:space="preserve">   REPUBLIKA HRVATSKA</w:t>
      </w:r>
    </w:p>
    <w:p w:rsidRDefault="0007528A" w:rsidP="00910611" w:rsidR="0007528A">
      <w:r>
        <w:rPr>
          <w:rFonts w:eastAsia="MS Mincho"/>
        </w:rPr>
        <w:t>TRGOVAČKI SUD U RIJECI</w:t>
      </w:r>
    </w:p>
    <w:p w:rsidRDefault="0007528A" w:rsidR="0007528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5703D0" w:rsidP="00726A98" w:rsidR="005703D0" w:rsidRPr="0087210C">
      <w:pPr>
        <w:jc w:val="center"/>
        <w:rPr>
          <w:b/>
        </w:rPr>
      </w:pPr>
    </w:p>
    <w:p w:rsidRDefault="00726A98" w:rsidP="00726A98" w:rsidR="00726A98" w:rsidRPr="0087210C">
      <w:pPr>
        <w:jc w:val="both"/>
      </w:pPr>
      <w:r w:rsidRPr="0087210C">
        <w:tab/>
        <w:t xml:space="preserve">Trgovački sud u Rijeci, po stečajnom sucu ovog suda Danieli Korlević, u stečajnom postupku nad dužnikom </w:t>
      </w:r>
      <w:r w:rsidR="0087210C">
        <w:rPr>
          <w:b/>
        </w:rPr>
        <w:t xml:space="preserve">HIT-MARINA d.o.o. NOVI VINODOLSKI, Mel bb, </w:t>
      </w:r>
      <w:r w:rsidR="0087210C">
        <w:t xml:space="preserve">odlučujući o zahtjevu stečajnog upravitelja za naknadom stvarnih troškova, </w:t>
      </w:r>
      <w:r w:rsidR="004E30EC" w:rsidRPr="0087210C">
        <w:t xml:space="preserve">dana </w:t>
      </w:r>
      <w:r w:rsidR="0007528A">
        <w:t>18</w:t>
      </w:r>
      <w:r w:rsidR="00157E40">
        <w:t>. ožujka 2016.</w:t>
      </w:r>
      <w:r w:rsidR="0087210C">
        <w:t xml:space="preserve"> </w:t>
      </w:r>
      <w:r w:rsidR="004E30EC" w:rsidRPr="0087210C">
        <w:t>godine</w:t>
      </w:r>
    </w:p>
    <w:p w:rsidRDefault="00726A98" w:rsidP="00726A98" w:rsidR="00726A98">
      <w:pPr>
        <w:jc w:val="center"/>
      </w:pPr>
    </w:p>
    <w:p w:rsidRDefault="005703D0" w:rsidP="00726A98" w:rsidR="005703D0" w:rsidRPr="0087210C">
      <w:pPr>
        <w:jc w:val="center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7210C">
        <w:t xml:space="preserve">Dušanu Crljenko iz Rijeke, Brca 8c, OIB 03602703658,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6467AF">
        <w:t>0</w:t>
      </w:r>
      <w:r w:rsidR="00F6330C">
        <w:t xml:space="preserve">1. </w:t>
      </w:r>
      <w:r w:rsidR="00157E40">
        <w:t>siječnja</w:t>
      </w:r>
      <w:r w:rsidR="00733D2F">
        <w:t xml:space="preserve"> </w:t>
      </w:r>
      <w:r w:rsidR="00157E40">
        <w:t xml:space="preserve">do 29. veljače </w:t>
      </w:r>
      <w:r w:rsidR="00F6330C">
        <w:t>201</w:t>
      </w:r>
      <w:r w:rsidR="00157E40">
        <w:t>6</w:t>
      </w:r>
      <w:r w:rsidR="00F6330C">
        <w:t>.</w:t>
      </w:r>
      <w:r w:rsidR="00F72400">
        <w:t xml:space="preserve"> </w:t>
      </w:r>
      <w:r w:rsidR="00157E40">
        <w:t xml:space="preserve">do </w:t>
      </w:r>
      <w:r w:rsidR="0087210C">
        <w:t>g</w:t>
      </w:r>
      <w:r w:rsidR="00F72400">
        <w:t>odine</w:t>
      </w:r>
      <w:r w:rsidR="004E30EC" w:rsidRPr="0087210C">
        <w:t xml:space="preserve"> u ukupnom iznosu od </w:t>
      </w:r>
      <w:r w:rsidR="00F72400">
        <w:t>4.</w:t>
      </w:r>
      <w:r w:rsidR="00157E40">
        <w:t>116</w:t>
      </w:r>
      <w:r w:rsidR="00F72400">
        <w:t>,00</w:t>
      </w:r>
      <w:r w:rsidR="0087210C">
        <w:t xml:space="preserve"> </w:t>
      </w:r>
      <w:r w:rsidR="004E30EC" w:rsidRPr="0087210C">
        <w:t>kn.</w:t>
      </w:r>
    </w:p>
    <w:p w:rsidRDefault="004E30EC" w:rsidP="00D47925" w:rsidR="004E30EC">
      <w:pPr>
        <w:jc w:val="both"/>
        <w:rPr>
          <w:b/>
        </w:rPr>
      </w:pPr>
    </w:p>
    <w:p w:rsidRDefault="005703D0" w:rsidP="00D47925" w:rsidR="005703D0" w:rsidRPr="0087210C">
      <w:pPr>
        <w:jc w:val="both"/>
        <w:rPr>
          <w:b/>
        </w:rPr>
      </w:pPr>
    </w:p>
    <w:p w:rsidRDefault="00726A98" w:rsidP="00726A98" w:rsidR="00726A98" w:rsidRPr="005703D0">
      <w:pPr>
        <w:jc w:val="center"/>
        <w:rPr>
          <w:b/>
        </w:rPr>
      </w:pPr>
      <w:r w:rsidRPr="005703D0">
        <w:rPr>
          <w:b/>
        </w:rPr>
        <w:t>Obrazloženje</w:t>
      </w:r>
    </w:p>
    <w:p w:rsidRDefault="005703D0" w:rsidP="00726A98" w:rsidR="005703D0" w:rsidRPr="0087210C">
      <w:pPr>
        <w:jc w:val="center"/>
        <w:rPr>
          <w:b/>
        </w:rPr>
      </w:pPr>
    </w:p>
    <w:p w:rsidRDefault="008E17EB" w:rsidP="00726A98" w:rsidR="00157E40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157E40" w:rsidRPr="00157E40">
        <w:t>01. siječnja do 29. veljače 2016. do godine u ukupnom iznosu od 4.116,00 kn.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92554C">
      <w:pPr>
        <w:jc w:val="both"/>
      </w:pPr>
      <w:r w:rsidRPr="0087210C">
        <w:t xml:space="preserve">           U obračunu stvarnih troškova specificirani su slijedeći nastali troškovi: </w:t>
      </w:r>
      <w:r w:rsidR="004E30EC" w:rsidRPr="0087210C">
        <w:t>putni trošak na relaciji Rijeka</w:t>
      </w:r>
      <w:r w:rsidR="00F72521">
        <w:t xml:space="preserve"> (Drenova) </w:t>
      </w:r>
      <w:r w:rsidR="00733D2F">
        <w:t>-</w:t>
      </w:r>
      <w:r w:rsidR="00F72521">
        <w:t xml:space="preserve"> Novi Vinodolski - </w:t>
      </w:r>
      <w:r w:rsidR="004E30EC" w:rsidRPr="0087210C">
        <w:t xml:space="preserve">Rijeka </w:t>
      </w:r>
      <w:r w:rsidR="00F72521">
        <w:t>(Drenova) dana</w:t>
      </w:r>
      <w:r w:rsidR="005056FB">
        <w:t xml:space="preserve"> </w:t>
      </w:r>
      <w:r w:rsidR="00157E40">
        <w:t>11., 14., 16., 19., 23., 25. i 30. siječnja 2016.</w:t>
      </w:r>
      <w:r w:rsidR="00F72400">
        <w:t xml:space="preserve"> </w:t>
      </w:r>
      <w:r w:rsidR="00BE27EC">
        <w:t>g</w:t>
      </w:r>
      <w:r w:rsidR="00F72400">
        <w:t>odine</w:t>
      </w:r>
      <w:r w:rsidR="00BE27EC">
        <w:t xml:space="preserve">, </w:t>
      </w:r>
      <w:r w:rsidR="00F72521">
        <w:t xml:space="preserve">dana </w:t>
      </w:r>
      <w:r w:rsidR="00157E40">
        <w:t>06.,10.,13., 20., 23., 24</w:t>
      </w:r>
      <w:r w:rsidR="00F72400">
        <w:t xml:space="preserve">. i 27. </w:t>
      </w:r>
      <w:r w:rsidR="00157E40">
        <w:t>veljače</w:t>
      </w:r>
      <w:r w:rsidR="00FC72DD">
        <w:t xml:space="preserve"> </w:t>
      </w:r>
      <w:r w:rsidR="00BE27EC">
        <w:t>201</w:t>
      </w:r>
      <w:r w:rsidR="00157E40">
        <w:t>6</w:t>
      </w:r>
      <w:r w:rsidR="00BE27EC">
        <w:t>.</w:t>
      </w:r>
      <w:r w:rsidR="00F72400">
        <w:t xml:space="preserve"> </w:t>
      </w:r>
      <w:r w:rsidR="00F72521">
        <w:t>g</w:t>
      </w:r>
      <w:r w:rsidR="00F72400">
        <w:t>odine</w:t>
      </w:r>
      <w:r w:rsidR="00F72521">
        <w:t xml:space="preserve"> </w:t>
      </w:r>
      <w:r w:rsidR="00FC72DD">
        <w:t>(</w:t>
      </w:r>
      <w:r w:rsidR="005703D0">
        <w:t>1</w:t>
      </w:r>
      <w:r w:rsidR="00F72400">
        <w:t>4</w:t>
      </w:r>
      <w:r w:rsidR="005056FB">
        <w:t xml:space="preserve"> vožnji x 97 km </w:t>
      </w:r>
      <w:r w:rsidR="00733D2F">
        <w:t>=</w:t>
      </w:r>
      <w:r w:rsidR="005056FB">
        <w:t xml:space="preserve"> </w:t>
      </w:r>
      <w:r w:rsidR="00F72400">
        <w:t>1358</w:t>
      </w:r>
      <w:r w:rsidR="00FC72DD">
        <w:t xml:space="preserve"> km x 2,00 kn/km) </w:t>
      </w:r>
      <w:r w:rsidR="00F72521">
        <w:t xml:space="preserve">u ukupnom iznosu od </w:t>
      </w:r>
      <w:r w:rsidR="00F72400">
        <w:t>2.716,</w:t>
      </w:r>
      <w:r w:rsidR="00FC72DD">
        <w:t>00</w:t>
      </w:r>
      <w:r w:rsidR="00BE27EC">
        <w:t xml:space="preserve"> </w:t>
      </w:r>
      <w:r w:rsidR="00F72521">
        <w:t>kn, putni trošk</w:t>
      </w:r>
      <w:r w:rsidR="0092554C">
        <w:t xml:space="preserve">ovi lokalne vožnje (računovodstvo, sud, banka) dana </w:t>
      </w:r>
      <w:r w:rsidR="00157E40">
        <w:t>08., 11., 12., 13., 14., 18., 19., 21., 22., 25., 26., 28. i  29. siječnja 2016., te 01., 03., 04., 19., 11., 12,. 13., 15., 16., 17., 18., 19., 24., 26. i 27. veljače 2016.</w:t>
      </w:r>
      <w:r w:rsidR="004A14F8">
        <w:t xml:space="preserve"> </w:t>
      </w:r>
      <w:r w:rsidR="00157E40">
        <w:t>g</w:t>
      </w:r>
      <w:r w:rsidR="004A14F8">
        <w:t>odine</w:t>
      </w:r>
      <w:r w:rsidR="00157E40">
        <w:t xml:space="preserve"> </w:t>
      </w:r>
      <w:r w:rsidR="00FC72DD">
        <w:t>(</w:t>
      </w:r>
      <w:r w:rsidR="005056FB">
        <w:t>2</w:t>
      </w:r>
      <w:r w:rsidR="00157E40">
        <w:t>8</w:t>
      </w:r>
      <w:r w:rsidR="00BE27EC">
        <w:t xml:space="preserve"> </w:t>
      </w:r>
      <w:r w:rsidR="0092554C">
        <w:t>vožnj</w:t>
      </w:r>
      <w:r w:rsidR="005703D0">
        <w:t>a</w:t>
      </w:r>
      <w:r w:rsidR="0092554C">
        <w:t xml:space="preserve"> x 1</w:t>
      </w:r>
      <w:r w:rsidR="005056FB">
        <w:t>7</w:t>
      </w:r>
      <w:r w:rsidR="0092554C">
        <w:t xml:space="preserve"> km = </w:t>
      </w:r>
      <w:r w:rsidR="00157E40">
        <w:t>476</w:t>
      </w:r>
      <w:r w:rsidR="0092554C">
        <w:t xml:space="preserve"> km x 2,00 kn/km</w:t>
      </w:r>
      <w:r w:rsidR="00FC72DD">
        <w:t>)</w:t>
      </w:r>
      <w:r w:rsidR="0092554C">
        <w:t xml:space="preserve"> u ukupnom iznosu od</w:t>
      </w:r>
      <w:r w:rsidR="005056FB">
        <w:t xml:space="preserve"> </w:t>
      </w:r>
      <w:r w:rsidR="00157E40">
        <w:t>952</w:t>
      </w:r>
      <w:r w:rsidR="00FC72DD">
        <w:t>,00</w:t>
      </w:r>
      <w:r w:rsidR="0092554C">
        <w:t xml:space="preserve"> kn, troškovi parkirne naknade </w:t>
      </w:r>
      <w:r w:rsidR="001F4E79">
        <w:t xml:space="preserve">za </w:t>
      </w:r>
      <w:r w:rsidR="00157E40">
        <w:t>siječanj</w:t>
      </w:r>
      <w:r w:rsidR="00F72400">
        <w:t xml:space="preserve"> u</w:t>
      </w:r>
      <w:r w:rsidR="0092554C">
        <w:t xml:space="preserve"> ukupnom iznosu od </w:t>
      </w:r>
      <w:r w:rsidR="00157E40">
        <w:t>191</w:t>
      </w:r>
      <w:r w:rsidR="00FC72DD">
        <w:t>,</w:t>
      </w:r>
      <w:r w:rsidR="00BE27EC">
        <w:t xml:space="preserve">00 </w:t>
      </w:r>
      <w:r w:rsidR="0092554C">
        <w:t xml:space="preserve">kn </w:t>
      </w:r>
      <w:r w:rsidR="00F72400">
        <w:t xml:space="preserve">i </w:t>
      </w:r>
      <w:r w:rsidR="00157E40">
        <w:t>veljaču</w:t>
      </w:r>
      <w:r w:rsidR="00F72400">
        <w:t xml:space="preserve"> u ukupnom iznosu od </w:t>
      </w:r>
      <w:r w:rsidR="00157E40">
        <w:t>257</w:t>
      </w:r>
      <w:r w:rsidR="00F72400">
        <w:t xml:space="preserve">,00 kn, </w:t>
      </w:r>
      <w:r w:rsidR="0092554C">
        <w:t>prema priloženim računima na listu (</w:t>
      </w:r>
      <w:r w:rsidR="00683B34" w:rsidRPr="00683B34">
        <w:t>5164-</w:t>
      </w:r>
      <w:r w:rsidR="00683B34">
        <w:t>5169</w:t>
      </w:r>
      <w:r w:rsidR="001F4E79" w:rsidRPr="00683B34">
        <w:t xml:space="preserve"> </w:t>
      </w:r>
      <w:r w:rsidR="00BE27EC" w:rsidRPr="00683B34">
        <w:t>spisa</w:t>
      </w:r>
      <w:r w:rsidR="0092554C">
        <w:t>).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683B34">
        <w:t>5164-5169</w:t>
      </w:r>
      <w:r w:rsidR="00FC72DD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od </w:t>
      </w:r>
      <w:r w:rsidR="001F4E79">
        <w:t>0</w:t>
      </w:r>
      <w:r w:rsidR="00FF505D">
        <w:t xml:space="preserve">1. </w:t>
      </w:r>
      <w:r w:rsidR="00157E40">
        <w:t>siječnja</w:t>
      </w:r>
      <w:r w:rsidR="00FF505D">
        <w:t xml:space="preserve"> do </w:t>
      </w:r>
      <w:r w:rsidR="00157E40">
        <w:t>29</w:t>
      </w:r>
      <w:r w:rsidR="00FF505D">
        <w:t xml:space="preserve">. </w:t>
      </w:r>
      <w:r w:rsidR="00157E40">
        <w:t>veljače</w:t>
      </w:r>
      <w:r w:rsidR="00FF505D">
        <w:t xml:space="preserve"> 201</w:t>
      </w:r>
      <w:r w:rsidR="00157E40">
        <w:t>6</w:t>
      </w:r>
      <w:r w:rsidR="00FF505D">
        <w:t>.</w:t>
      </w:r>
      <w:r w:rsidR="004A14F8">
        <w:t xml:space="preserve"> </w:t>
      </w:r>
      <w:r w:rsidR="00FF505D">
        <w:t>g</w:t>
      </w:r>
      <w:r w:rsidR="004A14F8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4A14F8">
        <w:t>e</w:t>
      </w:r>
      <w:r w:rsidRPr="0087210C">
        <w:t xml:space="preserve"> dužnosti za provođenje stečajnog postupka</w:t>
      </w:r>
      <w:r w:rsidR="004A14F8">
        <w:t xml:space="preserve"> (odlazak u Novi Vinodolski radi problematike vode komunalne naknade, KTD </w:t>
      </w:r>
      <w:r w:rsidR="004A14F8">
        <w:lastRenderedPageBreak/>
        <w:t xml:space="preserve">Vodovod Žrnovnica d.o.o., KD Ivanj d.o.o. Novi Vinodolski, Općinski sud u Crikvenici, zemljišnoknjižni odjel Novi Vinodolski, obilazak s procjeniteljem, </w:t>
      </w:r>
      <w:r w:rsidR="00157E40">
        <w:t xml:space="preserve">sastanci sa stanarima i </w:t>
      </w:r>
      <w:r w:rsidR="004A14F8">
        <w:t>obilazak nekretnina s kupcima radi prodaje nekretnina)</w:t>
      </w:r>
      <w:r w:rsidRPr="0087210C">
        <w:t>.</w:t>
      </w:r>
      <w:r w:rsidR="002B555F" w:rsidRPr="0087210C">
        <w:tab/>
      </w:r>
      <w:r w:rsidR="00FF505D">
        <w:t xml:space="preserve"> </w:t>
      </w:r>
    </w:p>
    <w:p w:rsidRDefault="00C34BC9" w:rsidP="000B7215" w:rsidR="00C34BC9">
      <w:pPr>
        <w:jc w:val="both"/>
      </w:pPr>
      <w:r w:rsidRPr="00C34BC9">
        <w:tab/>
        <w:t>Slijedom navedenog, na temelju pisanog, obrazloženog i dokumentiranog izvješća stečajnog upravitelja, stečajni sudac je primjenom čl.94. st.1. i 3. u vezi s čl.441. st.2. Stečajnog zakona (NN 71/15)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07528A">
        <w:t>18</w:t>
      </w:r>
      <w:r w:rsidR="00157E40">
        <w:t>. ožujka</w:t>
      </w:r>
      <w:r w:rsidR="00FC72DD">
        <w:t xml:space="preserve"> </w:t>
      </w:r>
      <w:r w:rsidR="0092554C">
        <w:t>201</w:t>
      </w:r>
      <w:r w:rsidR="00157E40">
        <w:t>6</w:t>
      </w:r>
      <w:r w:rsidR="004E30EC" w:rsidRPr="0087210C">
        <w:t>.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C34BC9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C34BC9" w:rsidR="00726A98">
      <w:pPr>
        <w:jc w:val="right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</w:t>
      </w:r>
      <w:smartTag w:element="PersonName" w:uri="urn:schemas-microsoft-com:office:smarttags">
        <w:r w:rsidRPr="0087210C">
          <w:t>Daniela Korlević</w:t>
        </w:r>
      </w:smartTag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>UPUTA O PRAVNOM LIJEKU:</w:t>
      </w:r>
    </w:p>
    <w:p w:rsidRDefault="00C34BC9" w:rsidP="00C34BC9" w:rsidR="00C34BC9" w:rsidRPr="00C34BC9">
      <w:pPr>
        <w:jc w:val="both"/>
      </w:pPr>
      <w:r w:rsidRPr="00C34BC9">
        <w:t>Protiv rješenja pravo na žalbu ima stečajni upravitelj i svaki stečajni vjerovnik (čl.94. st.5. u vezi s čl.441. st. 2. SZ/15) u roku od 8 dana od dana primitka istog. Žalba se podnosi putem ovog suda u dva istovjetna primjerka, a o žalbi odlučuje Visoki trgovački sud Republike Hrvatske.</w:t>
      </w: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</w:t>
      </w:r>
    </w:p>
    <w:p w:rsidRDefault="00C34BC9" w:rsidP="00C34BC9" w:rsidR="00C34BC9" w:rsidRPr="00C34BC9">
      <w:pPr>
        <w:jc w:val="both"/>
        <w:rPr>
          <w:b/>
        </w:rPr>
      </w:pPr>
    </w:p>
    <w:p w:rsidRDefault="00C34BC9" w:rsidP="00C34BC9" w:rsidR="00C34BC9" w:rsidRPr="00C34BC9">
      <w:pPr>
        <w:jc w:val="both"/>
        <w:rPr>
          <w:b/>
        </w:rPr>
      </w:pPr>
      <w:r w:rsidRPr="00C34BC9">
        <w:rPr>
          <w:b/>
        </w:rPr>
        <w:t xml:space="preserve">     </w:t>
      </w:r>
    </w:p>
    <w:p w:rsidRDefault="00C34BC9" w:rsidP="00C34BC9" w:rsidR="00C34BC9" w:rsidRPr="00C34BC9">
      <w:pPr>
        <w:jc w:val="both"/>
        <w:rPr>
          <w:b/>
          <w:sz w:val="20"/>
        </w:rPr>
      </w:pPr>
      <w:r w:rsidRPr="00C34BC9">
        <w:rPr>
          <w:b/>
          <w:sz w:val="20"/>
        </w:rPr>
        <w:t>DNA: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-</w:t>
      </w:r>
      <w:r w:rsidRPr="00C34BC9">
        <w:rPr>
          <w:sz w:val="20"/>
        </w:rPr>
        <w:tab/>
        <w:t>e-</w:t>
      </w:r>
      <w:r w:rsidR="00157E40">
        <w:rPr>
          <w:sz w:val="20"/>
        </w:rPr>
        <w:t>O</w:t>
      </w:r>
      <w:r w:rsidRPr="00C34BC9">
        <w:rPr>
          <w:sz w:val="20"/>
        </w:rPr>
        <w:t>glasna ploča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 xml:space="preserve">U Rijeci, </w:t>
      </w:r>
      <w:r w:rsidR="00157E40">
        <w:rPr>
          <w:sz w:val="20"/>
        </w:rPr>
        <w:t>07.3.2016</w:t>
      </w:r>
      <w:r w:rsidRPr="00C34BC9">
        <w:rPr>
          <w:sz w:val="20"/>
        </w:rPr>
        <w:t>.g.</w:t>
      </w:r>
    </w:p>
    <w:p w:rsidRDefault="00C34BC9" w:rsidP="00C34BC9" w:rsidR="00C34BC9" w:rsidRPr="00C34BC9">
      <w:pPr>
        <w:jc w:val="both"/>
        <w:rPr>
          <w:sz w:val="20"/>
        </w:rPr>
      </w:pP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Stečajni sudac</w:t>
      </w:r>
    </w:p>
    <w:p w:rsidRDefault="00C34BC9" w:rsidP="00C34BC9" w:rsidR="00C34BC9" w:rsidRPr="00C34BC9">
      <w:pPr>
        <w:jc w:val="both"/>
        <w:rPr>
          <w:sz w:val="20"/>
        </w:rPr>
      </w:pPr>
      <w:r w:rsidRPr="00C34BC9">
        <w:rPr>
          <w:sz w:val="20"/>
        </w:rPr>
        <w:t>Daniela Korlević</w:t>
      </w:r>
    </w:p>
    <w:p w:rsidRDefault="00C34BC9" w:rsidP="00C34BC9" w:rsidR="00C34BC9" w:rsidRPr="00C34BC9">
      <w:pPr>
        <w:jc w:val="both"/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528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6467AF">
      <w:t>162/2010-</w:t>
    </w:r>
    <w:r w:rsidR="00683B34">
      <w:t>865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7528A"/>
    <w:rsid w:val="00083C06"/>
    <w:rsid w:val="000B7215"/>
    <w:rsid w:val="000F679A"/>
    <w:rsid w:val="00103308"/>
    <w:rsid w:val="00130D98"/>
    <w:rsid w:val="00157E40"/>
    <w:rsid w:val="00163CCD"/>
    <w:rsid w:val="001F4E79"/>
    <w:rsid w:val="00240BB0"/>
    <w:rsid w:val="00295EC0"/>
    <w:rsid w:val="002B555F"/>
    <w:rsid w:val="002D3686"/>
    <w:rsid w:val="00300D0E"/>
    <w:rsid w:val="00317BF0"/>
    <w:rsid w:val="003B52A0"/>
    <w:rsid w:val="00461C87"/>
    <w:rsid w:val="00497451"/>
    <w:rsid w:val="004A14F8"/>
    <w:rsid w:val="004E30EC"/>
    <w:rsid w:val="005056FB"/>
    <w:rsid w:val="00564439"/>
    <w:rsid w:val="005703D0"/>
    <w:rsid w:val="0057109E"/>
    <w:rsid w:val="005C78E0"/>
    <w:rsid w:val="005E7C86"/>
    <w:rsid w:val="006467AF"/>
    <w:rsid w:val="00671DED"/>
    <w:rsid w:val="00683B34"/>
    <w:rsid w:val="00726A98"/>
    <w:rsid w:val="00733D2F"/>
    <w:rsid w:val="007667A7"/>
    <w:rsid w:val="0087210C"/>
    <w:rsid w:val="008D05AB"/>
    <w:rsid w:val="008E043C"/>
    <w:rsid w:val="008E17EB"/>
    <w:rsid w:val="008E6371"/>
    <w:rsid w:val="00911D0E"/>
    <w:rsid w:val="009200DC"/>
    <w:rsid w:val="0092554C"/>
    <w:rsid w:val="00A50178"/>
    <w:rsid w:val="00A97AE9"/>
    <w:rsid w:val="00AD4630"/>
    <w:rsid w:val="00B329DE"/>
    <w:rsid w:val="00BE27EC"/>
    <w:rsid w:val="00C00193"/>
    <w:rsid w:val="00C34BC9"/>
    <w:rsid w:val="00C43913"/>
    <w:rsid w:val="00D15BB1"/>
    <w:rsid w:val="00D47925"/>
    <w:rsid w:val="00D57061"/>
    <w:rsid w:val="00D90E68"/>
    <w:rsid w:val="00EA2B71"/>
    <w:rsid w:val="00F14A21"/>
    <w:rsid w:val="00F23095"/>
    <w:rsid w:val="00F6330C"/>
    <w:rsid w:val="00F72400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752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52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52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52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52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75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7528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Tekstrezerviranogmjesta" w:type="character">
    <w:name w:val="Placeholder Text"/>
    <w:basedOn w:val="Zadanifontodlomka"/>
    <w:uiPriority w:val="99"/>
    <w:semiHidden/>
    <w:rsid w:val="000752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52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52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52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52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75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7528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2010.</izvorni_sadrzaj>
    <derivirana_varijabla naziv="DomainObject.Predmet.DatumOsnivanja_1">15.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St-162/2010</izvorni_sadrzaj>
    <derivirana_varijabla naziv="DomainObject.Predmet.OznakaBroj_1">St-162/2010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HIT-MARINA d.o.o. NOVI VINODOLSKI</izvorni_sadrzaj>
    <derivirana_varijabla naziv="DomainObject.Predmet.ProtustrankaFormated_1">  HIT-MARINA d.o.o. NOVI VINODOLSKI</derivirana_varijabla>
  </DomainObject.Predmet.ProtustrankaFormated>
  <DomainObject.Predmet.ProtustrankaFormatedOIB>
    <izvorni_sadrzaj>  HIT-MARINA d.o.o. NOVI VINODOLSKI, OIB 61270847868</izvorni_sadrzaj>
    <derivirana_varijabla naziv="DomainObject.Predmet.ProtustrankaFormatedOIB_1">  HIT-MARINA d.o.o. NOVI VINODOLSKI, OIB 61270847868</derivirana_varijabla>
  </DomainObject.Predmet.ProtustrankaFormatedOIB>
  <DomainObject.Predmet.ProtustrankaFormatedWithAdress>
    <izvorni_sadrzaj> HIT-MARINA d.o.o. NOVI VINODOLSKI, MEL BB, 51250 Novi Vinodolski</izvorni_sadrzaj>
    <derivirana_varijabla naziv="DomainObject.Predmet.ProtustrankaFormatedWithAdress_1"> HIT-MARINA d.o.o. NOVI VINODOLSKI, MEL BB, 51250 Novi Vinodolski</derivirana_varijabla>
  </DomainObject.Predmet.ProtustrankaFormatedWithAdress>
  <DomainObject.Predmet.ProtustrankaFormatedWithAdressOIB>
    <izvorni_sadrzaj> HIT-MARINA d.o.o. NOVI VINODOLSKI, OIB 61270847868, MEL BB, 51250 Novi Vinodolski</izvorni_sadrzaj>
    <derivirana_varijabla naziv="DomainObject.Predmet.ProtustrankaFormatedWithAdressOIB_1"> HIT-MARINA d.o.o. NOVI VINODOLSKI, OIB 61270847868, MEL BB, 51250 Novi Vinodolski</derivirana_varijabla>
  </DomainObject.Predmet.ProtustrankaFormatedWithAdressOIB>
  <DomainObject.Predmet.ProtustrankaWithAdress>
    <izvorni_sadrzaj>HIT-MARINA d.o.o. NOVI VINODOLSKI MEL BB, 51250 Novi Vinodolski</izvorni_sadrzaj>
    <derivirana_varijabla naziv="DomainObject.Predmet.ProtustrankaWithAdress_1">HIT-MARINA d.o.o. NOVI VINODOLSKI MEL BB, 51250 Novi Vinodolski</derivirana_varijabla>
  </DomainObject.Predmet.ProtustrankaWithAdress>
  <DomainObject.Predmet.ProtustrankaWithAdressOIB>
    <izvorni_sadrzaj>HIT-MARINA d.o.o. NOVI VINODOLSKI, OIB 61270847868, MEL BB, 51250 Novi Vinodolski</izvorni_sadrzaj>
    <derivirana_varijabla naziv="DomainObject.Predmet.ProtustrankaWithAdressOIB_1">HIT-MARINA d.o.o. NOVI VINODOLSKI, OIB 61270847868, MEL BB, 51250 Novi Vinodolski</derivirana_varijabla>
  </DomainObject.Predmet.ProtustrankaWithAdressOIB>
  <DomainObject.Predmet.ProtustrankaNazivFormated>
    <izvorni_sadrzaj>HIT-MARINA d.o.o. NOVI VINODOLSKI</izvorni_sadrzaj>
    <derivirana_varijabla naziv="DomainObject.Predmet.ProtustrankaNazivFormated_1">HIT-MARINA d.o.o. NOVI VINODOLSKI</derivirana_varijabla>
  </DomainObject.Predmet.ProtustrankaNazivFormated>
  <DomainObject.Predmet.ProtustrankaNazivFormatedOIB>
    <izvorni_sadrzaj>HIT-MARINA d.o.o. NOVI VINODOLSKI, OIB 61270847868</izvorni_sadrzaj>
    <derivirana_varijabla naziv="DomainObject.Predmet.ProtustrankaNazivFormatedOIB_1">HIT-MARINA d.o.o. NOVI VINODOLSKI, OIB 61270847868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PRIMORSKO-GORANSKA ŽUPANIJA GRAD NOVI VINODOLSKI</izvorni_sadrzaj>
    <derivirana_varijabla naziv="DomainObject.Predmet.StrankaFormated_1">  PRIMORSKO-GORANSKA ŽUPANIJA GRAD NOVI VINODOLSKI</derivirana_varijabla>
  </DomainObject.Predmet.StrankaFormated>
  <DomainObject.Predmet.StrankaFormatedOIB>
    <izvorni_sadrzaj>  PRIMORSKO-GORANSKA ŽUPANIJA GRAD NOVI VINODOLSKI</izvorni_sadrzaj>
    <derivirana_varijabla naziv="DomainObject.Predmet.StrankaFormatedOIB_1">  PRIMORSKO-GORANSKA ŽUPANIJA GRAD NOVI VINODOLSKI</derivirana_varijabla>
  </DomainObject.Predmet.StrankaFormatedOIB>
  <DomainObject.Predmet.StrankaFormatedWithAdress>
    <izvorni_sadrzaj> PRIMORSKO-GORANSKA ŽUPANIJA GRAD NOVI VINODOLSKI, P.P. 5, 51250 Novi Vinodolski</izvorni_sadrzaj>
    <derivirana_varijabla naziv="DomainObject.Predmet.StrankaFormatedWithAdress_1"> PRIMORSKO-GORANSKA ŽUPANIJA GRAD NOVI VINODOLSKI, P.P. 5, 51250 Novi Vinodolski</derivirana_varijabla>
  </DomainObject.Predmet.StrankaFormatedWithAdress>
  <DomainObject.Predmet.StrankaFormatedWithAdressOIB>
    <izvorni_sadrzaj> PRIMORSKO-GORANSKA ŽUPANIJA GRAD NOVI VINODOLSKI, P.P. 5, 51250 Novi Vinodolski</izvorni_sadrzaj>
    <derivirana_varijabla naziv="DomainObject.Predmet.StrankaFormatedWithAdressOIB_1"> PRIMORSKO-GORANSKA ŽUPANIJA GRAD NOVI VINODOLSKI, P.P. 5, 51250 Novi Vinodolski</derivirana_varijabla>
  </DomainObject.Predmet.StrankaFormatedWithAdressOIB>
  <DomainObject.Predmet.StrankaWithAdress>
    <izvorni_sadrzaj>PRIMORSKO-GORANSKA ŽUPANIJA GRAD NOVI VINODOLSKI P.P. 5,51250 Novi Vinodolski</izvorni_sadrzaj>
    <derivirana_varijabla naziv="DomainObject.Predmet.StrankaWithAdress_1">PRIMORSKO-GORANSKA ŽUPANIJA GRAD NOVI VINODOLSKI P.P. 5,51250 Novi Vinodolski</derivirana_varijabla>
  </DomainObject.Predmet.StrankaWithAdress>
  <DomainObject.Predmet.StrankaWithAdressOIB>
    <izvorni_sadrzaj>PRIMORSKO-GORANSKA ŽUPANIJA GRAD NOVI VINODOLSKI, P.P. 5,51250 Novi Vinodolski</izvorni_sadrzaj>
    <derivirana_varijabla naziv="DomainObject.Predmet.StrankaWithAdressOIB_1">PRIMORSKO-GORANSKA ŽUPANIJA GRAD NOVI VINODOLSKI, P.P. 5,51250 Novi Vinodolski</derivirana_varijabla>
  </DomainObject.Predmet.StrankaWithAdressOIB>
  <DomainObject.Predmet.StrankaNazivFormated>
    <izvorni_sadrzaj>PRIMORSKO-GORANSKA ŽUPANIJA GRAD NOVI VINODOLSKI</izvorni_sadrzaj>
    <derivirana_varijabla naziv="DomainObject.Predmet.StrankaNazivFormated_1">PRIMORSKO-GORANSKA ŽUPANIJA GRAD NOVI VINODOLSKI</derivirana_varijabla>
  </DomainObject.Predmet.StrankaNazivFormated>
  <DomainObject.Predmet.StrankaNazivFormatedOIB>
    <izvorni_sadrzaj>PRIMORSKO-GORANSKA ŽUPANIJA GRAD NOVI VINODOLSKI</izvorni_sadrzaj>
    <derivirana_varijabla naziv="DomainObject.Predmet.StrankaNazivFormatedOIB_1">PRIMORSKO-GORANSKA ŽUPANIJA GRAD NOVI VINODOLSKI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PRIMORSKO-GORANSKA ŽUPANIJA GRAD NOVI VINODOLSKI</item>
    </izvorni_sadrzaj>
    <derivirana_varijabla naziv="DomainObject.Predmet.StrankaListFormated_1">
      <item>PRIMORSKO-GORANSKA ŽUPANIJA GRAD NOVI VINODOLSKI</item>
    </derivirana_varijabla>
  </DomainObject.Predmet.StrankaListFormated>
  <DomainObject.Predmet.StrankaListFormatedOIB>
    <izvorni_sadrzaj>
      <item>PRIMORSKO-GORANSKA ŽUPANIJA GRAD NOVI VINODOLSKI</item>
    </izvorni_sadrzaj>
    <derivirana_varijabla naziv="DomainObject.Predmet.StrankaListFormatedOIB_1">
      <item>PRIMORSKO-GORANSKA ŽUPANIJA GRAD NOVI VINODOLSKI</item>
    </derivirana_varijabla>
  </DomainObject.Predmet.StrankaListFormatedOIB>
  <DomainObject.Predmet.StrankaListFormatedWithAdress>
    <izvorni_sadrzaj>
      <item>PRIMORSKO-GORANSKA ŽUPANIJA GRAD NOVI VINODOLSKI, P.P. 5, 51250 Novi Vinodolski</item>
    </izvorni_sadrzaj>
    <derivirana_varijabla naziv="DomainObject.Predmet.StrankaListFormatedWithAdress_1">
      <item>PRIMORSKO-GORANSKA ŽUPANIJA GRAD NOVI VINODOLSKI, P.P. 5, 51250 Novi Vinodolski</item>
    </derivirana_varijabla>
  </DomainObject.Predmet.StrankaListFormatedWithAdress>
  <DomainObject.Predmet.StrankaListFormatedWithAdressOIB>
    <izvorni_sadrzaj>
      <item>PRIMORSKO-GORANSKA ŽUPANIJA GRAD NOVI VINODOLSKI, P.P. 5, 51250 Novi Vinodolski</item>
    </izvorni_sadrzaj>
    <derivirana_varijabla naziv="DomainObject.Predmet.StrankaListFormatedWithAdressOIB_1">
      <item>PRIMORSKO-GORANSKA ŽUPANIJA GRAD NOVI VINODOLSKI, P.P. 5, 51250 Novi Vinodolski</item>
    </derivirana_varijabla>
  </DomainObject.Predmet.StrankaListFormatedWithAdressOIB>
  <DomainObject.Predmet.StrankaListNazivFormated>
    <izvorni_sadrzaj>
      <item>PRIMORSKO-GORANSKA ŽUPANIJA GRAD NOVI VINODOLSKI</item>
    </izvorni_sadrzaj>
    <derivirana_varijabla naziv="DomainObject.Predmet.StrankaListNazivFormated_1">
      <item>PRIMORSKO-GORANSKA ŽUPANIJA GRAD NOVI VINODOLSKI</item>
    </derivirana_varijabla>
  </DomainObject.Predmet.StrankaListNazivFormated>
  <DomainObject.Predmet.StrankaListNazivFormatedOIB>
    <izvorni_sadrzaj>
      <item>PRIMORSKO-GORANSKA ŽUPANIJA GRAD NOVI VINODOLSKI</item>
    </izvorni_sadrzaj>
    <derivirana_varijabla naziv="DomainObject.Predmet.StrankaListNazivFormatedOIB_1">
      <item>PRIMORSKO-GORANSKA ŽUPANIJA GRAD NOVI VINODOLSKI</item>
    </derivirana_varijabla>
  </DomainObject.Predmet.StrankaListNazivFormatedOIB>
  <DomainObject.Predmet.ProtuStrankaListFormated>
    <izvorni_sadrzaj>
      <item>HIT-MARINA d.o.o. NOVI VINODOLSKI</item>
    </izvorni_sadrzaj>
    <derivirana_varijabla naziv="DomainObject.Predmet.ProtuStrankaListFormated_1">
      <item>HIT-MARINA d.o.o. NOVI VINODOLSKI</item>
    </derivirana_varijabla>
  </DomainObject.Predmet.ProtuStrankaListFormated>
  <DomainObject.Predmet.ProtuStrankaListFormatedOIB>
    <izvorni_sadrzaj>
      <item>HIT-MARINA d.o.o. NOVI VINODOLSKI, OIB 61270847868</item>
    </izvorni_sadrzaj>
    <derivirana_varijabla naziv="DomainObject.Predmet.ProtuStrankaListFormatedOIB_1">
      <item>HIT-MARINA d.o.o. NOVI VINODOLSKI, OIB 61270847868</item>
    </derivirana_varijabla>
  </DomainObject.Predmet.ProtuStrankaListFormatedOIB>
  <DomainObject.Predmet.ProtuStrankaListFormatedWithAdress>
    <izvorni_sadrzaj>
      <item>HIT-MARINA d.o.o. NOVI VINODOLSKI, MEL BB, 51250 Novi Vinodolski</item>
    </izvorni_sadrzaj>
    <derivirana_varijabla naziv="DomainObject.Predmet.ProtuStrankaListFormatedWithAdress_1">
      <item>HIT-MARINA d.o.o. NOVI VINODOLSKI, MEL BB, 51250 Novi Vinodolski</item>
    </derivirana_varijabla>
  </DomainObject.Predmet.ProtuStrankaListFormatedWithAdress>
  <DomainObject.Predmet.ProtuStrankaListFormatedWithAdressOIB>
    <izvorni_sadrzaj>
      <item>HIT-MARINA d.o.o. NOVI VINODOLSKI, OIB 61270847868, MEL BB, 51250 Novi Vinodolski</item>
    </izvorni_sadrzaj>
    <derivirana_varijabla naziv="DomainObject.Predmet.ProtuStrankaListFormatedWithAdressOIB_1">
      <item>HIT-MARINA d.o.o. NOVI VINODOLSKI, OIB 61270847868, MEL BB, 51250 Novi Vinodolski</item>
    </derivirana_varijabla>
  </DomainObject.Predmet.ProtuStrankaListFormatedWithAdressOIB>
  <DomainObject.Predmet.ProtuStrankaListNazivFormated>
    <izvorni_sadrzaj>
      <item>HIT-MARINA d.o.o. NOVI VINODOLSKI</item>
    </izvorni_sadrzaj>
    <derivirana_varijabla naziv="DomainObject.Predmet.ProtuStrankaListNazivFormated_1">
      <item>HIT-MARINA d.o.o. NOVI VINODOLSKI</item>
    </derivirana_varijabla>
  </DomainObject.Predmet.ProtuStrankaListNazivFormated>
  <DomainObject.Predmet.ProtuStrankaListNazivFormatedOIB>
    <izvorni_sadrzaj>
      <item>HIT-MARINA d.o.o. NOVI VINODOLSKI, OIB 61270847868</item>
    </izvorni_sadrzaj>
    <derivirana_varijabla naziv="DomainObject.Predmet.ProtuStrankaListNazivFormatedOIB_1">
      <item>HIT-MARINA d.o.o. NOVI VINODOLSKI, OIB 61270847868</item>
    </derivirana_varijabla>
  </DomainObject.Predmet.ProtuStrankaListNazivFormatedOIB>
  <DomainObject.Predmet.OstaliList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izvorni_sadrzaj>
    <derivirana_varijabla naziv="DomainObject.Predmet.OstaliList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derivirana_varijabla>
  </DomainObject.Predmet.OstaliListFormated>
  <DomainObject.Predmet.OstaliList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</izvorni_sadrzaj>
    <derivirana_varijabla naziv="DomainObject.Predmet.OstaliList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</derivirana_varijabla>
  </DomainObject.Predmet.OstaliListFormatedOIB>
  <DomainObject.Predmet.OstaliListFormatedWithAdress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</izvorni_sadrzaj>
    <derivirana_varijabla naziv="DomainObject.Predmet.OstaliListFormatedWithAdress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Brca 8c, 51000 Rijeka</item>
      <item>ŽDO RIJEKA</item>
      <item>POREZNA UPRAVA RIJEKA</item>
      <item>Odvj. društvo Hanžeković i partneri, Radnička cesta 22, 10000 Zagreb</item>
      <item>Danica Galetić, Srednjaci 20, 10000 Zagreb</item>
      <item>Dragoljub Pranjić, Volaričeva Ulica 22, Postojna</item>
      <item>Nada Juras, Nova 23, 40000 Palovec</item>
      <item>Slavica Milat, Panos 4, 51250 Novi Vinodolski</item>
      <item>Marina Telišman Vugrinec, Hrvatske Bratske Zajednice 17, 10430 Samobor</item>
      <item>Klaudija Žvorc, Turčišće 177, 40000 Turčišće</item>
      <item>Nikola Juras, Nova 23, 40000 Palovec</item>
      <item>Sanja Gelić</item>
      <item>Dezso Kovacs</item>
      <item>Tibor Szalkai</item>
      <item>Boris Tomak, Borlin 25, 47000 Karlovac</item>
      <item>EVA HORVATH-ŽAJA, Lanište 12c, 10000 Zagreb</item>
      <item>Dragoljub Vujasin, Palanjek 15, 44000 Palanjek</item>
      <item>GABOR KALMAR</item>
      <item>Ana Turina, Mel 7, 51250 Novi Vinodolski</item>
      <item>Jelena Polić, Cerovnik 6b, 47303 Cerovnik</item>
      <item>Marin Cvitković, Ribarska Obala 22, 51252 Klenovica</item>
      <item>Svjetlana Andrić, Nova Krasa 8a, 51250 Novi Vinodolski</item>
      <item>Mladen Štefančić, Dobrodolska Cesta 31a, 10360 Dobrodol</item>
      <item>MAKI d.o.o. za trgovinu, popravak i održavanje motornih vozila i usluge,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Novačka 267, 10000 Zagreb</item>
      <item>ANTE MILAT</item>
      <item>Bojan Perhoč, Augusta Šenoe 2a, 40000 Čakovec</item>
      <item>MITJA TEMENT</item>
      <item>IRENA TEMENT</item>
      <item>BEATA LAKATOSNE LASZLO</item>
      <item>SONJA JELEN</item>
      <item>Milan Došen, Svetog Križa 120, 33000 Milanovac</item>
      <item>BORISLAV TOMIĆ</item>
      <item>SANDO d.o.o.</item>
      <item>Mario Starčević,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Antuna Branka Šimića 48, 51000 Rijeka</item>
      <item>trgovačko društvo Sando</item>
      <item>Mario Starčević, Povilska 42, 51250 Novi Vinodolski</item>
    </derivirana_varijabla>
  </DomainObject.Predmet.OstaliListFormatedWithAdress>
  <DomainObject.Predmet.OstaliListFormatedWithAdressOIB>
    <izvorni_sadrzaj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</izvorni_sadrzaj>
    <derivirana_varijabla naziv="DomainObject.Predmet.OstaliListFormatedWithAdressOIB_1">
      <item>ZAGREBAČKA BANKA d.d., Paromlinska 2, 10000 Zagreb</item>
      <item>OGLASNA PLOČA</item>
      <item>VISOKI TRGOVAČKI SUD REPUBLIKE HRVATSKE, Berislavićeva 11, 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 51000 Rijeka</item>
      <item>ŽDO RIJEKA</item>
      <item>POREZNA UPRAVA RIJEKA</item>
      <item>Odvj. društvo Hanžeković i partneri, Radnička cesta 22, 10000 Zagreb</item>
      <item>Danica Galetić, OIB 05206564110, Srednjaci 20, 10000 Zagreb</item>
      <item>Dragoljub Pranjić, OIB 54696569762, Volaričeva Ulica 22, Postojna</item>
      <item>Nada Juras, OIB 30198333880, Nova 23, 40000 Palovec</item>
      <item>Slavica Milat, OIB 12888531946, Panos 4, 51250 Novi Vinodolski</item>
      <item>Marina Telišman Vugrinec, OIB 62898294202, Hrvatske Bratske Zajednice 17, 10430 Samobor</item>
      <item>Klaudija Žvorc, OIB 53478732671, Turčišće 177, 40000 Turčišće</item>
      <item>Nikola Juras, OIB 72380368643, Nova 23, 40000 Palovec</item>
      <item>Sanja Gelić</item>
      <item>Dezso Kovacs</item>
      <item>Tibor Szalkai</item>
      <item>Boris Tomak, OIB 63989066908, Borlin 25, 47000 Karlovac</item>
      <item>EVA HORVATH-ŽAJA, Lanište 12c, 10000 Zagreb</item>
      <item>Dragoljub Vujasin, OIB 98732671121, Palanjek 15, 44000 Palanjek</item>
      <item>GABOR KALMAR</item>
      <item>Ana Turina, OIB 18509990261, Mel 7, 51250 Novi Vinodolski</item>
      <item>Jelena Polić, OIB 95695690874, Cerovnik 6b, 47303 Cerovnik</item>
      <item>Marin Cvitković, OIB 80832888180, Ribarska Obala 22, 51252 Klenovica</item>
      <item>Svjetlana Andrić, OIB 61523170829, Nova Krasa 8a, 51250 Novi Vinodolski</item>
      <item>Mladen Štefančić, OIB 77574947580, Dobrodolska Cesta 31a, 10360 Dobrodol</item>
      <item>MAKI d.o.o. za trgovinu, popravak i održavanje motornih vozila i usluge, OIB 38541508228, Ulica Pavla Radića 110, 33000 Virovitica</item>
      <item>JANKO SIMEUNOVIĆ, A. Jakšića 3, 10000 Zagreb</item>
      <item>Ivica Vodopijak, Tišinska ulica III. odvojak 4, 10000 Zagreb</item>
      <item>VLADIMIR CIRKVENČIĆ, Jevnica 16, Kresnice</item>
      <item>Nenad Molc, OIB 13090594476, Novačka 267, 10000 Zagreb</item>
      <item>ANTE MILAT</item>
      <item>Bojan Perhoč, OIB 02020487786, Augusta Šenoe 2a, 40000 Čakovec</item>
      <item>MITJA TEMENT</item>
      <item>IRENA TEMENT</item>
      <item>BEATA LAKATOSNE LASZLO</item>
      <item>SONJA JELEN</item>
      <item>Milan Došen, OIB 28408384400, Svetog Križa 120, 33000 Milanovac</item>
      <item>BORISLAV TOMIĆ</item>
      <item>SANDO d.o.o.</item>
      <item>Mario Starčević, OIB 56539746731, Povilska 42, 51250 Novi Vinodolski</item>
      <item>IVAN PUHALO</item>
      <item>JOSIP BOSILJ</item>
      <item>Đurđa Dragović Grahek, Kneza Trpimira 4, 44320 Kutina</item>
      <item>LEON GERDEN</item>
      <item>VALENTINA KRANJEC</item>
      <item>TRGOMAR društvo s ograničenom odgovornošću za trgovinu, poljoprivredu i usluge, OIB 48630703347, Ilovac 1/A, 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 51000 Rijeka</item>
      <item>trgovačko društvo Sando</item>
      <item>Mario Starčević, OIB 56539746731, Povilska 42, 51250 Novi Vinodolski</item>
    </derivirana_varijabla>
  </DomainObject.Predmet.OstaliListFormatedWithAdressOIB>
  <DomainObject.Predmet.OstaliListNazivFormated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izvorni_sadrzaj>
    <derivirana_varijabla naziv="DomainObject.Predmet.OstaliListNazivFormated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derivirana_varijabla>
  </DomainObject.Predmet.OstaliListNazivFormated>
  <DomainObject.Predmet.OstaliListNazivFormatedOIB>
    <izvorni_sadrzaj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</izvorni_sadrzaj>
    <derivirana_varijabla naziv="DomainObject.Predmet.OstaliListNazivFormatedOIB_1"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Crljenko, OIB 03602703658</item>
      <item>ŽDO RIJEKA</item>
      <item>POREZNA UPRAVA RIJEKA</item>
      <item>Odvj. društvo Hanžeković i partneri</item>
      <item>Danica Galetić, OIB 05206564110</item>
      <item>Dragoljub Pranjić, OIB 54696569762</item>
      <item>Nada Juras, OIB 30198333880</item>
      <item>Slavica Milat, OIB 12888531946</item>
      <item>Marina Telišman Vugrinec, OIB 62898294202</item>
      <item>Klaudija Žvorc, OIB 53478732671</item>
      <item>Nikola Juras, OIB 72380368643</item>
      <item>Sanja Gelić</item>
      <item>Dezso Kovacs</item>
      <item>Tibor Szalkai</item>
      <item>Boris Tomak, OIB 63989066908</item>
      <item>EVA HORVATH-ŽAJA</item>
      <item>Dragoljub Vujasin, OIB 98732671121</item>
      <item>GABOR KALMAR</item>
      <item>Ana Turina, OIB 18509990261</item>
      <item>Jelena Polić, OIB 95695690874</item>
      <item>Marin Cvitković, OIB 80832888180</item>
      <item>Svjetlana Andrić, OIB 61523170829</item>
      <item>Mladen Štefančić, OIB 77574947580</item>
      <item>MAKI d.o.o. za trgovinu, popravak i održavanje motornih vozila i usluge, OIB 38541508228</item>
      <item>JANKO SIMEUNOVIĆ</item>
      <item>Ivica Vodopijak</item>
      <item>VLADIMIR CIRKVENČIĆ</item>
      <item>Nenad Molc, OIB 13090594476</item>
      <item>ANTE MILAT</item>
      <item>Bojan Perhoč, OIB 02020487786</item>
      <item>MITJA TEMENT</item>
      <item>IRENA TEMENT</item>
      <item>BEATA LAKATOSNE LASZLO</item>
      <item>SONJA JELEN</item>
      <item>Milan Došen, OIB 28408384400</item>
      <item>BORISLAV TOMIĆ</item>
      <item>SANDO d.o.o.</item>
      <item>Mario Starčević, OIB 56539746731</item>
      <item>IVAN PUHALO</item>
      <item>JOSIP BOSILJ</item>
      <item>Đurđa Dragović Grahek</item>
      <item>LEON GERDEN</item>
      <item>VALENTINA KRANJEC</item>
      <item>TRGOMAR društvo s ograničenom odgovornošću za trgovinu, poljoprivredu i usluge, OIB 48630703347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</item>
      <item>trgovačko društvo Sando</item>
      <item>Mario Starčević, OIB 56539746731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PRIMORSKO-GORANSKA ŽUPANIJA GRAD NOVI VINODOLSKI</izvorni_sadrzaj>
    <derivirana_varijabla naziv="DomainObject.Predmet.StrankaIDrugi_1">PRIMORSKO-GORANSKA ŽUPANIJA GRAD NOVI VINODOLSKI</derivirana_varijabla>
  </DomainObject.Predmet.StrankaIDrugi>
  <DomainObject.Predmet.ProtustrankaIDrugi>
    <izvorni_sadrzaj>HIT-MARINA d.o.o. NOVI VINODOLSKI</izvorni_sadrzaj>
    <derivirana_varijabla naziv="DomainObject.Predmet.ProtustrankaIDrugi_1">HIT-MARINA d.o.o. NOVI VINODOLSKI</derivirana_varijabla>
  </DomainObject.Predmet.ProtustrankaIDrugi>
  <DomainObject.Predmet.StrankaIDrugiAdressOIB>
    <izvorni_sadrzaj>PRIMORSKO-GORANSKA ŽUPANIJA GRAD NOVI VINODOLSKI, P.P. 5, 51250 Novi Vinodolski</izvorni_sadrzaj>
    <derivirana_varijabla naziv="DomainObject.Predmet.StrankaIDrugiAdressOIB_1">PRIMORSKO-GORANSKA ŽUPANIJA GRAD NOVI VINODOLSKI, P.P. 5, 51250 Novi Vinodolski</derivirana_varijabla>
  </DomainObject.Predmet.StrankaIDrugiAdressOIB>
  <DomainObject.Predmet.ProtustrankaIDrugiAdressOIB>
    <izvorni_sadrzaj>HIT-MARINA d.o.o. NOVI VINODOLSKI, OIB 61270847868, MEL BB, 51250 Novi Vinodolski</izvorni_sadrzaj>
    <derivirana_varijabla naziv="DomainObject.Predmet.ProtustrankaIDrugiAdressOIB_1">HIT-MARINA d.o.o. NOVI VINODOLSKI, OIB 61270847868, MEL BB,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izvorni_sadrzaj>
    <derivirana_varijabla naziv="DomainObject.Predmet.SudioniciListNaziv_1">
      <item>HIT-MARINA d.o.o. NOVI VINODOLSKI</item>
      <item>PRIMORSKO-GORANSKA ŽUPANIJA GRAD NOVI VINODOLSKI</item>
      <item>ZAGREBAČKA BANKA d.d.</item>
      <item>OGLASNA PLOČA</item>
      <item>VISOKI TRGOVAČKI SUD REPUBLIKE HRVATSKE</item>
      <item>IVONA BARBALIĆ</item>
      <item>DRAGICA MAVROVIĆ</item>
      <item>DIJANA DNEZ</item>
      <item>MAJA BARIČEVIĆ</item>
      <item>PETRA GJURAŠIĆ</item>
      <item>DENIS MLADENIĆ</item>
      <item>Edvard Valić</item>
      <item>Vedrana Pranjić Hamarić</item>
      <item>Anita Cvetko</item>
      <item>Dijana Knez</item>
      <item>Dušan Crljenko</item>
      <item>ŽDO RIJEKA</item>
      <item>POREZNA UPRAVA RIJEKA</item>
      <item>Odvj. društvo Hanžeković i partneri</item>
      <item>Danica Galetić</item>
      <item>Dragoljub Pranjić</item>
      <item>Nada Juras</item>
      <item>Slavica Milat</item>
      <item>Marina Telišman Vugrinec</item>
      <item>Klaudija Žvorc</item>
      <item>Nikola Juras</item>
      <item>Sanja Gelić</item>
      <item>Dezso Kovacs</item>
      <item>Tibor Szalkai</item>
      <item>Boris Tomak</item>
      <item>EVA HORVATH-ŽAJA</item>
      <item>Dragoljub Vujasin</item>
      <item>GABOR KALMAR</item>
      <item>Ana Turina</item>
      <item>Jelena Polić</item>
      <item>Marin Cvitković</item>
      <item>Svjetlana Andrić</item>
      <item>Mladen Štefančić</item>
      <item>MAKI d.o.o. za trgovinu, popravak i održavanje motornih vozila i usluge</item>
      <item>JANKO SIMEUNOVIĆ</item>
      <item>Ivica Vodopijak</item>
      <item>VLADIMIR CIRKVENČIĆ</item>
      <item>Nenad Molc</item>
      <item>ANTE MILAT</item>
      <item>Bojan Perhoč</item>
      <item>MITJA TEMENT</item>
      <item>IRENA TEMENT</item>
      <item>BEATA LAKATOSNE LASZLO</item>
      <item>SONJA JELEN</item>
      <item>Milan Došen</item>
      <item>BORISLAV TOMIĆ</item>
      <item>SANDO d.o.o.</item>
      <item>Mario Starčević</item>
      <item>IVAN PUHALO</item>
      <item>JOSIP BOSILJ</item>
      <item>Đurđa Dragović Grahek</item>
      <item>LEON GERDEN</item>
      <item>VALENTINA KRANJEC</item>
      <item>TRGOMAR društvo s ograničenom odgovornošću za trgovinu, poljoprivredu i usluge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</item>
      <item>trgovačko društvo Sando</item>
      <item>Mario Starčević</item>
    </derivirana_varijabla>
  </DomainObject.Predmet.SudioniciListNaziv>
  <DomainObject.Predmet.SudioniciListAdressOIB>
    <izvorni_sadrzaj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</izvorni_sadrzaj>
    <derivirana_varijabla naziv="DomainObject.Predmet.SudioniciListAdressOIB_1">
      <item>HIT-MARINA d.o.o. NOVI VINODOLSKI, OIB 61270847868, MEL BB,51250 Novi Vinodolski</item>
      <item>PRIMORSKO-GORANSKA ŽUPANIJA GRAD NOVI VINODOLSKI, P.P. 5,51250 Novi Vinodolski</item>
      <item>ZAGREBAČKA BANKA d.d., Paromlinska 2,10000 Zagreb</item>
      <item>OGLASNA PLOČA</item>
      <item>VISOKI TRGOVAČKI SUD REPUBLIKE HRVATSKE, Berislavićeva 11,10000 Zagreb</item>
      <item>IVONA BARBALIĆ, 51000 Rijeka</item>
      <item>DRAGICA MAVROVIĆ, 51000 Rijeka</item>
      <item>DIJANA DNEZ, 51000 Rijeka</item>
      <item>MAJA BARIČEVIĆ, 51000 Rijeka</item>
      <item>PETRA GJURAŠIĆ, 51000 Rijeka</item>
      <item>DENIS MLADENIĆ, 51000 Rijeka</item>
      <item>Edvard Valić</item>
      <item>Vedrana Pranjić Hamarić</item>
      <item>Anita Cvetko</item>
      <item>Dijana Knez</item>
      <item>Dušan Crljenko, OIB 03602703658, Brca 8c,51000 Rijeka</item>
      <item>ŽDO RIJEKA</item>
      <item>POREZNA UPRAVA RIJEKA</item>
      <item>Odvj. društvo Hanžeković i partneri, Radnička cesta 22,10000 Zagreb</item>
      <item>Danica Galetić, OIB 05206564110, Srednjaci 20,10000 Zagreb</item>
      <item>Dragoljub Pranjić, OIB 54696569762, Volaričeva Ulica 22,Postojna</item>
      <item>Nada Juras, OIB 30198333880, Nova 23,40000 Palovec</item>
      <item>Slavica Milat, OIB 12888531946, Panos 4,51250 Novi Vinodolski</item>
      <item>Marina Telišman Vugrinec, OIB 62898294202, Hrvatske Bratske Zajednice 17,10430 Samobor</item>
      <item>Klaudija Žvorc, OIB 53478732671, Turčišće 177,40000 Turčišće</item>
      <item>Nikola Juras, OIB 72380368643, Nova 23,40000 Palovec</item>
      <item>Sanja Gelić</item>
      <item>Dezso Kovacs</item>
      <item>Tibor Szalkai</item>
      <item>Boris Tomak, OIB 63989066908, Borlin 25,47000 Karlovac</item>
      <item>EVA HORVATH-ŽAJA, Lanište 12c,10000 Zagreb</item>
      <item>Dragoljub Vujasin, OIB 98732671121, Palanjek 15,44000 Palanjek</item>
      <item>GABOR KALMAR</item>
      <item>Ana Turina, OIB 18509990261, Mel 7,51250 Novi Vinodolski</item>
      <item>Jelena Polić, OIB 95695690874, Cerovnik 6b,47303 Cerovnik</item>
      <item>Marin Cvitković, OIB 80832888180, Ribarska Obala 22,51252 Klenovica</item>
      <item>Svjetlana Andrić, OIB 61523170829, Nova Krasa 8a,51250 Novi Vinodolski</item>
      <item>Mladen Štefančić, OIB 77574947580, Dobrodolska Cesta 31a,10360 Dobrodol</item>
      <item>MAKI d.o.o. za trgovinu, popravak i održavanje motornih vozila i usluge, OIB 38541508228, Ulica Pavla Radića 110,33000 Virovitica</item>
      <item>JANKO SIMEUNOVIĆ, A. Jakšića 3,10000 Zagreb</item>
      <item>Ivica Vodopijak, Tišinska ulica III. odvojak 4,10000 Zagreb</item>
      <item>VLADIMIR CIRKVENČIĆ, Jevnica 16,Kresnice</item>
      <item>Nenad Molc, OIB 13090594476, Novačka 267,10000 Zagreb</item>
      <item>ANTE MILAT</item>
      <item>Bojan Perhoč, OIB 02020487786, Augusta Šenoe 2a,40000 Čakovec</item>
      <item>MITJA TEMENT</item>
      <item>IRENA TEMENT</item>
      <item>BEATA LAKATOSNE LASZLO</item>
      <item>SONJA JELEN</item>
      <item>Milan Došen, OIB 28408384400, Svetog Križa 120,33000 Milanovac</item>
      <item>BORISLAV TOMIĆ</item>
      <item>SANDO d.o.o.</item>
      <item>Mario Starčević, OIB 56539746731, Povilska 42,51250 Novi Vinodolski</item>
      <item>IVAN PUHALO</item>
      <item>JOSIP BOSILJ</item>
      <item>Đurđa Dragović Grahek, Kneza Trpimira 4,44320 Kutina</item>
      <item>LEON GERDEN</item>
      <item>VALENTINA KRANJEC</item>
      <item>TRGOMAR društvo s ograničenom odgovornošću za trgovinu, poljoprivredu i usluge, OIB 48630703347, Ilovac 1/A,47280 Ozalj</item>
      <item>MARIJA KNEZOVIĆ</item>
      <item>ŽELJKO MILIČIĆ</item>
      <item>HERMINA TROŠELJ</item>
      <item>IVICA MATIĆ</item>
      <item>BOŽIDAR ŠĆRBEC</item>
      <item>Nevenko Radijevac</item>
      <item>ALMIR BEĆIREVIĆ</item>
      <item>MARIO STARČEVIĆ</item>
      <item>ZDRAVKO DUNGER</item>
      <item>ĐULA MUJAKIĆ</item>
      <item>ELVEDIN MUJAKIĆ</item>
      <item>Ivan Puhalo, OIB 94862726921, Antuna Branka Šimića 48,51000 Rijeka</item>
      <item>trgovačko društvo Sando</item>
      <item>Mario Starčević, OIB 56539746731, Povilska 42,51250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</izvorni_sadrzaj>
    <derivirana_varijabla naziv="DomainObject.Predmet.SudioniciListNazivOIB_1">
      <item>, OIB 61270847868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03602703658</item>
      <item>, OIB null</item>
      <item>, OIB null</item>
      <item>, OIB null</item>
      <item>, OIB 05206564110</item>
      <item>, OIB 54696569762</item>
      <item>, OIB 30198333880</item>
      <item>, OIB 12888531946</item>
      <item>, OIB 62898294202</item>
      <item>, OIB 53478732671</item>
      <item>, OIB 72380368643</item>
      <item>, OIB null</item>
      <item>, OIB null</item>
      <item>, OIB null</item>
      <item>, OIB 63989066908</item>
      <item>, OIB null</item>
      <item>, OIB 98732671121</item>
      <item>, OIB null</item>
      <item>, OIB 18509990261</item>
      <item>, OIB 95695690874</item>
      <item>, OIB 80832888180</item>
      <item>, OIB 61523170829</item>
      <item>, OIB 77574947580</item>
      <item>, OIB 38541508228</item>
      <item>, OIB null</item>
      <item>, OIB null</item>
      <item>, OIB null</item>
      <item>, OIB 13090594476</item>
      <item>, OIB null</item>
      <item>, OIB 02020487786</item>
      <item>, OIB null</item>
      <item>, OIB null</item>
      <item>, OIB null</item>
      <item>, OIB null</item>
      <item>, OIB 28408384400</item>
      <item>, OIB null</item>
      <item>, OIB null</item>
      <item>, OIB 56539746731</item>
      <item>, OIB null</item>
      <item>, OIB null</item>
      <item>, OIB null</item>
      <item>, OIB null</item>
      <item>, OIB null</item>
      <item>, OIB 48630703347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94862726921</item>
      <item>, OIB null</item>
      <item>, OIB 56539746731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564</properties:Words>
  <properties:Characters>2870</properties:Characters>
  <properties:Lines>78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2016-03-07T13:57:00Z</dcterms:created>
  <dc:creator>dcmelik</dc:creator>
  <cp:lastModifiedBy>Jasna Radulović</cp:lastModifiedBy>
  <cp:lastPrinted>2016-03-18T08:26:00Z</cp:lastPrinted>
  <dcterms:modified xmlns:xsi="http://www.w3.org/2001/XMLSchema-instance" xsi:type="dcterms:W3CDTF">2016-03-18T08:26:00Z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