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1757" w14:paraId="bba1757" w:rsidRDefault="00C0079A" w:rsidP="00C0079A" w:rsidR="00C007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F2958">
        <w:t>96</w:t>
      </w:r>
      <w:r w:rsidR="007316EB">
        <w:t>4</w:t>
      </w:r>
      <w:r>
        <w:t>/16-</w:t>
      </w:r>
      <w:r w:rsidR="007316EB">
        <w:t>8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r w:rsidRPr="00EF7C9A">
        <w:t>REPUBLIKA HRVATSKA</w:t>
      </w:r>
    </w:p>
    <w:p w:rsidRDefault="00C0079A" w:rsidP="00C0079A" w:rsidR="00C0079A" w:rsidRPr="00EF7C9A">
      <w:r w:rsidRPr="00EF7C9A">
        <w:t>TRGOVAČKI SUD U ZADRU</w:t>
      </w:r>
      <w:r w:rsidRPr="00EF7C9A">
        <w:tab/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>R E P U B L I K A   H R V A T S K A</w:t>
      </w:r>
    </w:p>
    <w:p w:rsidRDefault="00C0079A" w:rsidP="00C0079A" w:rsidR="00C0079A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C0079A" w:rsidP="00C0079A" w:rsidR="00C0079A" w:rsidRPr="00EF7C9A">
      <w:pPr>
        <w:jc w:val="center"/>
      </w:pPr>
      <w:r w:rsidRPr="00EF7C9A">
        <w:t>R J E Š E N J E</w:t>
      </w:r>
    </w:p>
    <w:p w:rsidRDefault="00C0079A" w:rsidP="00C0079A" w:rsidR="00C0079A" w:rsidRPr="00EF7C9A">
      <w:pPr>
        <w:jc w:val="center"/>
        <w:rPr>
          <w:b/>
        </w:rPr>
      </w:pPr>
    </w:p>
    <w:p w:rsidRDefault="00C0079A" w:rsidP="00C0079A" w:rsidR="00C0079A" w:rsidRPr="00EF7C9A">
      <w:pPr>
        <w:ind w:firstLine="708"/>
        <w:jc w:val="both"/>
      </w:pPr>
      <w:r w:rsidRPr="00EF7C9A">
        <w:t>Trgovački sud u Zadru (OIB: 39670464653), po sucu ovog suda Ardeni Bajlo</w:t>
      </w:r>
      <w:r>
        <w:t>,</w:t>
      </w:r>
      <w:r w:rsidRPr="00EF7C9A">
        <w:t xml:space="preserve"> postupajući po prijedlogu Financije agencije, za otvaranje stečajnog postupka nad </w:t>
      </w:r>
      <w:r>
        <w:t>stečajnim dužnikom</w:t>
      </w:r>
      <w:r w:rsidRPr="00EF7C9A">
        <w:t xml:space="preserve"> </w:t>
      </w:r>
      <w:r w:rsidR="007316EB">
        <w:t>NAPULJ j.d.o.o., Nadin, Nadin bb, OIB: 74873197934</w:t>
      </w:r>
      <w:r w:rsidRPr="00EF7C9A">
        <w:t xml:space="preserve">, dana </w:t>
      </w:r>
      <w:r w:rsidR="001F2958">
        <w:t>31</w:t>
      </w:r>
      <w:r w:rsidR="004D7286">
        <w:t>. kolovoza</w:t>
      </w:r>
      <w:r>
        <w:t xml:space="preserve"> 2016</w:t>
      </w:r>
      <w:r w:rsidRPr="00EF7C9A">
        <w:t xml:space="preserve">. </w:t>
      </w:r>
    </w:p>
    <w:p w:rsidRDefault="00C0079A" w:rsidP="00C0079A" w:rsidR="00C0079A" w:rsidRPr="00EF7C9A">
      <w:pPr>
        <w:rPr>
          <w:b/>
        </w:rPr>
      </w:pPr>
    </w:p>
    <w:p w:rsidRDefault="00C0079A" w:rsidP="00C0079A" w:rsidR="00C0079A" w:rsidRPr="00EF7C9A">
      <w:pPr>
        <w:jc w:val="center"/>
      </w:pPr>
      <w:r w:rsidRPr="00EF7C9A">
        <w:t>r i j e š i o   j e</w:t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2C4079">
        <w:t xml:space="preserve">Frane Zvonimir Negro iz Zadra, </w:t>
      </w:r>
      <w:r w:rsidR="002C4079" w:rsidRPr="005F16A5">
        <w:t>Miroslava Krleže 3c</w:t>
      </w:r>
      <w:r w:rsidR="002C4079">
        <w:t xml:space="preserve">, OIB: </w:t>
      </w:r>
      <w:r w:rsidR="002C4079" w:rsidRPr="005F16A5">
        <w:t>59618330195</w:t>
      </w:r>
      <w:r w:rsidRPr="005675A5">
        <w:t>,</w:t>
      </w:r>
      <w:r>
        <w:t xml:space="preserve"> imenuje</w:t>
      </w:r>
      <w:r w:rsidRPr="00EF7C9A">
        <w:t xml:space="preserve"> se za privremenog stečajnog upravitelja nad </w:t>
      </w:r>
      <w:r>
        <w:t>stečajnim dužnikom</w:t>
      </w:r>
      <w:r w:rsidRPr="00EF7C9A">
        <w:t xml:space="preserve"> </w:t>
      </w:r>
      <w:r w:rsidR="007316EB">
        <w:t>NAPULJ j.d.o.o., Nadin, Nadin bb, OIB: 74873197934</w:t>
      </w:r>
      <w:r>
        <w:t>.</w:t>
      </w:r>
    </w:p>
    <w:p w:rsidRDefault="00C0079A" w:rsidP="00C0079A" w:rsidR="00C0079A">
      <w:pPr>
        <w:pStyle w:val="Odlomakpopisa"/>
        <w:ind w:left="900"/>
        <w:jc w:val="both"/>
      </w:pPr>
    </w:p>
    <w:p w:rsidRDefault="00C0079A" w:rsidP="00C0079A" w:rsidR="00C007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C0079A" w:rsidP="00C0079A" w:rsidR="00C0079A">
      <w:pPr>
        <w:pStyle w:val="Odlomakpopisa"/>
      </w:pPr>
    </w:p>
    <w:p w:rsidRDefault="00C0079A" w:rsidP="00C0079A" w:rsidR="00C0079A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30 dana.  </w:t>
      </w:r>
    </w:p>
    <w:p w:rsidRDefault="00C0079A" w:rsidP="00C0079A" w:rsidR="00C0079A" w:rsidRPr="00EF7C9A">
      <w:pPr>
        <w:jc w:val="center"/>
      </w:pPr>
    </w:p>
    <w:p w:rsidRDefault="00C0079A" w:rsidP="00C0079A" w:rsidR="00C0079A" w:rsidRPr="00EF7C9A">
      <w:pPr>
        <w:jc w:val="center"/>
      </w:pPr>
      <w:r w:rsidRPr="00EF7C9A">
        <w:t>Obrazloženje</w:t>
      </w:r>
      <w:r w:rsidRPr="00EF7C9A">
        <w:tab/>
      </w:r>
    </w:p>
    <w:p w:rsidRDefault="00C0079A" w:rsidP="00C0079A" w:rsidR="00C0079A" w:rsidRPr="00EF7C9A">
      <w:pPr>
        <w:jc w:val="both"/>
      </w:pPr>
    </w:p>
    <w:p w:rsidRDefault="00C0079A" w:rsidP="00C0079A" w:rsidR="00C007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7316EB">
        <w:t>NAPULJ j.d.o.o., Nadin</w:t>
      </w:r>
      <w:r>
        <w:t>.</w:t>
      </w:r>
    </w:p>
    <w:p w:rsidRDefault="00C0079A" w:rsidP="00C0079A" w:rsidR="00C0079A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</w:t>
      </w:r>
    </w:p>
    <w:p w:rsidRDefault="001F2958" w:rsidP="001F2958" w:rsidR="001F2958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</w:t>
      </w:r>
    </w:p>
    <w:p w:rsidRDefault="001F2958" w:rsidP="001F2958" w:rsidR="001F2958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F2958" w:rsidP="001F2958" w:rsidR="001F2958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C0079A" w:rsidP="001F2958" w:rsidR="00C0079A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C0079A" w:rsidP="00C0079A" w:rsidR="00C0079A">
      <w:pPr>
        <w:ind w:firstLine="708"/>
        <w:jc w:val="both"/>
      </w:pPr>
      <w:r>
        <w:t xml:space="preserve">Stoga je odlučeno kao u izreci. </w:t>
      </w:r>
    </w:p>
    <w:p w:rsidRDefault="00C0079A" w:rsidP="00C0079A" w:rsidR="00C0079A" w:rsidRPr="00EF7C9A"/>
    <w:p w:rsidRDefault="00C0079A" w:rsidP="00C0079A" w:rsidR="00C0079A" w:rsidRPr="00EF7C9A">
      <w:pPr>
        <w:jc w:val="center"/>
      </w:pPr>
      <w:r w:rsidRPr="00EF7C9A">
        <w:t xml:space="preserve">U Zadru, dana </w:t>
      </w:r>
      <w:r w:rsidR="001F2958">
        <w:t>31</w:t>
      </w:r>
      <w:r w:rsidR="004D7286">
        <w:t>. kolovoza</w:t>
      </w:r>
      <w:r>
        <w:t xml:space="preserve"> 2016.</w:t>
      </w:r>
    </w:p>
    <w:p w:rsidRDefault="00C0079A" w:rsidP="00C0079A" w:rsidR="00C0079A" w:rsidRPr="00EF7C9A">
      <w:pPr>
        <w:jc w:val="center"/>
      </w:pPr>
    </w:p>
    <w:p w:rsidRDefault="00C0079A" w:rsidP="001F2958" w:rsidR="00C0079A">
      <w:pPr>
        <w:jc w:val="right"/>
      </w:pPr>
      <w:r>
        <w:t>S</w:t>
      </w:r>
      <w:r w:rsidRPr="002C500F">
        <w:t>u</w:t>
      </w:r>
      <w:r>
        <w:t>tkinja:</w:t>
      </w:r>
    </w:p>
    <w:p w:rsidRDefault="00C0079A" w:rsidP="001F2958" w:rsidR="00C0079A" w:rsidRPr="00F60CD9">
      <w:pPr>
        <w:jc w:val="right"/>
      </w:pPr>
      <w:r>
        <w:t>Ardena Bajlo</w:t>
      </w:r>
    </w:p>
    <w:p w:rsidRDefault="00C0079A" w:rsidP="00C0079A" w:rsidR="00C0079A"/>
    <w:p w:rsidRDefault="00C0079A" w:rsidP="00C0079A" w:rsidR="00C0079A" w:rsidRPr="00EF7C9A">
      <w:pPr>
        <w:jc w:val="right"/>
      </w:pPr>
    </w:p>
    <w:p w:rsidRDefault="00C0079A" w:rsidP="00C0079A" w:rsidR="00C0079A"/>
    <w:p w:rsidRDefault="00C0079A" w:rsidP="00C0079A" w:rsidR="00C0079A"/>
    <w:p w:rsidRDefault="00C0079A" w:rsidP="00C0079A" w:rsidR="00C0079A" w:rsidRPr="00EF7C9A"/>
    <w:p w:rsidRDefault="00C0079A" w:rsidP="00C0079A" w:rsidR="00C0079A" w:rsidRPr="00EF7C9A">
      <w:r w:rsidRPr="00EF7C9A">
        <w:lastRenderedPageBreak/>
        <w:t>POUKA O PRAVNOM LIJEKU</w:t>
      </w:r>
    </w:p>
    <w:p w:rsidRDefault="00C0079A" w:rsidP="00C0079A" w:rsidR="00C0079A" w:rsidRPr="00EF7C9A">
      <w:r w:rsidRPr="00EF7C9A">
        <w:t>Protiv ovog rješenja dopuštena je žalba u roku od 8 dana od dostave istog.</w:t>
      </w:r>
    </w:p>
    <w:p w:rsidRDefault="00C0079A" w:rsidP="00C0079A" w:rsidR="00C0079A"/>
    <w:p w:rsidRDefault="00C0079A" w:rsidP="00C0079A" w:rsidR="00C0079A" w:rsidRPr="00EF7C9A"/>
    <w:p w:rsidRDefault="00C0079A" w:rsidP="006946E0" w:rsidR="00C0079A" w:rsidRPr="00EF7C9A">
      <w:r w:rsidRPr="00EF7C9A">
        <w:t xml:space="preserve"> </w:t>
      </w:r>
    </w:p>
    <w:p w:rsidRDefault="006946E0" w:rsidP="006946E0" w:rsidR="006946E0" w:rsidRPr="00EF7C9A">
      <w:r w:rsidRPr="00EF7C9A">
        <w:t xml:space="preserve">Dostaviti : </w:t>
      </w:r>
    </w:p>
    <w:p w:rsidRDefault="006946E0" w:rsidP="006946E0" w:rsidR="006946E0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– e-mailom </w:t>
      </w:r>
    </w:p>
    <w:p w:rsidRDefault="006946E0" w:rsidP="006946E0" w:rsidR="006946E0" w:rsidRPr="00EF7C9A">
      <w:pPr>
        <w:numPr>
          <w:ilvl w:val="0"/>
          <w:numId w:val="1"/>
        </w:numPr>
      </w:pPr>
      <w:r>
        <w:t>sudski registar</w:t>
      </w:r>
    </w:p>
    <w:p w:rsidRDefault="006946E0" w:rsidP="006946E0" w:rsidR="006946E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946E0" w:rsidP="006946E0" w:rsidR="006946E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6946E0" w:rsidP="006946E0" w:rsidR="006946E0" w:rsidRPr="00EF7C9A">
      <w:pPr>
        <w:jc w:val="center"/>
      </w:pPr>
    </w:p>
    <w:p w:rsidRDefault="006946E0" w:rsidP="006946E0" w:rsidR="006946E0" w:rsidRPr="00C0079A"/>
    <w:p w:rsidRDefault="00842CEB" w:rsidP="00C0079A" w:rsidR="00842CEB" w:rsidRPr="00C0079A"/>
    <w:sectPr w:rsidSect="009C0FF2" w:rsidR="00842CEB" w:rsidRPr="00C007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6C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F2958">
          <w:t>96</w:t>
        </w:r>
        <w:r w:rsidR="007316EB">
          <w:t>4</w:t>
        </w:r>
        <w:r w:rsidR="00034AAA">
          <w:t>/16-</w:t>
        </w:r>
        <w:r w:rsidR="007316EB">
          <w:t>8</w:t>
        </w:r>
      </w:p>
      <w:p w:rsidRDefault="00E12FEA" w:rsidP="009C0FF2" w:rsidR="00E12FEA" w:rsidRPr="00EF7C9A">
        <w:pPr>
          <w:jc w:val="right"/>
        </w:pPr>
      </w:p>
      <w:p w:rsidRDefault="001866C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866CB"/>
    <w:rsid w:val="001A363B"/>
    <w:rsid w:val="001C347E"/>
    <w:rsid w:val="001F2958"/>
    <w:rsid w:val="0020672D"/>
    <w:rsid w:val="00243782"/>
    <w:rsid w:val="00281BC7"/>
    <w:rsid w:val="002C4079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D7286"/>
    <w:rsid w:val="004F1515"/>
    <w:rsid w:val="00515656"/>
    <w:rsid w:val="00531CC9"/>
    <w:rsid w:val="00563127"/>
    <w:rsid w:val="005A2E2A"/>
    <w:rsid w:val="00665069"/>
    <w:rsid w:val="006946E0"/>
    <w:rsid w:val="006A6847"/>
    <w:rsid w:val="006D1468"/>
    <w:rsid w:val="007002A2"/>
    <w:rsid w:val="007042E6"/>
    <w:rsid w:val="007316EB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079A"/>
    <w:rsid w:val="00C02FA1"/>
    <w:rsid w:val="00C34253"/>
    <w:rsid w:val="00C541B9"/>
    <w:rsid w:val="00C85781"/>
    <w:rsid w:val="00C9120F"/>
    <w:rsid w:val="00D23281"/>
    <w:rsid w:val="00DF0026"/>
    <w:rsid w:val="00DF3ED8"/>
    <w:rsid w:val="00E12FEA"/>
    <w:rsid w:val="00E86762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NAPULJ j.d.o.o. za ugostiteljstvo i usluge</izvorni_sadrzaj>
    <derivirana_varijabla naziv="DomainObject.Predmet.ProtustrankaFormated_1">  NAPULJ j.d.o.o. za ugostiteljstvo i usluge</derivirana_varijabla>
  </DomainObject.Predmet.ProtustrankaFormated>
  <DomainObject.Predmet.ProtustrankaFormatedOIB>
    <izvorni_sadrzaj>  NAPULJ j.d.o.o. za ugostiteljstvo i usluge, OIB 74873197934</izvorni_sadrzaj>
    <derivirana_varijabla naziv="DomainObject.Predmet.ProtustrankaFormatedOIB_1">  NAPULJ j.d.o.o. za ugostiteljstvo i usluge, OIB 74873197934</derivirana_varijabla>
  </DomainObject.Predmet.ProtustrankaFormatedOIB>
  <DomainObject.Predmet.ProtustrankaFormatedWithAdress>
    <izvorni_sadrzaj> NAPULJ j.d.o.o. za ugostiteljstvo i usluge, Nadin bb, 23223 Nadin</izvorni_sadrzaj>
    <derivirana_varijabla naziv="DomainObject.Predmet.ProtustrankaFormatedWithAdress_1"> NAPULJ j.d.o.o. za ugostiteljstvo i usluge, Nadin bb, 23223 Nadin</derivirana_varijabla>
  </DomainObject.Predmet.ProtustrankaFormatedWithAdress>
  <DomainObject.Predmet.ProtustrankaFormatedWithAdressOIB>
    <izvorni_sadrzaj> NAPULJ j.d.o.o. za ugostiteljstvo i usluge, OIB 74873197934, Nadin bb, 23223 Nadin</izvorni_sadrzaj>
    <derivirana_varijabla naziv="DomainObject.Predmet.ProtustrankaFormatedWithAdressOIB_1"> NAPULJ j.d.o.o. za ugostiteljstvo i usluge, OIB 74873197934, Nadin bb, 23223 Nadin</derivirana_varijabla>
  </DomainObject.Predmet.ProtustrankaFormatedWithAdressOIB>
  <DomainObject.Predmet.ProtustrankaWithAdress>
    <izvorni_sadrzaj>NAPULJ j.d.o.o. za ugostiteljstvo i usluge Nadin bb, 23223 Nadin</izvorni_sadrzaj>
    <derivirana_varijabla naziv="DomainObject.Predmet.ProtustrankaWithAdress_1">NAPULJ j.d.o.o. za ugostiteljstvo i usluge Nadin bb, 23223 Nadin</derivirana_varijabla>
  </DomainObject.Predmet.ProtustrankaWithAdress>
  <DomainObject.Predmet.ProtustrankaWithAdressOIB>
    <izvorni_sadrzaj>NAPULJ j.d.o.o. za ugostiteljstvo i usluge, OIB 74873197934, Nadin bb, 23223 Nadin</izvorni_sadrzaj>
    <derivirana_varijabla naziv="DomainObject.Predmet.ProtustrankaWithAdressOIB_1">NAPULJ j.d.o.o. za ugostiteljstvo i usluge, OIB 74873197934, Nadin bb, 23223 Nadin</derivirana_varijabla>
  </DomainObject.Predmet.ProtustrankaWithAdressOIB>
  <DomainObject.Predmet.ProtustrankaNazivFormated>
    <izvorni_sadrzaj>NAPULJ j.d.o.o. za ugostiteljstvo i usluge</izvorni_sadrzaj>
    <derivirana_varijabla naziv="DomainObject.Predmet.ProtustrankaNazivFormated_1">NAPULJ j.d.o.o. za ugostiteljstvo i usluge</derivirana_varijabla>
  </DomainObject.Predmet.ProtustrankaNazivFormated>
  <DomainObject.Predmet.ProtustrankaNazivFormatedOIB>
    <izvorni_sadrzaj>NAPULJ j.d.o.o. za ugostiteljstvo i usluge, OIB 74873197934</izvorni_sadrzaj>
    <derivirana_varijabla naziv="DomainObject.Predmet.ProtustrankaNazivFormatedOIB_1">NAPULJ j.d.o.o. za ugostiteljstvo i usluge, OIB 74873197934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Blaženka Galešić</izvorni_sadrzaj>
    <derivirana_varijabla naziv="DomainObject.Predmet.StrankaFormated_1">  FINA; Blaženka Galešić</derivirana_varijabla>
  </DomainObject.Predmet.StrankaFormated>
  <DomainObject.Predmet.StrankaFormatedOIB>
    <izvorni_sadrzaj>  FINA, OIB 85821130368; Blaženka Galešić, OIB 30847420623</izvorni_sadrzaj>
    <derivirana_varijabla naziv="DomainObject.Predmet.StrankaFormatedOIB_1">  FINA, OIB 85821130368; Blaženka Galešić, OIB 30847420623</derivirana_varijabla>
  </DomainObject.Predmet.StrankaFormatedOIB>
  <DomainObject.Predmet.StrankaFormatedWithAdress>
    <izvorni_sadrzaj> FINA; Blaženka Galešić, Nadin 82, 23223 Nadin</izvorni_sadrzaj>
    <derivirana_varijabla naziv="DomainObject.Predmet.StrankaFormatedWithAdress_1"> FINA; Blaženka Galešić, Nadin 82, 23223 Nadin</derivirana_varijabla>
  </DomainObject.Predmet.StrankaFormatedWithAdress>
  <DomainObject.Predmet.StrankaFormatedWithAdressOIB>
    <izvorni_sadrzaj> FINA, OIB 85821130368; Blaženka Galešić, OIB 30847420623, Nadin 82, 23223 Nadin</izvorni_sadrzaj>
    <derivirana_varijabla naziv="DomainObject.Predmet.StrankaFormatedWithAdressOIB_1"> FINA, OIB 85821130368; Blaženka Galešić, OIB 30847420623, Nadin 82, 23223 Nadin</derivirana_varijabla>
  </DomainObject.Predmet.StrankaFormatedWithAdressOIB>
  <DomainObject.Predmet.StrankaWithAdress>
    <izvorni_sadrzaj>FINA ,Blaženka Galešić Nadin 82,23223 Nadin</izvorni_sadrzaj>
    <derivirana_varijabla naziv="DomainObject.Predmet.StrankaWithAdress_1">FINA ,Blaženka Galešić Nadin 82,23223 Nadin</derivirana_varijabla>
  </DomainObject.Predmet.StrankaWithAdress>
  <DomainObject.Predmet.StrankaWithAdressOIB>
    <izvorni_sadrzaj>FINA, OIB 85821130368,Blaženka Galešić, OIB 30847420623, Nadin 82,23223 Nadin</izvorni_sadrzaj>
    <derivirana_varijabla naziv="DomainObject.Predmet.StrankaWithAdressOIB_1">FINA, OIB 85821130368,Blaženka Galešić, OIB 30847420623, Nadin 82,23223 Nadin</derivirana_varijabla>
  </DomainObject.Predmet.StrankaWithAdressOIB>
  <DomainObject.Predmet.StrankaNazivFormated>
    <izvorni_sadrzaj>FINA,Blaženka Galešić</izvorni_sadrzaj>
    <derivirana_varijabla naziv="DomainObject.Predmet.StrankaNazivFormated_1">FINA,Blaženka Galešić</derivirana_varijabla>
  </DomainObject.Predmet.StrankaNazivFormated>
  <DomainObject.Predmet.StrankaNazivFormatedOIB>
    <izvorni_sadrzaj>FINA, OIB 85821130368,Blaženka Galešić, OIB 30847420623</izvorni_sadrzaj>
    <derivirana_varijabla naziv="DomainObject.Predmet.StrankaNazivFormatedOIB_1">FINA, OIB 85821130368,Blaženka Galešić, OIB 30847420623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8994.44</izvorni_sadrzaj>
    <derivirana_varijabla naziv="DomainObject.Predmet.TrenutnaVrijednost_1">8994.44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Blaženka Galešić</item>
    </izvorni_sadrzaj>
    <derivirana_varijabla naziv="DomainObject.Predmet.StrankaListFormated_1">
      <item>FINA</item>
      <item>Blaženka Galešić</item>
    </derivirana_varijabla>
  </DomainObject.Predmet.StrankaListFormated>
  <DomainObject.Predmet.StrankaListFormatedOIB>
    <izvorni_sadrzaj>
      <item>FINA, OIB 85821130368</item>
      <item>Blaženka Galešić, OIB 30847420623</item>
    </izvorni_sadrzaj>
    <derivirana_varijabla naziv="DomainObject.Predmet.StrankaListFormatedOIB_1">
      <item>FINA, OIB 85821130368</item>
      <item>Blaženka Galešić, OIB 30847420623</item>
    </derivirana_varijabla>
  </DomainObject.Predmet.StrankaListFormatedOIB>
  <DomainObject.Predmet.StrankaListFormatedWithAdress>
    <izvorni_sadrzaj>
      <item>FINA</item>
      <item>Blaženka Galešić, Nadin 82, 23223 Nadin</item>
    </izvorni_sadrzaj>
    <derivirana_varijabla naziv="DomainObject.Predmet.StrankaListFormatedWithAdress_1">
      <item>FINA</item>
      <item>Blaženka Galešić, Nadin 82, 23223 Nadin</item>
    </derivirana_varijabla>
  </DomainObject.Predmet.StrankaListFormatedWithAdress>
  <DomainObject.Predmet.StrankaListFormatedWithAdressOIB>
    <izvorni_sadrzaj>
      <item>FINA, OIB 85821130368</item>
      <item>Blaženka Galešić, OIB 30847420623, Nadin 82, 23223 Nadin</item>
    </izvorni_sadrzaj>
    <derivirana_varijabla naziv="DomainObject.Predmet.StrankaListFormatedWithAdressOIB_1">
      <item>FINA, OIB 85821130368</item>
      <item>Blaženka Galešić, OIB 30847420623, Nadin 82, 23223 Nadin</item>
    </derivirana_varijabla>
  </DomainObject.Predmet.StrankaListFormatedWithAdressOIB>
  <DomainObject.Predmet.StrankaListNazivFormated>
    <izvorni_sadrzaj>
      <item>FINA</item>
      <item>Blaženka Galešić</item>
    </izvorni_sadrzaj>
    <derivirana_varijabla naziv="DomainObject.Predmet.StrankaListNazivFormated_1">
      <item>FINA</item>
      <item>Blaženka Galešić</item>
    </derivirana_varijabla>
  </DomainObject.Predmet.StrankaListNazivFormated>
  <DomainObject.Predmet.StrankaListNazivFormatedOIB>
    <izvorni_sadrzaj>
      <item>FINA, OIB 85821130368</item>
      <item>Blaženka Galešić, OIB 30847420623</item>
    </izvorni_sadrzaj>
    <derivirana_varijabla naziv="DomainObject.Predmet.StrankaListNazivFormatedOIB_1">
      <item>FINA, OIB 85821130368</item>
      <item>Blaženka Galešić, OIB 30847420623</item>
    </derivirana_varijabla>
  </DomainObject.Predmet.StrankaListNazivFormatedOIB>
  <DomainObject.Predmet.ProtuStrankaListFormated>
    <izvorni_sadrzaj>
      <item>NAPULJ j.d.o.o. za ugostiteljstvo i usluge</item>
    </izvorni_sadrzaj>
    <derivirana_varijabla naziv="DomainObject.Predmet.ProtuStrankaListFormated_1">
      <item>NAPULJ j.d.o.o. za ugostiteljstvo i usluge</item>
    </derivirana_varijabla>
  </DomainObject.Predmet.ProtuStrankaListFormated>
  <DomainObject.Predmet.ProtuStrankaListFormatedOIB>
    <izvorni_sadrzaj>
      <item>NAPULJ j.d.o.o. za ugostiteljstvo i usluge, OIB 74873197934</item>
    </izvorni_sadrzaj>
    <derivirana_varijabla naziv="DomainObject.Predmet.ProtuStrankaListFormatedOIB_1">
      <item>NAPULJ j.d.o.o. za ugostiteljstvo i usluge, OIB 74873197934</item>
    </derivirana_varijabla>
  </DomainObject.Predmet.ProtuStrankaListFormatedOIB>
  <DomainObject.Predmet.ProtuStrankaListFormatedWithAdress>
    <izvorni_sadrzaj>
      <item>NAPULJ j.d.o.o. za ugostiteljstvo i usluge, Nadin bb, 23223 Nadin</item>
    </izvorni_sadrzaj>
    <derivirana_varijabla naziv="DomainObject.Predmet.ProtuStrankaListFormatedWithAdress_1">
      <item>NAPULJ j.d.o.o. za ugostiteljstvo i usluge, Nadin bb, 23223 Nadin</item>
    </derivirana_varijabla>
  </DomainObject.Predmet.ProtuStrankaListFormatedWithAdress>
  <DomainObject.Predmet.ProtuStrankaListFormatedWithAdressOIB>
    <izvorni_sadrzaj>
      <item>NAPULJ j.d.o.o. za ugostiteljstvo i usluge, OIB 74873197934, Nadin bb, 23223 Nadin</item>
    </izvorni_sadrzaj>
    <derivirana_varijabla naziv="DomainObject.Predmet.ProtuStrankaListFormatedWithAdressOIB_1">
      <item>NAPULJ j.d.o.o. za ugostiteljstvo i usluge, OIB 74873197934, Nadin bb, 23223 Nadin</item>
    </derivirana_varijabla>
  </DomainObject.Predmet.ProtuStrankaListFormatedWithAdressOIB>
  <DomainObject.Predmet.ProtuStrankaListNazivFormated>
    <izvorni_sadrzaj>
      <item>NAPULJ j.d.o.o. za ugostiteljstvo i usluge</item>
    </izvorni_sadrzaj>
    <derivirana_varijabla naziv="DomainObject.Predmet.ProtuStrankaListNazivFormated_1">
      <item>NAPULJ j.d.o.o. za ugostiteljstvo i usluge</item>
    </derivirana_varijabla>
  </DomainObject.Predmet.ProtuStrankaListNazivFormated>
  <DomainObject.Predmet.ProtuStrankaListNazivFormatedOIB>
    <izvorni_sadrzaj>
      <item>NAPULJ j.d.o.o. za ugostiteljstvo i usluge, OIB 74873197934</item>
    </izvorni_sadrzaj>
    <derivirana_varijabla naziv="DomainObject.Predmet.ProtuStrankaListNazivFormatedOIB_1">
      <item>NAPULJ j.d.o.o. za ugostiteljstvo i usluge, OIB 74873197934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NAPULJ j.d.o.o. za ugostiteljstvo i usluge</izvorni_sadrzaj>
    <derivirana_varijabla naziv="DomainObject.Predmet.ProtustrankaIDrugi_1">NAPULJ j.d.o.o. za ugostiteljstvo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NAPULJ j.d.o.o. za ugostiteljstvo i usluge, OIB 74873197934, Nadin bb, 23223 Nadin</izvorni_sadrzaj>
    <derivirana_varijabla naziv="DomainObject.Predmet.ProtustrankaIDrugiAdressOIB_1">NAPULJ j.d.o.o. za ugostiteljstvo i usluge, OIB 74873197934, Nadin bb,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NAPULJ j.d.o.o. za ugostiteljstvo i usluge</item>
      <item>Blaženka Galešić</item>
    </izvorni_sadrzaj>
    <derivirana_varijabla naziv="DomainObject.Predmet.SudioniciListNaziv_1">
      <item>FINA</item>
      <item>NAPULJ j.d.o.o. za ugostiteljstvo i usluge</item>
      <item>Blaženka Galešić</item>
    </derivirana_varijabla>
  </DomainObject.Predmet.SudioniciListNaziv>
  <DomainObject.Predmet.SudioniciListAdressOIB>
    <izvorni_sadrzaj>
      <item>FINA, OIB 85821130368</item>
      <item>NAPULJ j.d.o.o. za ugostiteljstvo i usluge, OIB 74873197934, Nadin bb,23223 Nadin</item>
      <item>Blaženka Galešić, OIB 30847420623, Nadin 82,23223 Nadin</item>
    </izvorni_sadrzaj>
    <derivirana_varijabla naziv="DomainObject.Predmet.SudioniciListAdressOIB_1">
      <item>FINA, OIB 85821130368</item>
      <item>NAPULJ j.d.o.o. za ugostiteljstvo i usluge, OIB 74873197934, Nadin bb,23223 Nadin</item>
      <item>Blaženka Galešić, OIB 30847420623, Nadin 82,23223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74873197934</item>
      <item>, OIB 30847420623</item>
    </izvorni_sadrzaj>
    <derivirana_varijabla naziv="DomainObject.Predmet.SudioniciListNazivOIB_1">
      <item>, OIB 85821130368</item>
      <item>, OIB 74873197934</item>
      <item>, OIB 30847420623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1684</properties:Characters>
  <properties:Lines>65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2016-08-31T10:36:00Z</dcterms:created>
  <dc:creator>Ardena Bajlo</dc:creator>
  <cp:lastModifiedBy>Martina Kalmeta</cp:lastModifiedBy>
  <cp:lastPrinted>2016-08-25T05:43:00Z</cp:lastPrinted>
  <dcterms:modified xmlns:xsi="http://www.w3.org/2001/XMLSchema-instance" xsi:type="dcterms:W3CDTF">2016-09-02T06:39:00Z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