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d699" w14:paraId="dd5d69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zh-CN"/>
        </w:rPr>
        <w:t>1750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D5414" w:rsidRPr="007D5414">
        <w:rPr>
          <w:rFonts w:hAnsi="Times New Roman" w:ascii="Times New Roman"/>
          <w:sz w:val="24"/>
          <w:szCs w:val="24"/>
        </w:rPr>
        <w:t>Waldorski</w:t>
      </w:r>
      <w:proofErr w:type="spellEnd"/>
      <w:r w:rsidR="007D5414" w:rsidRPr="007D5414">
        <w:rPr>
          <w:rFonts w:hAnsi="Times New Roman" w:ascii="Times New Roman"/>
          <w:sz w:val="24"/>
          <w:szCs w:val="24"/>
        </w:rPr>
        <w:t xml:space="preserve"> dječji vrtić </w:t>
      </w:r>
      <w:proofErr w:type="spellStart"/>
      <w:r w:rsidR="007D5414" w:rsidRPr="007D5414">
        <w:rPr>
          <w:rFonts w:hAnsi="Times New Roman" w:ascii="Times New Roman"/>
          <w:sz w:val="24"/>
          <w:szCs w:val="24"/>
        </w:rPr>
        <w:t>Trnoružica</w:t>
      </w:r>
      <w:proofErr w:type="spellEnd"/>
      <w:r w:rsidR="007D5414" w:rsidRPr="007D5414">
        <w:rPr>
          <w:rFonts w:hAnsi="Times New Roman" w:ascii="Times New Roman"/>
          <w:sz w:val="24"/>
          <w:szCs w:val="24"/>
        </w:rPr>
        <w:t xml:space="preserve">, OIB: 64241099054, Zagreb, </w:t>
      </w:r>
      <w:proofErr w:type="spellStart"/>
      <w:r w:rsidR="007D5414" w:rsidRPr="007D5414">
        <w:rPr>
          <w:rFonts w:hAnsi="Times New Roman" w:ascii="Times New Roman"/>
          <w:sz w:val="24"/>
          <w:szCs w:val="24"/>
        </w:rPr>
        <w:t>Jordanovac</w:t>
      </w:r>
      <w:proofErr w:type="spellEnd"/>
      <w:r w:rsidR="007D5414" w:rsidRPr="007D5414">
        <w:rPr>
          <w:rFonts w:hAnsi="Times New Roman" w:ascii="Times New Roman"/>
          <w:sz w:val="24"/>
          <w:szCs w:val="24"/>
        </w:rPr>
        <w:t xml:space="preserve"> 15</w:t>
      </w:r>
      <w:r w:rsidR="007D5414">
        <w:rPr>
          <w:rFonts w:hAnsi="Times New Roman" w:ascii="Times New Roman"/>
          <w:sz w:val="24"/>
          <w:szCs w:val="24"/>
        </w:rPr>
        <w:t xml:space="preserve">, dana 19. travnja 2016. </w:t>
      </w:r>
    </w:p>
    <w:p w:rsidRDefault="007D5414" w:rsidP="009F7260" w:rsidR="007D5414" w:rsidRPr="007D541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247F8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D5414" w:rsidRPr="007D5414">
        <w:rPr>
          <w:rFonts w:hAnsi="Times New Roman" w:ascii="Times New Roman"/>
          <w:sz w:val="24"/>
          <w:szCs w:val="24"/>
        </w:rPr>
        <w:t>Waldorski</w:t>
      </w:r>
      <w:proofErr w:type="spellEnd"/>
      <w:r w:rsidR="007D5414" w:rsidRPr="007D5414">
        <w:rPr>
          <w:rFonts w:hAnsi="Times New Roman" w:ascii="Times New Roman"/>
          <w:sz w:val="24"/>
          <w:szCs w:val="24"/>
        </w:rPr>
        <w:t xml:space="preserve"> dječji vrtić </w:t>
      </w:r>
      <w:proofErr w:type="spellStart"/>
      <w:r w:rsidR="007D5414" w:rsidRPr="007D5414">
        <w:rPr>
          <w:rFonts w:hAnsi="Times New Roman" w:ascii="Times New Roman"/>
          <w:sz w:val="24"/>
          <w:szCs w:val="24"/>
        </w:rPr>
        <w:t>Trnoružica</w:t>
      </w:r>
      <w:proofErr w:type="spellEnd"/>
      <w:r w:rsidR="007D5414" w:rsidRPr="007D5414">
        <w:rPr>
          <w:rFonts w:hAnsi="Times New Roman" w:ascii="Times New Roman"/>
          <w:sz w:val="24"/>
          <w:szCs w:val="24"/>
        </w:rPr>
        <w:t xml:space="preserve">, OIB: 64241099054, Zagreb, </w:t>
      </w:r>
      <w:proofErr w:type="spellStart"/>
      <w:r w:rsidR="007D5414" w:rsidRPr="007D5414">
        <w:rPr>
          <w:rFonts w:hAnsi="Times New Roman" w:ascii="Times New Roman"/>
          <w:sz w:val="24"/>
          <w:szCs w:val="24"/>
        </w:rPr>
        <w:t>Jordanovac</w:t>
      </w:r>
      <w:proofErr w:type="spellEnd"/>
      <w:r w:rsidR="007D5414" w:rsidRPr="007D5414">
        <w:rPr>
          <w:rFonts w:hAnsi="Times New Roman" w:ascii="Times New Roman"/>
          <w:sz w:val="24"/>
          <w:szCs w:val="24"/>
        </w:rPr>
        <w:t xml:space="preserve"> 15</w:t>
      </w:r>
      <w:r w:rsidR="007D5414">
        <w:rPr>
          <w:rFonts w:hAnsi="Times New Roman" w:ascii="Times New Roman"/>
          <w:sz w:val="24"/>
          <w:szCs w:val="24"/>
        </w:rPr>
        <w:t>.</w:t>
      </w:r>
    </w:p>
    <w:p w:rsidRDefault="007D5414" w:rsidP="00C64D92" w:rsidR="007D5414" w:rsidRPr="007D54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29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995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otvoren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21.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siječnja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B94644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94644" w:rsidP="004E13E6" w:rsidR="00B94644">
      <w:pPr>
        <w:jc w:val="right"/>
      </w:pPr>
    </w:p>
    <w:p w:rsidRDefault="00B94644" w:rsidP="004E13E6" w:rsidR="00B94644" w:rsidRPr="00B94644">
      <w:pPr>
        <w:jc w:val="right"/>
        <w:rPr>
          <w:rFonts w:cs="Times New Roman" w:hAnsi="Times New Roman" w:ascii="Times New Roman"/>
          <w:sz w:val="24"/>
          <w:szCs w:val="24"/>
        </w:rPr>
      </w:pPr>
      <w:r w:rsidRPr="00B94644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B94644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B94644" w:rsidP="004E13E6" w:rsidR="00B94644" w:rsidRPr="00B94644">
      <w:pPr>
        <w:jc w:val="right"/>
        <w:rPr>
          <w:rFonts w:cs="Times New Roman" w:hAnsi="Times New Roman" w:ascii="Times New Roman"/>
          <w:sz w:val="24"/>
          <w:szCs w:val="24"/>
        </w:rPr>
      </w:pPr>
      <w:r w:rsidRPr="00B94644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B94644" w:rsidP="004E13E6" w:rsidR="00B94644" w:rsidRPr="00B94644">
      <w:pPr>
        <w:jc w:val="right"/>
        <w:rPr>
          <w:rFonts w:cs="Times New Roman" w:hAnsi="Times New Roman" w:ascii="Times New Roman"/>
          <w:sz w:val="24"/>
          <w:szCs w:val="24"/>
        </w:rPr>
      </w:pPr>
      <w:r w:rsidRPr="00B94644">
        <w:rPr>
          <w:rFonts w:cs="Times New Roman" w:hAnsi="Times New Roman" w:ascii="Times New Roman"/>
          <w:sz w:val="24"/>
          <w:szCs w:val="24"/>
        </w:rPr>
        <w:t>Katica Franjić</w:t>
      </w:r>
    </w:p>
    <w:p w:rsidRDefault="00247F83" w:rsidP="0012132B" w:rsidR="00247F83" w:rsidRPr="00B94644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247F83" w:rsidRPr="00B946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695" w:rsidP="00BA36F5" w:rsidR="00483695">
      <w:pPr>
        <w:spacing w:lineRule="auto" w:line="240" w:after="0"/>
      </w:pPr>
      <w:r>
        <w:separator/>
      </w:r>
    </w:p>
  </w:endnote>
  <w:endnote w:id="0" w:type="continuationSeparator">
    <w:p w:rsidRDefault="00483695" w:rsidP="00BA36F5" w:rsidR="004836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695" w:rsidP="00BA36F5" w:rsidR="00483695">
      <w:pPr>
        <w:spacing w:lineRule="auto" w:line="240" w:after="0"/>
      </w:pPr>
      <w:r>
        <w:separator/>
      </w:r>
    </w:p>
  </w:footnote>
  <w:footnote w:id="0" w:type="continuationSeparator">
    <w:p w:rsidRDefault="00483695" w:rsidP="00BA36F5" w:rsidR="0048369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2207E"/>
    <w:rsid w:val="00247F83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483695"/>
    <w:rsid w:val="0050115D"/>
    <w:rsid w:val="005727D3"/>
    <w:rsid w:val="00604F51"/>
    <w:rsid w:val="006A7C4C"/>
    <w:rsid w:val="00741848"/>
    <w:rsid w:val="007659BE"/>
    <w:rsid w:val="007A7929"/>
    <w:rsid w:val="007D5414"/>
    <w:rsid w:val="007E7B9C"/>
    <w:rsid w:val="009D1BD2"/>
    <w:rsid w:val="009F1EB1"/>
    <w:rsid w:val="009F41A1"/>
    <w:rsid w:val="009F7260"/>
    <w:rsid w:val="00A15DB0"/>
    <w:rsid w:val="00A3609A"/>
    <w:rsid w:val="00A362F8"/>
    <w:rsid w:val="00A63F2D"/>
    <w:rsid w:val="00A95472"/>
    <w:rsid w:val="00AE1B31"/>
    <w:rsid w:val="00B94644"/>
    <w:rsid w:val="00BA36F5"/>
    <w:rsid w:val="00BB6044"/>
    <w:rsid w:val="00BE3395"/>
    <w:rsid w:val="00BF306D"/>
    <w:rsid w:val="00C13481"/>
    <w:rsid w:val="00C537FD"/>
    <w:rsid w:val="00C64D92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St-1750/2015-6</izvorni_sadrzaj>
    <derivirana_varijabla naziv="DomainObject.Oznaka_1">St-1750/2015-6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1750</izvorni_sadrzaj>
    <derivirana_varijabla naziv="DomainObject.Predmet.Broj_1">1750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2016.</izvorni_sadrzaj>
    <derivirana_varijabla naziv="DomainObject.Predmet.DatumRjesavanja_1">19.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St-1750/2015</izvorni_sadrzaj>
    <derivirana_varijabla naziv="DomainObject.Predmet.OznakaBroj_1">St-1750/2015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Waldorfski dječji vrtić Trnoružica zastupanog po punomoćniku Jasmina Kovačević</izvorni_sadrzaj>
    <derivirana_varijabla naziv="DomainObject.Predmet.ProtustrankaFormated_1">  Waldorfski dječji vrtić Trnoružica zastupanog po punomoćniku Jasmina Kovačević</derivirana_varijabla>
  </DomainObject.Predmet.ProtustrankaFormated>
  <DomainObject.Predmet.ProtustrankaFormatedOIB>
    <izvorni_sadrzaj>  Waldorfski dječji vrtić Trnoružica, OIB 64241099054 zastupanog po punomoćniku Jasmina Kovačević</izvorni_sadrzaj>
    <derivirana_varijabla naziv="DomainObject.Predmet.ProtustrankaFormatedOIB_1">  Waldorfski dječji vrtić Trnoružica, OIB 64241099054 zastupanog po punomoćniku Jasmina Kovačević</derivirana_varijabla>
  </DomainObject.Predmet.ProtustrankaFormatedOIB>
  <DomainObject.Predmet.ProtustrankaFormatedWithAdress>
    <izvorni_sadrzaj> Waldorfski dječji vrtić Trnoružica, Jordanovac 15, 10000 Zagreb zastupanog po punomoćniku Jasmina Kovačević</izvorni_sadrzaj>
    <derivirana_varijabla naziv="DomainObject.Predmet.ProtustrankaFormatedWithAdress_1"> Waldorfski dječji vrtić Trnoružica, Jordanovac 15, 10000 Zagreb zastupanog po punomoćniku Jasmina Kovačević</derivirana_varijabla>
  </DomainObject.Predmet.ProtustrankaFormatedWithAdress>
  <DomainObject.Predmet.ProtustrankaFormatedWithAdressOIB>
    <izvorni_sadrzaj> Waldorfski dječji vrtić Trnoružica, OIB 64241099054, Jordanovac 15, 10000 Zagreb zastupanog po punomoćniku Jasmina Kovačević</izvorni_sadrzaj>
    <derivirana_varijabla naziv="DomainObject.Predmet.ProtustrankaFormatedWithAdressOIB_1"> Waldorfski dječji vrtić Trnoružica, OIB 64241099054, Jordanovac 15, 10000 Zagreb zastupanog po punomoćniku Jasmina Kovačević</derivirana_varijabla>
  </DomainObject.Predmet.ProtustrankaFormatedWithAdressOIB>
  <DomainObject.Predmet.ProtustrankaWithAdress>
    <izvorni_sadrzaj>Waldorfski dječji vrtić Trnoružica Jordanovac 15, 10000 Zagreb</izvorni_sadrzaj>
    <derivirana_varijabla naziv="DomainObject.Predmet.ProtustrankaWithAdress_1">Waldorfski dječji vrtić Trnoružica Jordanovac 15, 10000 Zagreb</derivirana_varijabla>
  </DomainObject.Predmet.ProtustrankaWithAdress>
  <DomainObject.Predmet.ProtustrankaWithAdressOIB>
    <izvorni_sadrzaj>Waldorfski dječji vrtić Trnoružica, OIB 64241099054, Jordanovac 15, 10000 Zagreb</izvorni_sadrzaj>
    <derivirana_varijabla naziv="DomainObject.Predmet.ProtustrankaWithAdressOIB_1">Waldorfski dječji vrtić Trnoružica, OIB 64241099054, Jordanovac 15, 10000 Zagreb</derivirana_varijabla>
  </DomainObject.Predmet.ProtustrankaWithAdressOIB>
  <DomainObject.Predmet.ProtustrankaNazivFormated>
    <izvorni_sadrzaj>Waldorfski dječji vrtić Trnoružica</izvorni_sadrzaj>
    <derivirana_varijabla naziv="DomainObject.Predmet.ProtustrankaNazivFormated_1">Waldorfski dječji vrtić Trnoružica</derivirana_varijabla>
  </DomainObject.Predmet.ProtustrankaNazivFormated>
  <DomainObject.Predmet.ProtustrankaNazivFormatedOIB>
    <izvorni_sadrzaj>Waldorfski dječji vrtić Trnoružica, OIB 64241099054</izvorni_sadrzaj>
    <derivirana_varijabla naziv="DomainObject.Predmet.ProtustrankaNazivFormatedOIB_1">Waldorfski dječji vrtić Trnoružica, OIB 64241099054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Waldorfski dječji vrtić Trnoružica zastupanog po punomoćniku Jasmina Kovačević</item>
    </izvorni_sadrzaj>
    <derivirana_varijabla naziv="DomainObject.Predmet.ProtuStrankaListFormated_1">
      <item>Waldorfski dječji vrtić Trnoružica zastupanog po punomoćniku Jasmina Kovačević</item>
    </derivirana_varijabla>
  </DomainObject.Predmet.ProtuStrankaListFormated>
  <DomainObject.Predmet.ProtuStrankaListFormatedOIB>
    <izvorni_sadrzaj>
      <item>Waldorfski dječji vrtić Trnoružica, OIB 64241099054 zastupanog po punomoćniku Jasmina Kovačević</item>
    </izvorni_sadrzaj>
    <derivirana_varijabla naziv="DomainObject.Predmet.ProtuStrankaListFormatedOIB_1">
      <item>Waldorfski dječji vrtić Trnoružica, OIB 64241099054 zastupanog po punomoćniku Jasmina Kovačević</item>
    </derivirana_varijabla>
  </DomainObject.Predmet.ProtuStrankaListFormatedOIB>
  <DomainObject.Predmet.ProtuStrankaListFormatedWithAdress>
    <izvorni_sadrzaj>
      <item>Waldorfski dječji vrtić Trnoružica, Jordanovac 15, 10000 Zagreb zastupanog po punomoćniku Jasmina Kovačević</item>
    </izvorni_sadrzaj>
    <derivirana_varijabla naziv="DomainObject.Predmet.ProtuStrankaListFormatedWithAdress_1">
      <item>Waldorfski dječji vrtić Trnoružica, Jordanovac 15, 10000 Zagreb zastupanog po punomoćniku Jasmina Kovačević</item>
    </derivirana_varijabla>
  </DomainObject.Predmet.ProtuStrankaListFormatedWithAdress>
  <DomainObject.Predmet.ProtuStrankaListFormatedWithAdressOIB>
    <izvorni_sadrzaj>
      <item>Waldorfski dječji vrtić Trnoružica, OIB 64241099054, Jordanovac 15, 10000 Zagreb zastupanog po punomoćniku Jasmina Kovačević</item>
    </izvorni_sadrzaj>
    <derivirana_varijabla naziv="DomainObject.Predmet.ProtuStrankaListFormatedWithAdressOIB_1">
      <item>Waldorfski dječji vrtić Trnoružica, OIB 64241099054, Jordanovac 15, 10000 Zagreb zastupanog po punomoćniku Jasmina Kovačević</item>
    </derivirana_varijabla>
  </DomainObject.Predmet.ProtuStrankaListFormatedWithAdressOIB>
  <DomainObject.Predmet.ProtuStrankaListNazivFormated>
    <izvorni_sadrzaj>
      <item>Waldorfski dječji vrtić Trnoružica</item>
    </izvorni_sadrzaj>
    <derivirana_varijabla naziv="DomainObject.Predmet.ProtuStrankaListNazivFormated_1">
      <item>Waldorfski dječji vrtić Trnoružica</item>
    </derivirana_varijabla>
  </DomainObject.Predmet.ProtuStrankaListNazivFormated>
  <DomainObject.Predmet.ProtuStrankaListNazivFormatedOIB>
    <izvorni_sadrzaj>
      <item>Waldorfski dječji vrtić Trnoružica, OIB 64241099054</item>
    </izvorni_sadrzaj>
    <derivirana_varijabla naziv="DomainObject.Predmet.ProtuStrankaListNazivFormatedOIB_1">
      <item>Waldorfski dječji vrtić Trnoružica, OIB 64241099054</item>
    </derivirana_varijabla>
  </DomainObject.Predmet.ProtuStrankaListNazivFormatedOIB>
  <DomainObject.Predmet.OstaliListFormated>
    <izvorni_sadrzaj>
      <item>Jasmina Kovačević punomoćnik sudionika u postupku Waldorfski dječji vrtić Trnoružica</item>
    </izvorni_sadrzaj>
    <derivirana_varijabla naziv="DomainObject.Predmet.OstaliListFormated_1">
      <item>Jasmina Kovačević punomoćnik sudionika u postupku Waldorfski dječji vrtić Trnoružica</item>
    </derivirana_varijabla>
  </DomainObject.Predmet.OstaliListFormated>
  <DomainObject.Predmet.OstaliListFormatedOIB>
    <izvorni_sadrzaj>
      <item>Jasmina Kovačević, OIB 61788009320 punomoćnik sudionika u postupku Waldorfski dječji vrtić Trnoružica</item>
    </izvorni_sadrzaj>
    <derivirana_varijabla naziv="DomainObject.Predmet.OstaliListFormatedOIB_1">
      <item>Jasmina Kovačević, OIB 61788009320 punomoćnik sudionika u postupku Waldorfski dječji vrtić Trnoružica</item>
    </derivirana_varijabla>
  </DomainObject.Predmet.OstaliListFormatedOIB>
  <DomainObject.Predmet.OstaliListFormatedWithAdress>
    <izvorni_sadrzaj>
      <item>Jasmina Kovačević, Dr. Franje Tuđmana 13c, 10431 Novaki punomoćnik sudionika u postupku Waldorfski dječji vrtić Trnoružica</item>
    </izvorni_sadrzaj>
    <derivirana_varijabla naziv="DomainObject.Predmet.OstaliListFormatedWithAdress_1">
      <item>Jasmina Kovačević, Dr. Franje Tuđmana 13c, 10431 Novaki punomoćnik sudionika u postupku Waldorfski dječji vrtić Trnoružica</item>
    </derivirana_varijabla>
  </DomainObject.Predmet.OstaliListFormatedWithAdress>
  <DomainObject.Predmet.OstaliListFormatedWithAdressOIB>
    <izvorni_sadrzaj>
      <item>Jasmina Kovačević, OIB 61788009320, Dr. Franje Tuđmana 13c, 10431 Novaki punomoćnik sudionika u postupku Waldorfski dječji vrtić Trnoružica</item>
    </izvorni_sadrzaj>
    <derivirana_varijabla naziv="DomainObject.Predmet.OstaliListFormatedWithAdressOIB_1">
      <item>Jasmina Kovačević, OIB 61788009320, Dr. Franje Tuđmana 13c, 10431 Novaki punomoćnik sudionika u postupku Waldorfski dječji vrtić Trnoružica</item>
    </derivirana_varijabla>
  </DomainObject.Predmet.OstaliListFormatedWithAdressOIB>
  <DomainObject.Predmet.OstaliListNazivFormated>
    <izvorni_sadrzaj>
      <item>Jasmina Kovačević</item>
    </izvorni_sadrzaj>
    <derivirana_varijabla naziv="DomainObject.Predmet.OstaliListNazivFormated_1">
      <item>Jasmina Kovačević</item>
    </derivirana_varijabla>
  </DomainObject.Predmet.OstaliListNazivFormated>
  <DomainObject.Predmet.OstaliListNazivFormatedOIB>
    <izvorni_sadrzaj>
      <item>Jasmina Kovačević, OIB 61788009320</item>
    </izvorni_sadrzaj>
    <derivirana_varijabla naziv="DomainObject.Predmet.OstaliListNazivFormatedOIB_1">
      <item>Jasmina Kovačević, OIB 61788009320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St-1750/2015-6</izvorni_sadrzaj>
    <derivirana_varijabla naziv="DomainObject.PoslovniBrojDokumenta_1">St-1750/2015-6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Waldorfski dječji vrtić Trnoružica</izvorni_sadrzaj>
    <derivirana_varijabla naziv="DomainObject.Predmet.ProtustrankaIDrugi_1">Waldorfski dječji vrtić Trnoružica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Waldorfski dječji vrtić Trnoružica, OIB 64241099054, Jordanovac 15, 10000 Zagreb</izvorni_sadrzaj>
    <derivirana_varijabla naziv="DomainObject.Predmet.ProtustrankaIDrugiAdressOIB_1">Waldorfski dječji vrtić Trnoružica, OIB 64241099054, Jordanovac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2016.</izvorni_sadrzaj>
    <derivirana_varijabla naziv="DomainObject.Predmet.OdlukaRjesenje.DatumDonosenjaOdluke_1">19.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St-1750/2015-6</izvorni_sadrzaj>
    <derivirana_varijabla naziv="DomainObject.Predmet.OdlukaRjesenje.Oznaka_1">St-1750/2015-6</derivirana_varijabla>
  </DomainObject.Predmet.OdlukaRjesenje.Oznaka>
  <DomainObject.Predmet.SudioniciListNaziv>
    <izvorni_sadrzaj>
      <item>FINA Regionalni centar Zagreb</item>
      <item>Waldorfski dječji vrtić Trnoružica</item>
      <item>Jasmina Kovačević</item>
    </izvorni_sadrzaj>
    <derivirana_varijabla naziv="DomainObject.Predmet.SudioniciListNaziv_1">
      <item>FINA Regionalni centar Zagreb</item>
      <item>Waldorfski dječji vrtić Trnoružica</item>
      <item>Jasmina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Waldorfski dječji vrtić Trnoružica, OIB 64241099054, Jordanovac 15,10000 Zagreb</item>
      <item>Jasmina Kovačević, OIB 61788009320, Dr. Franje Tuđmana 13c,10431 Novaki</item>
    </izvorni_sadrzaj>
    <derivirana_varijabla naziv="DomainObject.Predmet.SudioniciListAdressOIB_1">
      <item>FINA Regionalni centar Zagreb, OIB 85821130368, Trg svibanjskih žrtava 1995. 1,10000 Zagreb</item>
      <item>Waldorfski dječji vrtić Trnoružica, OIB 64241099054, Jordanovac 15,10000 Zagreb</item>
      <item>Jasmina Kovačević, OIB 61788009320, Dr. Franje Tuđmana 13c,10431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64241099054</item>
      <item>, OIB 61788009320</item>
    </izvorni_sadrzaj>
    <derivirana_varijabla naziv="DomainObject.Predmet.SudioniciListNazivOIB_1">
      <item>, OIB 85821130368</item>
      <item>, OIB 64241099054</item>
      <item>, OIB 61788009320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1787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2016-04-19T13:29:00Z</dcterms:created>
  <dc:creator>Ivan Turčić</dc:creator>
  <cp:lastModifiedBy>Katica Franjić</cp:lastModifiedBy>
  <cp:lastPrinted>2016-04-22T08:00:00Z</cp:lastPrinted>
  <dcterms:modified xmlns:xsi="http://www.w3.org/2001/XMLSchema-instance" xsi:type="dcterms:W3CDTF">2016-04-22T08:00:00Z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St-1750/2015-6 / Odluka - Rješenje o odbačaju zahtjeva za skraćeni stečajni postupak</vt:lpwstr>
  </prop:property>
  <prop:property name="CC_coloring" pid="5" fmtid="{D5CDD505-2E9C-101B-9397-08002B2CF9AE}">
    <vt:bool>true</vt:bool>
  </prop:property>
</prop:Properties>
</file>