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ddf" w14:paraId="6ec1dd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C3C03">
        <w:rPr>
          <w:rFonts w:hAnsi="Times New Roman" w:ascii="Times New Roman"/>
        </w:rPr>
        <w:t>2053</w:t>
      </w:r>
      <w:r w:rsidR="00BC67D7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2242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C3C03" w:rsidRPr="007C3C03">
        <w:rPr>
          <w:rFonts w:hAnsi="Times New Roman" w:ascii="Times New Roman"/>
        </w:rPr>
        <w:t xml:space="preserve"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DEJ d.o.o. Zagreb, Aleja Lipa 1 B, OIB: 47303087839,  </w:t>
      </w:r>
      <w:r w:rsidR="00224299">
        <w:rPr>
          <w:rFonts w:hAnsi="Times New Roman" w:ascii="Times New Roman"/>
        </w:rPr>
        <w:t>1</w:t>
      </w:r>
      <w:r w:rsidR="00BC67D7">
        <w:rPr>
          <w:rFonts w:hAnsi="Times New Roman" w:ascii="Times New Roman"/>
        </w:rPr>
        <w:t>5</w:t>
      </w:r>
      <w:r w:rsidR="00224299">
        <w:rPr>
          <w:rFonts w:hAnsi="Times New Roman" w:ascii="Times New Roman"/>
        </w:rPr>
        <w:t>. prosinca 2016.,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C3C03" w:rsidRPr="007C3C03">
        <w:rPr>
          <w:rFonts w:hAnsi="Times New Roman" w:ascii="Times New Roman"/>
        </w:rPr>
        <w:t>DEJ d.o.o. Zagreb, Aleja Lipa 1 B, OIB: 47303087839,</w:t>
      </w:r>
      <w:r w:rsidR="007C3C0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7C3C03">
        <w:rPr>
          <w:rFonts w:hAnsi="Times New Roman" w:ascii="Times New Roman"/>
        </w:rPr>
        <w:t>30</w:t>
      </w:r>
      <w:r w:rsidR="00854849">
        <w:rPr>
          <w:rFonts w:hAnsi="Times New Roman" w:ascii="Times New Roman"/>
        </w:rPr>
        <w:t>.</w:t>
      </w:r>
      <w:r w:rsidR="007C3C03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C3C03">
        <w:rPr>
          <w:rFonts w:hAnsi="Times New Roman" w:ascii="Times New Roman"/>
        </w:rPr>
        <w:t>2053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7C3C03">
        <w:rPr>
          <w:rFonts w:hAnsi="Times New Roman" w:ascii="Times New Roman"/>
        </w:rPr>
        <w:t>30</w:t>
      </w:r>
      <w:r>
        <w:rPr>
          <w:rFonts w:hAnsi="Times New Roman" w:ascii="Times New Roman"/>
        </w:rPr>
        <w:t>.</w:t>
      </w:r>
      <w:r w:rsidR="007C3C03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C96032" w:rsidR="002C0F9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06F70">
        <w:rPr>
          <w:rFonts w:hAnsi="Times New Roman" w:ascii="Times New Roman"/>
        </w:rPr>
        <w:t>1</w:t>
      </w:r>
      <w:r w:rsidR="007F288A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B06F70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96032">
        <w:rPr>
          <w:rFonts w:hAnsi="Times New Roman" w:ascii="Times New Roman"/>
        </w:rPr>
        <w:t>, v.r.</w:t>
      </w:r>
    </w:p>
    <w:p w:rsidRDefault="00C96032" w:rsidP="00B87AEB" w:rsidR="00C96032">
      <w:pPr>
        <w:jc w:val="right"/>
        <w:rPr>
          <w:rFonts w:hAnsi="Times New Roman" w:ascii="Times New Roman"/>
        </w:rPr>
      </w:pPr>
    </w:p>
    <w:p w:rsidRDefault="00C96032" w:rsidP="00B87AEB" w:rsidR="00C960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96032" w:rsidP="00B87AEB" w:rsidR="00C960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96032" w:rsidP="00B87AEB" w:rsidR="00C960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D61063" w:rsidP="001725CA" w:rsidR="00D6106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54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2F49A3">
      <w:rPr>
        <w:rFonts w:hAnsi="Times New Roman" w:ascii="Times New Roman"/>
      </w:rPr>
      <w:t>2053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1F6BC0"/>
    <w:rsid w:val="00224299"/>
    <w:rsid w:val="00246CE1"/>
    <w:rsid w:val="00251887"/>
    <w:rsid w:val="002539F0"/>
    <w:rsid w:val="00267D56"/>
    <w:rsid w:val="002910CA"/>
    <w:rsid w:val="002C0F99"/>
    <w:rsid w:val="002E4C78"/>
    <w:rsid w:val="002F49A3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5B1549"/>
    <w:rsid w:val="00665D5F"/>
    <w:rsid w:val="006A451A"/>
    <w:rsid w:val="007035B4"/>
    <w:rsid w:val="00721910"/>
    <w:rsid w:val="0077109B"/>
    <w:rsid w:val="0077415B"/>
    <w:rsid w:val="007C3C03"/>
    <w:rsid w:val="007F288A"/>
    <w:rsid w:val="007F5D44"/>
    <w:rsid w:val="00800A42"/>
    <w:rsid w:val="00816D8A"/>
    <w:rsid w:val="00821309"/>
    <w:rsid w:val="008236ED"/>
    <w:rsid w:val="0084638C"/>
    <w:rsid w:val="00854849"/>
    <w:rsid w:val="0086390A"/>
    <w:rsid w:val="008D18B2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06F70"/>
    <w:rsid w:val="00B258E3"/>
    <w:rsid w:val="00B468DD"/>
    <w:rsid w:val="00B46CF5"/>
    <w:rsid w:val="00B87AEB"/>
    <w:rsid w:val="00B94D70"/>
    <w:rsid w:val="00B969B8"/>
    <w:rsid w:val="00BC41A7"/>
    <w:rsid w:val="00BC580B"/>
    <w:rsid w:val="00BC5CEC"/>
    <w:rsid w:val="00BC67D7"/>
    <w:rsid w:val="00BD20AE"/>
    <w:rsid w:val="00C3624C"/>
    <w:rsid w:val="00C61AAD"/>
    <w:rsid w:val="00C96032"/>
    <w:rsid w:val="00CA4F2A"/>
    <w:rsid w:val="00CF7AB9"/>
    <w:rsid w:val="00D301E4"/>
    <w:rsid w:val="00D61063"/>
    <w:rsid w:val="00D83115"/>
    <w:rsid w:val="00DC30D9"/>
    <w:rsid w:val="00DE5A25"/>
    <w:rsid w:val="00E00E55"/>
    <w:rsid w:val="00EB25E7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0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0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B0C57-B3E8-4F2F-B75D-05B73735A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1850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2016-12-15T09:40:00Z</dcterms:created>
  <dc:creator>Vesna Fundurulić Perišin</dc:creator>
  <cp:lastModifiedBy>Žana Livaja</cp:lastModifiedBy>
  <cp:lastPrinted>2016-12-13T10:56:00Z</cp:lastPrinted>
  <dcterms:modified xmlns:xsi="http://www.w3.org/2001/XMLSchema-instance" xsi:type="dcterms:W3CDTF">2016-12-15T13:08:00Z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