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32c1" w14:paraId="7fa32c1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CE0425" w:rsidR="00C6342D" w:rsidRPr="00895908">
      <w:pPr>
        <w:ind w:left="5040"/>
        <w:jc w:val="right"/>
        <w:rPr>
          <w:b/>
        </w:rPr>
      </w:pPr>
    </w:p>
    <w:p w:rsidRDefault="00F42260" w:rsidP="00AC36B8" w:rsidR="00F42260" w:rsidRPr="00F42260">
      <w:pPr>
        <w:ind w:firstLine="360"/>
        <w:jc w:val="right"/>
        <w:rPr>
          <w:b/>
        </w:rPr>
      </w:pPr>
      <w:r w:rsidRPr="00F42260">
        <w:rPr>
          <w:b/>
        </w:rPr>
        <w:t xml:space="preserve">LJUBOMIR LJUBIĆ, Knin, </w:t>
      </w:r>
    </w:p>
    <w:p w:rsidRDefault="00F42260" w:rsidP="00AC36B8" w:rsidR="00EC3A14" w:rsidRPr="00F42260">
      <w:pPr>
        <w:ind w:firstLine="360"/>
        <w:jc w:val="right"/>
        <w:rPr>
          <w:b/>
        </w:rPr>
      </w:pPr>
      <w:r w:rsidRPr="00F42260">
        <w:rPr>
          <w:b/>
        </w:rPr>
        <w:t>Augusta Tina Ujevića 8</w:t>
      </w:r>
    </w:p>
    <w:p w:rsidRDefault="00F42260" w:rsidP="00AC36B8" w:rsidR="00F42260" w:rsidRPr="00F42260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F5597F">
        <w:t>5</w:t>
      </w:r>
      <w:r w:rsidR="00EC3A14">
        <w:t>6</w:t>
      </w:r>
      <w:r w:rsidR="00C31F32">
        <w:t>/16-4</w:t>
      </w:r>
      <w:r w:rsidR="001A7D41">
        <w:t xml:space="preserve"> </w:t>
      </w:r>
      <w:r w:rsidRPr="00B0613D">
        <w:t xml:space="preserve">od </w:t>
      </w:r>
      <w:r w:rsidR="007D1522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EC3A14">
        <w:t>AQUATOR d.o.o., Kistanje, Ivoševci bb, OIB:16257308534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7D1522" w:rsidP="007D1522" w:rsidR="007D1522">
      <w:pPr>
        <w:ind w:firstLine="360"/>
        <w:jc w:val="both"/>
      </w:pPr>
      <w:r>
        <w:t xml:space="preserve">Ročište radi utvrđivanja pretpostavki za otvaranje stečajnog postupka određeno je kod ovog suda za dan </w:t>
      </w:r>
      <w:r>
        <w:rPr>
          <w:bCs/>
        </w:rPr>
        <w:t>25. travnja 2016. u 11,20 sati</w:t>
      </w:r>
      <w:r>
        <w:t>, sudnica br. 14/I, pa Vas stoga pozivamo na ročište.</w:t>
      </w:r>
    </w:p>
    <w:p w:rsidRDefault="007D1522" w:rsidP="007D1522" w:rsidR="007D1522">
      <w:pPr>
        <w:jc w:val="both"/>
      </w:pPr>
    </w:p>
    <w:p w:rsidRDefault="007D1522" w:rsidP="007D1522" w:rsidR="007D152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kod ovog suda za dan </w:t>
      </w:r>
      <w:r>
        <w:rPr>
          <w:bCs/>
        </w:rPr>
        <w:t>25. travnja 2016. u 11,30 sati</w:t>
      </w:r>
      <w:r>
        <w:t>, sudnica br. 14/I, 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7D1522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F5597F">
      <w:t>35</w:t>
    </w:r>
    <w:r w:rsidR="00EC3A14">
      <w:t>6</w:t>
    </w:r>
    <w:r w:rsidR="00F42260">
      <w:t>/16-7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D1522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527B9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0C5A"/>
    <w:rsid w:val="00B9388D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C3A14"/>
    <w:rsid w:val="00ED01D6"/>
    <w:rsid w:val="00ED32D7"/>
    <w:rsid w:val="00EF21CE"/>
    <w:rsid w:val="00F2122B"/>
    <w:rsid w:val="00F275CA"/>
    <w:rsid w:val="00F42260"/>
    <w:rsid w:val="00F43762"/>
    <w:rsid w:val="00F5597F"/>
    <w:rsid w:val="00F60BE0"/>
    <w:rsid w:val="00F64631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64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6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63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63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63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64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6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63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6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6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624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AQUATOR, društvo s ograničenom odgovornošću za proizvodnju pitke vode i trgovinu</izvorni_sadrzaj>
    <derivirana_varijabla naziv="DomainObject.Predmet.ProtustrankaFormated_1">  AQUATOR, društvo s ograničenom odgovornošću za proizvodnju pitke vode i trgovinu</derivirana_varijabla>
  </DomainObject.Predmet.ProtustrankaFormated>
  <DomainObject.Predmet.ProtustrankaFormatedOIB>
    <izvorni_sadrzaj>  AQUATOR, društvo s ograničenom odgovornošću za proizvodnju pitke vode i trgovinu, OIB 16257308534</izvorni_sadrzaj>
    <derivirana_varijabla naziv="DomainObject.Predmet.ProtustrankaFormatedOIB_1">  AQUATOR, društvo s ograničenom odgovornošću za proizvodnju pitke vode i trgovinu, OIB 16257308534</derivirana_varijabla>
  </DomainObject.Predmet.ProtustrankaFormatedOIB>
  <DomainObject.Predmet.ProtustrankaFormatedWithAdress>
    <izvorni_sadrzaj> AQUATOR, društvo s ograničenom odgovornošću za proizvodnju pitke vode i trgovinu, Ivoševci bb, 22300 Kistanje</izvorni_sadrzaj>
    <derivirana_varijabla naziv="DomainObject.Predmet.ProtustrankaFormatedWithAdress_1"> AQUATOR, društvo s ograničenom odgovornošću za proizvodnju pitke vode i trgovinu, Ivoševci bb, 22300 Kistanje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</izvorni_sadrzaj>
    <derivirana_varijabla naziv="DomainObject.Predmet.ProtustrankaFormatedWithAdressOIB_1"> AQUATOR, društvo s ograničenom odgovornošću za proizvodnju pitke vode i trgovinu, OIB 16257308534, Ivoševci bb, 22300 Kistanje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</item>
    </izvorni_sadrzaj>
    <derivirana_varijabla naziv="DomainObject.Predmet.ProtuStrankaListFormated_1">
      <item>AQUATOR, društvo s ograničenom odgovornošću za proizvodnju pitke vode i trgovinu</item>
    </derivirana_varijabla>
  </DomainObject.Predmet.ProtuStrankaListFormated>
  <DomainObject.Predmet.ProtuStrankaListFormatedOIB>
    <izvorni_sadrzaj>
      <item>AQUATOR, društvo s ograničenom odgovornošću za proizvodnju pitke vode i trgovinu, OIB 16257308534</item>
    </izvorni_sadrzaj>
    <derivirana_varijabla naziv="DomainObject.Predmet.ProtuStrankaListFormatedOIB_1">
      <item>AQUATOR, društvo s ograničenom odgovornošću za proizvodnju pitke vode i trgovinu, OIB 16257308534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</item>
    </izvorni_sadrzaj>
    <derivirana_varijabla naziv="DomainObject.Predmet.ProtuStrankaListFormatedWithAdress_1">
      <item>AQUATOR, društvo s ograničenom odgovornošću za proizvodnju pitke vode i trgovinu, Ivoševci bb, 22300 Kistanje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</item>
    </izvorni_sadrzaj>
    <derivirana_varijabla naziv="DomainObject.Predmet.ProtuStrankaListFormatedWithAdressOIB_1">
      <item>AQUATOR, društvo s ograničenom odgovornošću za proizvodnju pitke vode i trgovinu, OIB 16257308534, Ivoševci bb, 22300 Kistanje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</izvorni_sadrzaj>
    <derivirana_varijabla naziv="DomainObject.Predmet.SudioniciListNaziv_1">
      <item>FINA -  Podružnica Šibenik</item>
      <item>AQUATOR, društvo s ograničenom odgovornošću za proizvodnju pitke vode i trgovinu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</izvorni_sadrzaj>
    <derivirana_varijabla naziv="DomainObject.Predmet.SudioniciListNazivOIB_1">
      <item>, OIB 85821130368</item>
      <item>, OIB 16257308534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82569B-F73A-4FC7-AB16-EE7B5796A5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795</properties:Characters>
  <properties:Lines>39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2016-03-16T12:34:00Z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2016-04-01T06:07:00Z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