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d86d" w14:paraId="ac6d86d" w:rsidRDefault="00613E4A" w:rsidP="00613E4A" w:rsidR="00613E4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E4A" w:rsidP="00613E4A" w:rsidR="00613E4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13E4A" w:rsidP="00613E4A" w:rsidR="00613E4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13E4A" w:rsidP="00613E4A" w:rsidR="00613E4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13E4A" w:rsidP="00613E4A" w:rsidR="00613E4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13E4A" w:rsidP="00613E4A" w:rsidR="00613E4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13E4A" w:rsidP="00613E4A" w:rsidR="00613E4A" w:rsidRPr="005D578C">
      <w:pPr>
        <w:jc w:val="center"/>
        <w:rPr>
          <w:rFonts w:cs="Times New Roman" w:eastAsia="Times New Roman"/>
          <w:szCs w:val="24"/>
        </w:rPr>
      </w:pPr>
    </w:p>
    <w:p w:rsidRDefault="00613E4A" w:rsidP="00613E4A" w:rsidR="00613E4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13E4A" w:rsidP="00613E4A" w:rsidR="00613E4A" w:rsidRPr="005D578C">
      <w:pPr>
        <w:rPr>
          <w:rFonts w:cs="Times New Roman" w:eastAsia="Times New Roman"/>
          <w:szCs w:val="24"/>
        </w:rPr>
      </w:pPr>
    </w:p>
    <w:p w:rsidRDefault="00613E4A" w:rsidP="00613E4A" w:rsidR="00613E4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COMPUTER ART d. o. o. Umag, Augustina Vivode 2, OIB 62817791272, MBS 040095171,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18. veljače 2016.</w:t>
      </w:r>
    </w:p>
    <w:p w:rsidRDefault="00613E4A" w:rsidP="00613E4A" w:rsidR="00613E4A" w:rsidRPr="005D578C">
      <w:pPr>
        <w:rPr>
          <w:rFonts w:cs="Times New Roman" w:eastAsia="Times New Roman"/>
          <w:szCs w:val="24"/>
        </w:rPr>
      </w:pPr>
    </w:p>
    <w:p w:rsidRDefault="00613E4A" w:rsidP="00613E4A" w:rsidR="00613E4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13E4A" w:rsidP="00613E4A" w:rsidR="00613E4A" w:rsidRPr="005D578C">
      <w:pPr>
        <w:rPr>
          <w:rFonts w:cs="Times New Roman" w:eastAsia="Times New Roman"/>
          <w:szCs w:val="24"/>
        </w:rPr>
      </w:pPr>
    </w:p>
    <w:p w:rsidRDefault="00613E4A" w:rsidP="00613E4A" w:rsidR="00613E4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COMPUTER ART d. o. o. Umag, Augustina Vivode 2, OIB 62817791272, MBS 040095171,</w:t>
      </w:r>
      <w:r w:rsidRPr="005D578C">
        <w:rPr>
          <w:rFonts w:cs="Times New Roman" w:eastAsia="Times New Roman"/>
          <w:szCs w:val="24"/>
        </w:rPr>
        <w:t xml:space="preserve"> s danom </w:t>
      </w:r>
      <w:r w:rsidR="00BF3E7E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09,00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613E4A" w:rsidP="00613E4A" w:rsidR="00613E4A" w:rsidRPr="005D578C">
      <w:pPr>
        <w:rPr>
          <w:rFonts w:cs="Times New Roman" w:eastAsia="Times New Roman"/>
          <w:szCs w:val="24"/>
        </w:rPr>
      </w:pPr>
    </w:p>
    <w:p w:rsidRDefault="00613E4A" w:rsidP="00613E4A" w:rsidR="00613E4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6, OIB 58474163165.</w:t>
      </w:r>
    </w:p>
    <w:p w:rsidRDefault="00613E4A" w:rsidP="00613E4A" w:rsidR="00613E4A">
      <w:pPr>
        <w:ind w:firstLine="708"/>
        <w:rPr>
          <w:rFonts w:cs="Times New Roman" w:eastAsia="Times New Roman"/>
          <w:szCs w:val="20"/>
        </w:rPr>
      </w:pPr>
    </w:p>
    <w:p w:rsidRDefault="00613E4A" w:rsidP="00613E4A" w:rsidR="00613E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COMPUTER ART d. o. o. Umag, Augustina Vivode 2, OIB 62817791272, MBS 040095171.</w:t>
      </w:r>
    </w:p>
    <w:p w:rsidRDefault="00613E4A" w:rsidP="00613E4A" w:rsidR="00613E4A">
      <w:pPr>
        <w:rPr>
          <w:rFonts w:cs="Times New Roman" w:eastAsia="Times New Roman"/>
          <w:szCs w:val="24"/>
        </w:rPr>
      </w:pPr>
    </w:p>
    <w:p w:rsidRDefault="00613E4A" w:rsidP="00613E4A" w:rsidR="00613E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COMPUTER ART d. o. o. Umag, Augustina Vivode 2, OIB 62817791272, MBS 040095171.</w:t>
      </w:r>
    </w:p>
    <w:p w:rsidRDefault="00613E4A" w:rsidP="00613E4A" w:rsidR="00613E4A">
      <w:pPr>
        <w:rPr>
          <w:rFonts w:cs="Times New Roman" w:eastAsia="Times New Roman"/>
          <w:szCs w:val="24"/>
        </w:rPr>
      </w:pPr>
    </w:p>
    <w:p w:rsidRDefault="00613E4A" w:rsidP="00613E4A" w:rsidR="00613E4A" w:rsidRPr="005D578C">
      <w:pPr>
        <w:rPr>
          <w:rFonts w:cs="Times New Roman" w:eastAsia="Times New Roman"/>
          <w:szCs w:val="24"/>
        </w:rPr>
      </w:pPr>
    </w:p>
    <w:p w:rsidRDefault="00613E4A" w:rsidP="00613E4A" w:rsidR="00613E4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13E4A" w:rsidP="00613E4A" w:rsidR="00613E4A">
      <w:pPr>
        <w:ind w:firstLine="708"/>
        <w:rPr>
          <w:rFonts w:cs="Times New Roman" w:eastAsia="Times New Roman"/>
          <w:szCs w:val="24"/>
        </w:rPr>
      </w:pPr>
    </w:p>
    <w:p w:rsidRDefault="00613E4A" w:rsidP="00613E4A" w:rsidR="00613E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COMPUTER ART d. o. o. Umag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St-504/2015-3 od 3.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St-504/2015-4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13E4A" w:rsidP="00613E4A" w:rsidR="00613E4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13E4A" w:rsidP="00613E4A" w:rsidR="00613E4A" w:rsidRPr="005D578C">
      <w:pPr>
        <w:rPr>
          <w:rFonts w:cs="Times New Roman" w:eastAsia="Times New Roman"/>
          <w:szCs w:val="24"/>
        </w:rPr>
      </w:pPr>
    </w:p>
    <w:p w:rsidRDefault="00613E4A" w:rsidP="00613E4A" w:rsidR="00613E4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13E4A" w:rsidP="00613E4A" w:rsidR="00613E4A" w:rsidRPr="005D578C">
      <w:pPr>
        <w:jc w:val="center"/>
        <w:rPr>
          <w:rFonts w:cs="Times New Roman" w:eastAsia="Times New Roman"/>
          <w:szCs w:val="24"/>
        </w:rPr>
      </w:pPr>
    </w:p>
    <w:p w:rsidRDefault="00613E4A" w:rsidP="00613E4A" w:rsidR="00613E4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13E4A" w:rsidP="00613E4A" w:rsidR="00613E4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BF3E7E">
        <w:rPr>
          <w:rFonts w:cs="Times New Roman" w:eastAsia="Times New Roman"/>
          <w:szCs w:val="24"/>
        </w:rPr>
        <w:t>, v. r.</w:t>
      </w:r>
    </w:p>
    <w:p w:rsidRDefault="00613E4A" w:rsidP="00613E4A" w:rsidR="00613E4A">
      <w:pPr>
        <w:jc w:val="left"/>
        <w:rPr>
          <w:rFonts w:cs="Times New Roman" w:eastAsia="Times New Roman"/>
          <w:szCs w:val="24"/>
        </w:rPr>
      </w:pPr>
    </w:p>
    <w:p w:rsidRDefault="00613E4A" w:rsidP="00613E4A" w:rsidR="00613E4A" w:rsidRPr="005D578C">
      <w:pPr>
        <w:jc w:val="left"/>
        <w:rPr>
          <w:rFonts w:cs="Times New Roman" w:eastAsia="Times New Roman"/>
          <w:szCs w:val="24"/>
        </w:rPr>
      </w:pPr>
    </w:p>
    <w:p w:rsidRDefault="00613E4A" w:rsidP="00613E4A" w:rsidR="00613E4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13E4A" w:rsidP="00613E4A" w:rsidR="00613E4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13E4A" w:rsidP="00613E4A" w:rsidR="00613E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13E4A" w:rsidP="00613E4A" w:rsidR="00613E4A">
      <w:pPr>
        <w:rPr>
          <w:rFonts w:cs="Times New Roman" w:eastAsia="Times New Roman"/>
          <w:szCs w:val="24"/>
        </w:rPr>
      </w:pPr>
    </w:p>
    <w:p w:rsidRDefault="00613E4A" w:rsidP="00613E4A" w:rsidR="00613E4A" w:rsidRPr="005D578C">
      <w:pPr>
        <w:rPr>
          <w:rFonts w:cs="Times New Roman" w:eastAsia="Times New Roman"/>
          <w:szCs w:val="24"/>
        </w:rPr>
      </w:pPr>
    </w:p>
    <w:p w:rsidRDefault="00613E4A" w:rsidP="00613E4A" w:rsidR="00613E4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13E4A" w:rsidP="00613E4A" w:rsidR="00613E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13E4A" w:rsidP="00613E4A" w:rsidR="00613E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COMPUTER ART d. o. o. Umag, Augustina Vivode 2, </w:t>
      </w:r>
    </w:p>
    <w:p w:rsidRDefault="00613E4A" w:rsidP="00613E4A" w:rsidR="00613E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Stanko Banić, Umag, Augustina Vivode 2,</w:t>
      </w:r>
    </w:p>
    <w:p w:rsidRDefault="00613E4A" w:rsidP="00613E4A" w:rsidR="00613E4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613E4A" w:rsidP="00613E4A" w:rsidR="00613E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13E4A" w:rsidP="00613E4A" w:rsidR="00613E4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6,</w:t>
      </w:r>
    </w:p>
    <w:p w:rsidRDefault="00613E4A" w:rsidP="00613E4A" w:rsidR="00613E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13E4A" w:rsidP="00613E4A" w:rsidR="00613E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13E4A" w:rsidP="00613E4A" w:rsidR="00613E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13E4A" w:rsidP="00613E4A" w:rsidR="00613E4A"/>
    <w:p w:rsidRDefault="00613E4A" w:rsidP="00613E4A" w:rsidR="00613E4A"/>
    <w:p w:rsidRDefault="00613E4A" w:rsidP="00613E4A" w:rsidR="00613E4A"/>
    <w:p w:rsidRDefault="004F5027" w:rsidR="004F5027"/>
    <w:sectPr w:rsidSect="00613E4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E4A" w:rsidP="00613E4A" w:rsidR="00613E4A">
      <w:r>
        <w:separator/>
      </w:r>
    </w:p>
  </w:endnote>
  <w:endnote w:id="0" w:type="continuationSeparator">
    <w:p w:rsidRDefault="00613E4A" w:rsidP="00613E4A" w:rsidR="00613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E4A" w:rsidP="00613E4A" w:rsidR="00613E4A">
      <w:r>
        <w:separator/>
      </w:r>
    </w:p>
  </w:footnote>
  <w:footnote w:id="0" w:type="continuationSeparator">
    <w:p w:rsidRDefault="00613E4A" w:rsidP="00613E4A" w:rsidR="00613E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E4A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33FF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St-504/2015-5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E4A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St-504/2015-5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197"/>
    <w:rsid w:val="00133FF7"/>
    <w:rsid w:val="004F5027"/>
    <w:rsid w:val="00511197"/>
    <w:rsid w:val="00613E4A"/>
    <w:rsid w:val="00BF3E7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E4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3E4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13E4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E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E4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3E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3E4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FF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33FF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33F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33F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E4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3E4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13E4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E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E4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3E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3E4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FF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3FF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3F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3F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St-504/2015</izvorni_sadrzaj>
    <derivirana_varijabla naziv="DomainObject.Predmet.OznakaBroj_1">St-504/2015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COMPUTER ART d. o. o. UMAG</izvorni_sadrzaj>
    <derivirana_varijabla naziv="DomainObject.Predmet.ProtustrankaFormated_1">  COMPUTER ART d. o. o. UMAG</derivirana_varijabla>
  </DomainObject.Predmet.ProtustrankaFormated>
  <DomainObject.Predmet.ProtustrankaFormatedOIB>
    <izvorni_sadrzaj>  COMPUTER ART d. o. o. UMAG, OIB 62817791272</izvorni_sadrzaj>
    <derivirana_varijabla naziv="DomainObject.Predmet.ProtustrankaFormatedOIB_1">  COMPUTER ART d. o. o. UMAG, OIB 62817791272</derivirana_varijabla>
  </DomainObject.Predmet.ProtustrankaFormatedOIB>
  <DomainObject.Predmet.ProtustrankaFormatedWithAdress>
    <izvorni_sadrzaj> COMPUTER ART d. o. o. UMAG, Augustina Vivode 2, 52470 Umag</izvorni_sadrzaj>
    <derivirana_varijabla naziv="DomainObject.Predmet.ProtustrankaFormatedWithAdress_1"> COMPUTER ART d. o. o. UMAG, Augustina Vivode 2, 52470 Umag</derivirana_varijabla>
  </DomainObject.Predmet.ProtustrankaFormatedWithAdress>
  <DomainObject.Predmet.ProtustrankaFormatedWithAdressOIB>
    <izvorni_sadrzaj> COMPUTER ART d. o. o. UMAG, OIB 62817791272, Augustina Vivode 2, 52470 Umag</izvorni_sadrzaj>
    <derivirana_varijabla naziv="DomainObject.Predmet.ProtustrankaFormatedWithAdressOIB_1"> COMPUTER ART d. o. o. UMAG, OIB 62817791272, Augustina Vivode 2, 52470 Umag</derivirana_varijabla>
  </DomainObject.Predmet.ProtustrankaFormatedWithAdressOIB>
  <DomainObject.Predmet.ProtustrankaWithAdress>
    <izvorni_sadrzaj>COMPUTER ART d. o. o. UMAG Augustina Vivode 2, 52470 Umag</izvorni_sadrzaj>
    <derivirana_varijabla naziv="DomainObject.Predmet.ProtustrankaWithAdress_1">COMPUTER ART d. o. o. UMAG Augustina Vivode 2, 52470 Umag</derivirana_varijabla>
  </DomainObject.Predmet.ProtustrankaWithAdress>
  <DomainObject.Predmet.ProtustrankaWithAdressOIB>
    <izvorni_sadrzaj>COMPUTER ART d. o. o. UMAG, OIB 62817791272, Augustina Vivode 2, 52470 Umag</izvorni_sadrzaj>
    <derivirana_varijabla naziv="DomainObject.Predmet.ProtustrankaWithAdressOIB_1">COMPUTER ART d. o. o. UMAG, OIB 62817791272, Augustina Vivode 2, 52470 Umag</derivirana_varijabla>
  </DomainObject.Predmet.ProtustrankaWithAdressOIB>
  <DomainObject.Predmet.ProtustrankaNazivFormated>
    <izvorni_sadrzaj>COMPUTER ART d. o. o. UMAG</izvorni_sadrzaj>
    <derivirana_varijabla naziv="DomainObject.Predmet.ProtustrankaNazivFormated_1">COMPUTER ART d. o. o. UMAG</derivirana_varijabla>
  </DomainObject.Predmet.ProtustrankaNazivFormated>
  <DomainObject.Predmet.ProtustrankaNazivFormatedOIB>
    <izvorni_sadrzaj>COMPUTER ART d. o. o. UMAG, OIB 62817791272</izvorni_sadrzaj>
    <derivirana_varijabla naziv="DomainObject.Predmet.ProtustrankaNazivFormatedOIB_1">COMPUTER ART d. o. o. UMAG, OIB 62817791272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22010.04</izvorni_sadrzaj>
    <derivirana_varijabla naziv="DomainObject.Predmet.TrenutnaVrijednost_1">22010.04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COMPUTER ART d. o. o. UMAG</item>
    </izvorni_sadrzaj>
    <derivirana_varijabla naziv="DomainObject.Predmet.ProtuStrankaListFormated_1">
      <item>COMPUTER ART d. o. o. UMAG</item>
    </derivirana_varijabla>
  </DomainObject.Predmet.ProtuStrankaListFormated>
  <DomainObject.Predmet.ProtuStrankaListFormatedOIB>
    <izvorni_sadrzaj>
      <item>COMPUTER ART d. o. o. UMAG, OIB 62817791272</item>
    </izvorni_sadrzaj>
    <derivirana_varijabla naziv="DomainObject.Predmet.ProtuStrankaListFormatedOIB_1">
      <item>COMPUTER ART d. o. o. UMAG, OIB 62817791272</item>
    </derivirana_varijabla>
  </DomainObject.Predmet.ProtuStrankaListFormatedOIB>
  <DomainObject.Predmet.ProtuStrankaListFormatedWithAdress>
    <izvorni_sadrzaj>
      <item>COMPUTER ART d. o. o. UMAG, Augustina Vivode 2, 52470 Umag</item>
    </izvorni_sadrzaj>
    <derivirana_varijabla naziv="DomainObject.Predmet.ProtuStrankaListFormatedWithAdress_1">
      <item>COMPUTER ART d. o. o. UMAG, Augustina Vivode 2, 52470 Umag</item>
    </derivirana_varijabla>
  </DomainObject.Predmet.ProtuStrankaListFormatedWithAdress>
  <DomainObject.Predmet.ProtuStrankaListFormatedWithAdressOIB>
    <izvorni_sadrzaj>
      <item>COMPUTER ART d. o. o. UMAG, OIB 62817791272, Augustina Vivode 2, 52470 Umag</item>
    </izvorni_sadrzaj>
    <derivirana_varijabla naziv="DomainObject.Predmet.ProtuStrankaListFormatedWithAdressOIB_1">
      <item>COMPUTER ART d. o. o. UMAG, OIB 62817791272, Augustina Vivode 2, 52470 Umag</item>
    </derivirana_varijabla>
  </DomainObject.Predmet.ProtuStrankaListFormatedWithAdressOIB>
  <DomainObject.Predmet.ProtuStrankaListNazivFormated>
    <izvorni_sadrzaj>
      <item>COMPUTER ART d. o. o. UMAG</item>
    </izvorni_sadrzaj>
    <derivirana_varijabla naziv="DomainObject.Predmet.ProtuStrankaListNazivFormated_1">
      <item>COMPUTER ART d. o. o. UMAG</item>
    </derivirana_varijabla>
  </DomainObject.Predmet.ProtuStrankaListNazivFormated>
  <DomainObject.Predmet.ProtuStrankaListNazivFormatedOIB>
    <izvorni_sadrzaj>
      <item>COMPUTER ART d. o. o. UMAG, OIB 62817791272</item>
    </izvorni_sadrzaj>
    <derivirana_varijabla naziv="DomainObject.Predmet.ProtuStrankaListNazivFormatedOIB_1">
      <item>COMPUTER ART d. o. o. UMAG, OIB 62817791272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COMPUTER ART d. o. o. UMAG</izvorni_sadrzaj>
    <derivirana_varijabla naziv="DomainObject.Predmet.ProtustrankaIDrugi_1">COMPUTER ART d. o. 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COMPUTER ART d. o. o. UMAG, OIB 62817791272, Augustina Vivode 2, 52470 Umag</izvorni_sadrzaj>
    <derivirana_varijabla naziv="DomainObject.Predmet.ProtustrankaIDrugiAdressOIB_1">COMPUTER ART d. o. o. UMAG, OIB 62817791272, Augustina Vivode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COMPUTER ART d. o. o. UMAG</item>
    </izvorni_sadrzaj>
    <derivirana_varijabla naziv="DomainObject.Predmet.SudioniciListNaziv_1">
      <item>FINANCIJSKA AGENCIJA, RC RIJEKA, PODRUŽNICA PULA, PULA</item>
      <item>COMPUTER ART d. o. 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COMPUTER ART d. o. o. UMAG, OIB 62817791272, Augustina Vivode 2,52470 Umag</item>
    </izvorni_sadrzaj>
    <derivirana_varijabla naziv="DomainObject.Predmet.SudioniciListAdressOIB_1">
      <item>FINANCIJSKA AGENCIJA, RC RIJEKA, PODRUŽNICA PULA, PULA, OIB 85821130368, Ulica grada Vukovara 70,Zagreb</item>
      <item>COMPUTER ART d. o. o. UMAG, OIB 62817791272, Augustina Vivode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62817791272</item>
    </izvorni_sadrzaj>
    <derivirana_varijabla naziv="DomainObject.Predmet.SudioniciListNazivOIB_1">
      <item>, OIB 85821130368</item>
      <item>, OIB 62817791272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3185</properties:Characters>
  <properties:Lines>81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2016-02-18T07:28:00Z</dcterms:created>
  <dc:creator>Mihaela Kaligari</dc:creator>
  <dc:description/>
  <cp:keywords/>
  <cp:lastModifiedBy>Mihaela Kaligari</cp:lastModifiedBy>
  <cp:lastPrinted>2016-02-18T07:39:00Z</cp:lastPrinted>
  <dcterms:modified xmlns:xsi="http://www.w3.org/2001/XMLSchema-instance" xsi:type="dcterms:W3CDTF">2016-02-18T07:53:00Z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