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5a3a" w14:paraId="c565a3a" w:rsidRDefault="003B0489" w:rsidP="003B0489" w:rsidR="003B0489" w:rsidRPr="00E1207A">
      <w:pPr>
        <w15:collapsed w:val="false"/>
      </w:pPr>
      <w:bookmarkStart w:name="_GoBack" w:id="0"/>
      <w:bookmarkEnd w:id="0"/>
      <w:r>
        <w:rPr>
          <w:noProof/>
        </w:rPr>
        <w:t xml:space="preserve">    </w:t>
      </w:r>
      <w:r w:rsidRPr="00E1207A">
        <w:rPr>
          <w:noProof/>
        </w:rPr>
        <w:t xml:space="preserve">             </w:t>
      </w:r>
      <w:r>
        <w:rPr>
          <w:noProof/>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3B0489" w:rsidP="003B0489" w:rsidR="003B0489">
      <w:pPr>
        <w:pStyle w:val="Naslov1"/>
        <w:jc w:val="both"/>
      </w:pPr>
    </w:p>
    <w:p w:rsidRDefault="003B0489" w:rsidP="003B0489" w:rsidR="003B0489">
      <w:pPr>
        <w:pStyle w:val="Naslov1"/>
        <w:jc w:val="both"/>
      </w:pPr>
      <w:r>
        <w:t xml:space="preserve">  REPUBLIKA HRVATSKA</w:t>
      </w:r>
    </w:p>
    <w:p w:rsidRDefault="003B0489" w:rsidP="003B0489" w:rsidR="003B0489" w:rsidRPr="001D0D3B">
      <w:pPr>
        <w:jc w:val="both"/>
        <w:rPr>
          <w:b/>
          <w:szCs w:val="20"/>
        </w:rPr>
      </w:pPr>
      <w:r w:rsidRPr="00A61DD3">
        <w:rPr>
          <w:b/>
          <w:lang w:val="en-AU"/>
        </w:rPr>
        <w:t xml:space="preserve">TRGOVAČKI SUD U SPLITU </w:t>
      </w:r>
      <w:r w:rsidRPr="00A61DD3">
        <w:rPr>
          <w:lang w:val="en-AU"/>
        </w:rPr>
        <w:t xml:space="preserve">            </w:t>
      </w:r>
      <w:r w:rsidRPr="00A61DD3">
        <w:rPr>
          <w:lang w:val="en-AU"/>
        </w:rPr>
        <w:tab/>
      </w:r>
      <w:r w:rsidRPr="00A61DD3">
        <w:rPr>
          <w:lang w:val="en-AU"/>
        </w:rPr>
        <w:tab/>
      </w:r>
      <w:r w:rsidRPr="00A61DD3">
        <w:rPr>
          <w:lang w:val="en-AU"/>
        </w:rPr>
        <w:tab/>
        <w:t xml:space="preserve">      </w:t>
      </w:r>
      <w:proofErr w:type="spellStart"/>
      <w:r w:rsidRPr="00A61DD3">
        <w:rPr>
          <w:b/>
          <w:lang w:val="en-AU"/>
        </w:rPr>
        <w:t>Broj</w:t>
      </w:r>
      <w:proofErr w:type="spellEnd"/>
      <w:r w:rsidRPr="00A61DD3">
        <w:rPr>
          <w:b/>
          <w:lang w:val="en-AU"/>
        </w:rPr>
        <w:t xml:space="preserve">: 14. </w:t>
      </w:r>
      <w:r w:rsidRPr="001D0D3B">
        <w:rPr>
          <w:b/>
        </w:rPr>
        <w:t>St-</w:t>
      </w:r>
      <w:r>
        <w:rPr>
          <w:b/>
        </w:rPr>
        <w:t>767</w:t>
      </w:r>
      <w:r w:rsidRPr="001D0D3B">
        <w:rPr>
          <w:b/>
        </w:rPr>
        <w:t>/</w:t>
      </w:r>
      <w:r>
        <w:rPr>
          <w:b/>
        </w:rPr>
        <w:t>2017</w:t>
      </w:r>
      <w:r w:rsidRPr="001D0D3B">
        <w:rPr>
          <w:b/>
        </w:rPr>
        <w:t>.</w:t>
      </w:r>
    </w:p>
    <w:p w:rsidRDefault="003B0489" w:rsidP="003B0489" w:rsidR="003B0489">
      <w:pPr>
        <w:rPr>
          <w:b/>
          <w:szCs w:val="20"/>
        </w:rPr>
      </w:pPr>
      <w:r>
        <w:rPr>
          <w:b/>
          <w:szCs w:val="20"/>
        </w:rPr>
        <w:t xml:space="preserve">              </w:t>
      </w:r>
      <w:proofErr w:type="spellStart"/>
      <w:r>
        <w:rPr>
          <w:b/>
          <w:szCs w:val="20"/>
        </w:rPr>
        <w:t>Sukoišanska</w:t>
      </w:r>
      <w:proofErr w:type="spellEnd"/>
      <w:r>
        <w:rPr>
          <w:b/>
          <w:szCs w:val="20"/>
        </w:rPr>
        <w:t xml:space="preserve"> 6.</w:t>
      </w:r>
    </w:p>
    <w:p w:rsidRDefault="003B0489" w:rsidP="003B0489" w:rsidR="003B0489" w:rsidRPr="00AC333A">
      <w:pPr>
        <w:rPr>
          <w:b/>
          <w:szCs w:val="20"/>
        </w:rPr>
      </w:pPr>
      <w:r>
        <w:rPr>
          <w:b/>
          <w:szCs w:val="20"/>
        </w:rPr>
        <w:t xml:space="preserve">            21 000</w:t>
      </w:r>
      <w:r w:rsidRPr="00AC333A">
        <w:rPr>
          <w:b/>
          <w:szCs w:val="20"/>
        </w:rPr>
        <w:t xml:space="preserve"> </w:t>
      </w:r>
      <w:r>
        <w:rPr>
          <w:b/>
          <w:szCs w:val="20"/>
        </w:rPr>
        <w:t xml:space="preserve"> </w:t>
      </w:r>
      <w:r w:rsidRPr="00AC333A">
        <w:rPr>
          <w:b/>
          <w:szCs w:val="20"/>
        </w:rPr>
        <w:t>S P L I T</w:t>
      </w:r>
    </w:p>
    <w:p w:rsidRDefault="003B0489" w:rsidP="003B0489" w:rsidR="003B0489">
      <w:pPr>
        <w:rPr>
          <w:szCs w:val="20"/>
        </w:rPr>
      </w:pPr>
    </w:p>
    <w:p w:rsidRDefault="003B0489" w:rsidP="003B0489" w:rsidR="003B0489">
      <w:pPr>
        <w:rPr>
          <w:szCs w:val="20"/>
        </w:rPr>
      </w:pPr>
    </w:p>
    <w:p w:rsidRDefault="003B0489" w:rsidP="003B0489" w:rsidR="003B0489">
      <w:pPr>
        <w:rPr>
          <w:szCs w:val="20"/>
        </w:rPr>
      </w:pPr>
    </w:p>
    <w:p w:rsidRDefault="003B0489" w:rsidP="003B0489" w:rsidR="003B0489" w:rsidRPr="009454E9">
      <w:pPr>
        <w:jc w:val="center"/>
        <w:rPr>
          <w:b/>
          <w:szCs w:val="20"/>
        </w:rPr>
      </w:pPr>
      <w:r w:rsidRPr="009454E9">
        <w:rPr>
          <w:b/>
          <w:szCs w:val="20"/>
        </w:rPr>
        <w:t>R E P U B L I K A   H R V A T S K A</w:t>
      </w:r>
    </w:p>
    <w:p w:rsidRDefault="003B0489" w:rsidP="003B0489" w:rsidR="003B0489">
      <w:pPr>
        <w:jc w:val="center"/>
        <w:rPr>
          <w:b/>
        </w:rPr>
      </w:pPr>
    </w:p>
    <w:p w:rsidRDefault="003B0489" w:rsidP="003B0489" w:rsidR="003B0489" w:rsidRPr="00D43063">
      <w:pPr>
        <w:jc w:val="center"/>
        <w:rPr>
          <w:b/>
        </w:rPr>
      </w:pPr>
      <w:r>
        <w:rPr>
          <w:b/>
        </w:rPr>
        <w:t>R J E Š E N J E</w:t>
      </w:r>
    </w:p>
    <w:p w:rsidRDefault="003B0489" w:rsidP="003B0489" w:rsidR="003B0489">
      <w:pPr>
        <w:rPr>
          <w:szCs w:val="20"/>
        </w:rPr>
      </w:pPr>
    </w:p>
    <w:p w:rsidRDefault="003B0489" w:rsidP="003B0489" w:rsidR="003B0489">
      <w:pPr>
        <w:rPr>
          <w:szCs w:val="20"/>
        </w:rPr>
      </w:pPr>
    </w:p>
    <w:p w:rsidRDefault="003B0489" w:rsidP="003B0489" w:rsidR="003B0489" w:rsidRPr="00AC333A">
      <w:pPr>
        <w:pStyle w:val="Tijeloteksta"/>
      </w:pPr>
      <w:r w:rsidRPr="00894C9E">
        <w:tab/>
        <w:t>Trgovački sud u Splitu, po su</w:t>
      </w:r>
      <w:r>
        <w:t>d</w:t>
      </w:r>
      <w:r w:rsidRPr="00894C9E">
        <w:t>cu Jozi Ćalet</w:t>
      </w:r>
      <w:r>
        <w:t>i</w:t>
      </w:r>
      <w:r w:rsidRPr="00894C9E">
        <w:t xml:space="preserve">, u </w:t>
      </w:r>
      <w:proofErr w:type="spellStart"/>
      <w:r>
        <w:t>pred</w:t>
      </w:r>
      <w:r w:rsidRPr="00894C9E">
        <w:t>stečajnom</w:t>
      </w:r>
      <w:proofErr w:type="spellEnd"/>
      <w:r w:rsidRPr="00894C9E">
        <w:t xml:space="preserve"> postupku po</w:t>
      </w:r>
      <w:r>
        <w:t xml:space="preserve"> prijedlogu</w:t>
      </w:r>
      <w:r w:rsidRPr="00894C9E">
        <w:t xml:space="preserve"> </w:t>
      </w:r>
      <w:r>
        <w:t>p</w:t>
      </w:r>
      <w:r w:rsidRPr="00894C9E">
        <w:t>redlagatelja:</w:t>
      </w:r>
      <w:r w:rsidRPr="000F4777">
        <w:t xml:space="preserve"> </w:t>
      </w:r>
      <w:r>
        <w:t>RADNIČKI NOGOMETNI KLUB SPLIT sportsko dioničko društvo za obavljanje sportskih djelatnosti, Split (Grad Split), Hrvatske mornarice 10, OIB: 19808345315, r</w:t>
      </w:r>
      <w:r w:rsidRPr="00894C9E">
        <w:t xml:space="preserve">adi otvaranja </w:t>
      </w:r>
      <w:proofErr w:type="spellStart"/>
      <w:r>
        <w:t>pred</w:t>
      </w:r>
      <w:r w:rsidRPr="00894C9E">
        <w:t>stečajnog</w:t>
      </w:r>
      <w:proofErr w:type="spellEnd"/>
      <w:r w:rsidRPr="00894C9E">
        <w:t xml:space="preserve"> postupka nad</w:t>
      </w:r>
      <w:r>
        <w:t xml:space="preserve"> istim</w:t>
      </w:r>
      <w:r w:rsidRPr="00894C9E">
        <w:t xml:space="preserve"> </w:t>
      </w:r>
      <w:r>
        <w:t>društvom kao Dužnikom, 04. kolovoza</w:t>
      </w:r>
      <w:r w:rsidRPr="00AC333A">
        <w:t xml:space="preserve"> 201</w:t>
      </w:r>
      <w:r>
        <w:t>7,</w:t>
      </w:r>
      <w:r w:rsidRPr="00AC333A">
        <w:t xml:space="preserve"> </w:t>
      </w:r>
      <w:proofErr w:type="spellStart"/>
      <w:r>
        <w:t>izvanraspravno</w:t>
      </w:r>
      <w:proofErr w:type="spellEnd"/>
      <w:r>
        <w:t>,</w:t>
      </w:r>
    </w:p>
    <w:p w:rsidRDefault="003B0489" w:rsidP="003B0489" w:rsidR="003B0489">
      <w:pPr>
        <w:jc w:val="center"/>
        <w:rPr>
          <w:b/>
        </w:rPr>
      </w:pPr>
    </w:p>
    <w:p w:rsidRDefault="003B0489" w:rsidP="003B0489" w:rsidR="003B0489">
      <w:pPr>
        <w:jc w:val="center"/>
        <w:rPr>
          <w:b/>
        </w:rPr>
      </w:pPr>
    </w:p>
    <w:p w:rsidRDefault="003B0489" w:rsidP="003B0489" w:rsidR="003B0489" w:rsidRPr="009454E9">
      <w:pPr>
        <w:jc w:val="center"/>
      </w:pPr>
      <w:r>
        <w:t>r i j e š i o    j e</w:t>
      </w:r>
    </w:p>
    <w:p w:rsidRDefault="003B0489" w:rsidP="003B0489" w:rsidR="003B0489">
      <w:pPr>
        <w:pStyle w:val="Bezproreda"/>
        <w:jc w:val="both"/>
        <w:rPr>
          <w:rFonts w:cs="Times New Roman" w:hAnsi="Times New Roman" w:ascii="Times New Roman"/>
          <w:sz w:val="24"/>
          <w:szCs w:val="24"/>
        </w:rPr>
      </w:pPr>
    </w:p>
    <w:p w:rsidRDefault="003B0489" w:rsidP="003B0489" w:rsidR="003B0489">
      <w:pPr>
        <w:pStyle w:val="Bezproreda"/>
        <w:jc w:val="both"/>
        <w:rPr>
          <w:rFonts w:cs="Times New Roman" w:hAnsi="Times New Roman" w:ascii="Times New Roman"/>
          <w:sz w:val="24"/>
          <w:szCs w:val="24"/>
        </w:rPr>
      </w:pPr>
    </w:p>
    <w:p w:rsidRDefault="003B0489" w:rsidP="003B0489" w:rsidR="003B0489">
      <w:pPr>
        <w:jc w:val="both"/>
      </w:pPr>
      <w:r w:rsidRPr="005B1942">
        <w:rPr>
          <w:b/>
        </w:rPr>
        <w:t>I/</w:t>
      </w:r>
      <w:r w:rsidRPr="002F33AA">
        <w:t xml:space="preserve"> </w:t>
      </w:r>
      <w:r>
        <w:t xml:space="preserve"> O</w:t>
      </w:r>
      <w:r w:rsidRPr="00F406E8">
        <w:t>tvar</w:t>
      </w:r>
      <w:r>
        <w:t>a</w:t>
      </w:r>
      <w:r w:rsidRPr="002F33AA">
        <w:t xml:space="preserve"> </w:t>
      </w:r>
      <w:r>
        <w:t xml:space="preserve">se </w:t>
      </w:r>
      <w:proofErr w:type="spellStart"/>
      <w:r>
        <w:t>pred</w:t>
      </w:r>
      <w:r w:rsidRPr="00F406E8">
        <w:t>ste</w:t>
      </w:r>
      <w:r w:rsidRPr="002F33AA">
        <w:t>č</w:t>
      </w:r>
      <w:r w:rsidRPr="00F406E8">
        <w:t>ajn</w:t>
      </w:r>
      <w:r>
        <w:t>i</w:t>
      </w:r>
      <w:proofErr w:type="spellEnd"/>
      <w:r w:rsidRPr="002F33AA">
        <w:t xml:space="preserve"> </w:t>
      </w:r>
      <w:r w:rsidRPr="00F406E8">
        <w:t>postup</w:t>
      </w:r>
      <w:r>
        <w:t>a</w:t>
      </w:r>
      <w:r w:rsidRPr="00F406E8">
        <w:t>k</w:t>
      </w:r>
      <w:r w:rsidRPr="002F33AA">
        <w:t xml:space="preserve"> </w:t>
      </w:r>
      <w:r w:rsidRPr="00F406E8">
        <w:t>nad</w:t>
      </w:r>
      <w:r>
        <w:t xml:space="preserve"> društvom kao</w:t>
      </w:r>
      <w:r w:rsidRPr="002F33AA">
        <w:t xml:space="preserve"> </w:t>
      </w:r>
      <w:r w:rsidRPr="00F406E8">
        <w:t>du</w:t>
      </w:r>
      <w:r w:rsidRPr="002F33AA">
        <w:t>ž</w:t>
      </w:r>
      <w:r w:rsidRPr="00F406E8">
        <w:t>nikom</w:t>
      </w:r>
      <w:r w:rsidRPr="002F33AA">
        <w:t>:</w:t>
      </w:r>
      <w:r w:rsidRPr="00CD72CE">
        <w:t xml:space="preserve"> </w:t>
      </w:r>
      <w:r>
        <w:t>RADNIČKI NOGOMETNI KLUB SPLIT sportsko dioničko društvo za obavljanje sportskih djelatnosti, Split (Grad Split), Hrvatske mornarice 10, OIB: 19808345315. (Dužnik).</w:t>
      </w:r>
    </w:p>
    <w:p w:rsidRDefault="003B0489" w:rsidP="003B0489" w:rsidR="003B0489">
      <w:pPr>
        <w:jc w:val="both"/>
        <w:rPr>
          <w:b/>
          <w:bCs/>
        </w:rPr>
      </w:pPr>
    </w:p>
    <w:p w:rsidRDefault="003B0489" w:rsidP="003B0489" w:rsidR="003B0489">
      <w:pPr>
        <w:jc w:val="both"/>
      </w:pPr>
      <w:r>
        <w:rPr>
          <w:b/>
          <w:bCs/>
        </w:rPr>
        <w:t>II/</w:t>
      </w:r>
      <w:r>
        <w:t xml:space="preserve"> Za povjerenika se imenuje </w:t>
      </w:r>
      <w:r w:rsidR="008356A2">
        <w:t xml:space="preserve">Vlaho </w:t>
      </w:r>
      <w:proofErr w:type="spellStart"/>
      <w:r w:rsidR="008356A2">
        <w:t>Monković</w:t>
      </w:r>
      <w:proofErr w:type="spellEnd"/>
      <w:r>
        <w:t>,</w:t>
      </w:r>
      <w:r w:rsidRPr="0063328C">
        <w:t xml:space="preserve"> </w:t>
      </w:r>
      <w:r>
        <w:t xml:space="preserve">dipl. ekonomist, </w:t>
      </w:r>
      <w:r w:rsidR="008356A2">
        <w:t>Ul. Vlaha Paljetka 12, Cavtat</w:t>
      </w:r>
      <w:r>
        <w:t xml:space="preserve">, OIB: </w:t>
      </w:r>
      <w:r w:rsidR="008356A2">
        <w:t>72627093549</w:t>
      </w:r>
      <w:r>
        <w:t xml:space="preserve">. </w:t>
      </w:r>
    </w:p>
    <w:p w:rsidRDefault="003B0489" w:rsidP="003B0489" w:rsidR="003B0489">
      <w:pPr>
        <w:jc w:val="both"/>
        <w:rPr>
          <w:b/>
          <w:bCs/>
        </w:rPr>
      </w:pPr>
    </w:p>
    <w:p w:rsidRDefault="003B0489" w:rsidP="003B0489" w:rsidR="003B0489">
      <w:pPr>
        <w:jc w:val="both"/>
      </w:pPr>
      <w:r w:rsidRPr="00717B3F">
        <w:rPr>
          <w:b/>
          <w:bCs/>
        </w:rPr>
        <w:t>I</w:t>
      </w:r>
      <w:r>
        <w:rPr>
          <w:b/>
          <w:bCs/>
        </w:rPr>
        <w:t>II</w:t>
      </w:r>
      <w:r w:rsidRPr="00717B3F">
        <w:rPr>
          <w:b/>
          <w:bCs/>
        </w:rPr>
        <w:t>/</w:t>
      </w:r>
      <w:r>
        <w:rPr>
          <w:b/>
          <w:bCs/>
        </w:rPr>
        <w:t>1.</w:t>
      </w:r>
      <w:r w:rsidRPr="00717B3F">
        <w:t xml:space="preserve"> Pozivaju se vjerovnici</w:t>
      </w:r>
      <w:r>
        <w:t xml:space="preserve"> Dužnika,</w:t>
      </w:r>
      <w:r w:rsidRPr="00717B3F">
        <w:t xml:space="preserve"> u roku od </w:t>
      </w:r>
      <w:r>
        <w:t>15</w:t>
      </w:r>
      <w:r w:rsidRPr="00717B3F">
        <w:t>. dana</w:t>
      </w:r>
      <w:r>
        <w:t xml:space="preserve"> nakon proteka osmog dana</w:t>
      </w:r>
      <w:r w:rsidRPr="00717B3F">
        <w:t xml:space="preserve"> od objave </w:t>
      </w:r>
      <w:r>
        <w:t>ovog Rješenja</w:t>
      </w:r>
      <w:r w:rsidRPr="00717B3F">
        <w:t xml:space="preserve"> </w:t>
      </w:r>
      <w:r>
        <w:t>na mrežnoj stranici e-Oglasna ploča sudova</w:t>
      </w:r>
      <w:r w:rsidRPr="00717B3F">
        <w:t>,</w:t>
      </w:r>
      <w:r>
        <w:t xml:space="preserve"> na propisanom obrascu,</w:t>
      </w:r>
      <w:r w:rsidRPr="00717B3F">
        <w:t xml:space="preserve"> prijaviti svoje tražbine </w:t>
      </w:r>
      <w:r>
        <w:t>FINANCIJSKOJ</w:t>
      </w:r>
      <w:r w:rsidRPr="005B1942">
        <w:t xml:space="preserve"> AGENCIJ</w:t>
      </w:r>
      <w:r>
        <w:t>I</w:t>
      </w:r>
      <w:r w:rsidRPr="005B1942">
        <w:t>-Regionalni centar Split, Split,</w:t>
      </w:r>
      <w:r>
        <w:t xml:space="preserve"> M</w:t>
      </w:r>
      <w:r w:rsidRPr="005B1942">
        <w:t>ažuranićevo šetalište 24b,</w:t>
      </w:r>
      <w:r>
        <w:t xml:space="preserve"> sukladno članku 36, Stečajnog zakona (</w:t>
      </w:r>
      <w:r w:rsidRPr="000F4777">
        <w:rPr>
          <w:i/>
        </w:rPr>
        <w:t>Narodne novine</w:t>
      </w:r>
      <w:r>
        <w:t xml:space="preserve">, br.: 71/15, dalje: SZ). Uz Prijavu je potrebito u prijepisu priložiti isprave iz kojih tražbina proizlazi, odnosno, kojima se dokazuje. Prijavi tražbine se može priložiti i popunjeni obrazac za glasovanje o Planu restrukturiranja Dužnika. Prijavu tražbine podnesenu nakon isteka roka za prijavljivanje, Sud će rješenjem odbaciti. </w:t>
      </w:r>
    </w:p>
    <w:p w:rsidRDefault="003B0489" w:rsidP="003B0489" w:rsidR="003B0489">
      <w:pPr>
        <w:pStyle w:val="Tijeloteksta"/>
      </w:pPr>
    </w:p>
    <w:p w:rsidRDefault="003B0489" w:rsidP="003B0489" w:rsidR="003B0489">
      <w:pPr>
        <w:pStyle w:val="Tijeloteksta"/>
      </w:pPr>
      <w:r w:rsidRPr="00AB1C0F">
        <w:rPr>
          <w:b/>
        </w:rPr>
        <w:t>III/2.</w:t>
      </w:r>
      <w:r>
        <w:t xml:space="preserve">  Isti se vjerovnici Dužnika p</w:t>
      </w:r>
      <w:r w:rsidRPr="00717B3F">
        <w:t>ozivaju</w:t>
      </w:r>
      <w:r>
        <w:t>,</w:t>
      </w:r>
      <w:r w:rsidRPr="00717B3F">
        <w:t xml:space="preserve"> u roku od </w:t>
      </w:r>
      <w:r>
        <w:t>osam</w:t>
      </w:r>
      <w:r w:rsidRPr="00717B3F">
        <w:t xml:space="preserve"> dana</w:t>
      </w:r>
      <w:r w:rsidRPr="00213A2F">
        <w:t xml:space="preserve"> </w:t>
      </w:r>
      <w:r>
        <w:t xml:space="preserve">nakon proteka osmog dana od dana objave na mrežnoj stranici e-Oglasna ploča sudova očitovanja Dužnika i Povjerenika o prijavljenim tražbinama (točka IV), na propisanom obrascu, osporiti prijavljene tražbine drugih vjerovnika koje smatraju nepostojećim, uz obveznu naznaku iznosa za koji se tražbina </w:t>
      </w:r>
      <w:proofErr w:type="spellStart"/>
      <w:r>
        <w:t>osporaje</w:t>
      </w:r>
      <w:proofErr w:type="spellEnd"/>
      <w:r>
        <w:t xml:space="preserve"> i razloge osporavanja. Osporavanje tražbine podneseno nakon isteka roka za osporavanje, Sud će rješenjem odbaciti.</w:t>
      </w:r>
    </w:p>
    <w:p w:rsidRDefault="003B0489" w:rsidP="003B0489" w:rsidR="003B0489">
      <w:pPr>
        <w:jc w:val="both"/>
      </w:pPr>
    </w:p>
    <w:p w:rsidRDefault="003B0489" w:rsidP="003B0489" w:rsidR="003B0489">
      <w:pPr>
        <w:jc w:val="both"/>
      </w:pPr>
    </w:p>
    <w:p w:rsidRDefault="003B0489" w:rsidP="003B0489" w:rsidR="003B0489" w:rsidRPr="00326E1F">
      <w:pPr>
        <w:jc w:val="both"/>
        <w:rPr>
          <w:b/>
        </w:rPr>
      </w:pPr>
      <w:r w:rsidRPr="00326E1F">
        <w:t xml:space="preserve">                                                                  </w:t>
      </w:r>
      <w:r w:rsidRPr="00326E1F">
        <w:rPr>
          <w:b/>
        </w:rPr>
        <w:t xml:space="preserve"> - 2 -</w:t>
      </w:r>
      <w:r w:rsidRPr="00326E1F">
        <w:t xml:space="preserve">                              </w:t>
      </w:r>
      <w:r w:rsidRPr="001D0D3B">
        <w:rPr>
          <w:b/>
        </w:rPr>
        <w:t>Broj</w:t>
      </w:r>
      <w:r w:rsidRPr="00326E1F">
        <w:rPr>
          <w:b/>
        </w:rPr>
        <w:t xml:space="preserve">: 14. </w:t>
      </w:r>
      <w:r w:rsidRPr="001D0D3B">
        <w:rPr>
          <w:b/>
        </w:rPr>
        <w:t>St</w:t>
      </w:r>
      <w:r w:rsidRPr="00326E1F">
        <w:rPr>
          <w:b/>
        </w:rPr>
        <w:t>-</w:t>
      </w:r>
      <w:r w:rsidR="00E0497C">
        <w:rPr>
          <w:b/>
        </w:rPr>
        <w:t>767</w:t>
      </w:r>
      <w:r w:rsidRPr="00326E1F">
        <w:rPr>
          <w:b/>
        </w:rPr>
        <w:t>/</w:t>
      </w:r>
      <w:r>
        <w:rPr>
          <w:b/>
        </w:rPr>
        <w:t>2017</w:t>
      </w:r>
      <w:r w:rsidRPr="00326E1F">
        <w:rPr>
          <w:b/>
        </w:rPr>
        <w:t>.</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pPr>
      <w:r w:rsidRPr="00AB1C0F">
        <w:rPr>
          <w:b/>
        </w:rPr>
        <w:t>III/3.</w:t>
      </w:r>
      <w:r>
        <w:t xml:space="preserve">  </w:t>
      </w:r>
      <w:proofErr w:type="spellStart"/>
      <w:r>
        <w:t>Razlučni</w:t>
      </w:r>
      <w:proofErr w:type="spellEnd"/>
      <w:r>
        <w:t xml:space="preserve"> vjerovnici dužni su u Prijavi navesti podatke o svojim pravima, pravnoj osnovi </w:t>
      </w:r>
      <w:proofErr w:type="spellStart"/>
      <w:r>
        <w:t>razlučnog</w:t>
      </w:r>
      <w:proofErr w:type="spellEnd"/>
      <w:r>
        <w:t xml:space="preserve"> prava i dijelu imovine Dužnika na koji se odnosi njihovo </w:t>
      </w:r>
      <w:proofErr w:type="spellStart"/>
      <w:r>
        <w:t>razlučno</w:t>
      </w:r>
      <w:proofErr w:type="spellEnd"/>
      <w:r>
        <w:t xml:space="preserve"> pravo te dati izjavu odriču li se ili ne odriču prava na odvojeno namirenje, sukladno članku 38, stavku 1, SZ.</w:t>
      </w:r>
    </w:p>
    <w:p w:rsidRDefault="003B0489" w:rsidP="003B0489" w:rsidR="003B0489">
      <w:pPr>
        <w:jc w:val="both"/>
      </w:pPr>
    </w:p>
    <w:p w:rsidRDefault="003B0489" w:rsidP="003B0489" w:rsidR="003B0489">
      <w:pPr>
        <w:jc w:val="both"/>
      </w:pPr>
      <w:r w:rsidRPr="00AB1C0F">
        <w:rPr>
          <w:b/>
        </w:rPr>
        <w:t>III/4.</w:t>
      </w:r>
      <w:r>
        <w:t xml:space="preserve">  Izlučni vjerovnici dužni su u Prijavi navesti podatke o svojim pravima, pravnoj osnovi izlučnog prava i dijelu imovine Dužnika na koji se odnosi njihovo izlučno pravo, sukladno članku 38, stavku 2, SZ.</w:t>
      </w:r>
    </w:p>
    <w:p w:rsidRDefault="003B0489" w:rsidP="003B0489" w:rsidR="003B0489">
      <w:pPr>
        <w:pStyle w:val="Tijeloteksta"/>
      </w:pPr>
    </w:p>
    <w:p w:rsidRDefault="003B0489" w:rsidP="003B0489" w:rsidR="003B0489">
      <w:pPr>
        <w:pStyle w:val="Tijeloteksta"/>
      </w:pPr>
      <w:r w:rsidRPr="00AB1C0F">
        <w:rPr>
          <w:b/>
        </w:rPr>
        <w:t>III/5.</w:t>
      </w:r>
      <w:r>
        <w:t xml:space="preserve">  </w:t>
      </w:r>
      <w:proofErr w:type="spellStart"/>
      <w:r>
        <w:t>R</w:t>
      </w:r>
      <w:r w:rsidRPr="00717B3F">
        <w:t>azlučni</w:t>
      </w:r>
      <w:proofErr w:type="spellEnd"/>
      <w:r>
        <w:t xml:space="preserve"> i</w:t>
      </w:r>
      <w:r w:rsidRPr="00717B3F">
        <w:t xml:space="preserve"> izlučni vjerovnici</w:t>
      </w:r>
      <w:r>
        <w:t xml:space="preserve"> dužni su u Prijavi dati Izjavu o pristanku ili uskrati pristanka odgode namirenja iz predmeta na koji se odnosi njihovo </w:t>
      </w:r>
      <w:proofErr w:type="spellStart"/>
      <w:r>
        <w:t>razlučno</w:t>
      </w:r>
      <w:proofErr w:type="spellEnd"/>
      <w:r>
        <w:t xml:space="preserve"> pravo</w:t>
      </w:r>
      <w:r w:rsidRPr="00717B3F">
        <w:t>,</w:t>
      </w:r>
      <w:r>
        <w:t xml:space="preserve"> odnosno, izdvajanja predmeta na koje se odnosi njihovo izlučno pravo a radi provedbe Plana restrukturiranja Dužnika, sukladno članku 38, stavku 3, SZ.</w:t>
      </w:r>
    </w:p>
    <w:p w:rsidRDefault="003B0489" w:rsidP="003B0489" w:rsidR="003B0489">
      <w:pPr>
        <w:pStyle w:val="Tijeloteksta"/>
      </w:pPr>
    </w:p>
    <w:p w:rsidRDefault="003B0489" w:rsidP="003B0489" w:rsidR="003B0489">
      <w:pPr>
        <w:pStyle w:val="Tijeloteksta"/>
      </w:pPr>
      <w:r w:rsidRPr="00AB1C0F">
        <w:rPr>
          <w:b/>
        </w:rPr>
        <w:t>III/6.</w:t>
      </w:r>
      <w:r>
        <w:t xml:space="preserve">  Ako vjerovnik ne podnese Prijavu tražbine a ista tražbina je navedena u prilozima Prijedlogu za otvaranje </w:t>
      </w:r>
      <w:proofErr w:type="spellStart"/>
      <w:r>
        <w:t>predstečajnog</w:t>
      </w:r>
      <w:proofErr w:type="spellEnd"/>
      <w:r>
        <w:t xml:space="preserve"> postupka, tražbina navedena u prilozima Prijedlogu za otvaranje </w:t>
      </w:r>
      <w:proofErr w:type="spellStart"/>
      <w:r>
        <w:t>predstečajnog</w:t>
      </w:r>
      <w:proofErr w:type="spellEnd"/>
      <w:r>
        <w:t xml:space="preserve"> postupka smatra se prijavljenom tražbinom, sukladno članku 39, SZ. </w:t>
      </w:r>
    </w:p>
    <w:p w:rsidRDefault="003B0489" w:rsidP="003B0489" w:rsidR="003B0489">
      <w:pPr>
        <w:pStyle w:val="Tijeloteksta"/>
      </w:pPr>
    </w:p>
    <w:p w:rsidRDefault="003B0489" w:rsidP="003B0489" w:rsidR="003B0489">
      <w:pPr>
        <w:pStyle w:val="Tijeloteksta"/>
      </w:pPr>
      <w:r w:rsidRPr="00802659">
        <w:rPr>
          <w:b/>
        </w:rPr>
        <w:t>IV/</w:t>
      </w:r>
      <w:r>
        <w:t xml:space="preserve">  Pozivaju se Dužnik i Povjerenik, u roku od osam dana od dana objave Tablice prijavljenih tražbina na mrežnoj stranici e-Oglasna ploča sudova, FINANCIJSKOJ</w:t>
      </w:r>
      <w:r w:rsidRPr="005B1942">
        <w:t xml:space="preserve"> AGENCIJ</w:t>
      </w:r>
      <w:r>
        <w:t>I</w:t>
      </w:r>
      <w:r w:rsidRPr="005B1942">
        <w:t>-Regionalni centar Split, Split,</w:t>
      </w:r>
      <w:r>
        <w:t xml:space="preserve"> M</w:t>
      </w:r>
      <w:r w:rsidRPr="005B1942">
        <w:t>ažuranićevo šetalište 24b,</w:t>
      </w:r>
      <w:r>
        <w:t xml:space="preserve"> dostaviti pisano očitovanje o svakoj prijavljenoj tražbini na način priznaje li ju ili ju </w:t>
      </w:r>
      <w:proofErr w:type="spellStart"/>
      <w:r>
        <w:t>osporaje</w:t>
      </w:r>
      <w:proofErr w:type="spellEnd"/>
      <w:r>
        <w:t xml:space="preserve">, uz obveznu naznaku iznosa za koji se tražbina </w:t>
      </w:r>
      <w:proofErr w:type="spellStart"/>
      <w:r>
        <w:t>osporaje</w:t>
      </w:r>
      <w:proofErr w:type="spellEnd"/>
      <w:r>
        <w:t xml:space="preserve"> i razloge osporavanja</w:t>
      </w:r>
    </w:p>
    <w:p w:rsidRDefault="003B0489" w:rsidP="003B0489" w:rsidR="003B0489">
      <w:pPr>
        <w:pStyle w:val="Tijeloteksta"/>
      </w:pPr>
    </w:p>
    <w:p w:rsidRDefault="003B0489" w:rsidP="003B0489" w:rsidR="003B0489">
      <w:pPr>
        <w:pStyle w:val="Tijeloteksta"/>
      </w:pPr>
      <w:r w:rsidRPr="00802659">
        <w:rPr>
          <w:b/>
        </w:rPr>
        <w:t>V/</w:t>
      </w:r>
      <w:r>
        <w:t xml:space="preserve">  Poziva se Dužnik vjerovnicima i Povjereniku omogućiti uvid u isprave iz kojih proizlaze tražbine navedene u Popisu imovine i obveza.</w:t>
      </w:r>
    </w:p>
    <w:p w:rsidRDefault="003B0489" w:rsidP="003B0489" w:rsidR="003B0489">
      <w:pPr>
        <w:pStyle w:val="Tijeloteksta"/>
      </w:pPr>
    </w:p>
    <w:p w:rsidRDefault="003B0489" w:rsidP="003B0489" w:rsidR="003B0489">
      <w:pPr>
        <w:pStyle w:val="Tijeloteksta"/>
      </w:pPr>
      <w:r w:rsidRPr="00802659">
        <w:rPr>
          <w:b/>
        </w:rPr>
        <w:t>V</w:t>
      </w:r>
      <w:r>
        <w:rPr>
          <w:b/>
        </w:rPr>
        <w:t>I</w:t>
      </w:r>
      <w:r w:rsidRPr="00802659">
        <w:rPr>
          <w:b/>
        </w:rPr>
        <w:t>/</w:t>
      </w:r>
      <w:r>
        <w:t xml:space="preserve">  Pozivaju se Dužnikovi dužnici svoje dospjele obveze bez odgode ispunjavati Dužniku.</w:t>
      </w:r>
    </w:p>
    <w:p w:rsidRDefault="003B0489" w:rsidP="003B0489" w:rsidR="003B0489">
      <w:pPr>
        <w:pStyle w:val="Tijeloteksta"/>
      </w:pPr>
    </w:p>
    <w:p w:rsidRDefault="003B0489" w:rsidP="003B0489" w:rsidR="003B0489" w:rsidRPr="00197757">
      <w:pPr>
        <w:pStyle w:val="Bezproreda"/>
        <w:jc w:val="both"/>
        <w:rPr>
          <w:rFonts w:cs="Times New Roman" w:hAnsi="Times New Roman" w:ascii="Times New Roman"/>
          <w:sz w:val="24"/>
          <w:szCs w:val="24"/>
        </w:rPr>
      </w:pPr>
      <w:r w:rsidRPr="00197757">
        <w:rPr>
          <w:rFonts w:cs="Times New Roman" w:hAnsi="Times New Roman" w:ascii="Times New Roman"/>
          <w:b/>
          <w:sz w:val="24"/>
          <w:szCs w:val="24"/>
        </w:rPr>
        <w:t>VII/</w:t>
      </w:r>
      <w:r w:rsidRPr="00197757">
        <w:rPr>
          <w:rFonts w:cs="Times New Roman" w:hAnsi="Times New Roman" w:ascii="Times New Roman"/>
          <w:sz w:val="24"/>
          <w:szCs w:val="24"/>
        </w:rPr>
        <w:t xml:space="preserve">  Pozivaju se vjerovnici koji su prijavili tražbine, Dužnik i Povjerenik pristupiti na ročište radi ispitivanja tražbina a koje se ročište radi ispitivanja tražbina zakazuje za: </w:t>
      </w:r>
      <w:r w:rsidRPr="00533DB0">
        <w:rPr>
          <w:rFonts w:cs="Times New Roman" w:hAnsi="Times New Roman" w:ascii="Times New Roman"/>
          <w:sz w:val="24"/>
          <w:szCs w:val="24"/>
        </w:rPr>
        <w:t>ČETVRTAK– 0</w:t>
      </w:r>
      <w:r w:rsidR="00F61D93">
        <w:rPr>
          <w:rFonts w:cs="Times New Roman" w:hAnsi="Times New Roman" w:ascii="Times New Roman"/>
          <w:sz w:val="24"/>
          <w:szCs w:val="24"/>
        </w:rPr>
        <w:t>5</w:t>
      </w:r>
      <w:r w:rsidRPr="00533DB0">
        <w:rPr>
          <w:rFonts w:cs="Times New Roman" w:hAnsi="Times New Roman" w:ascii="Times New Roman"/>
          <w:sz w:val="24"/>
          <w:szCs w:val="24"/>
        </w:rPr>
        <w:t xml:space="preserve">. </w:t>
      </w:r>
      <w:r w:rsidR="00F61D93">
        <w:rPr>
          <w:rFonts w:cs="Times New Roman" w:hAnsi="Times New Roman" w:ascii="Times New Roman"/>
          <w:sz w:val="24"/>
          <w:szCs w:val="24"/>
        </w:rPr>
        <w:t>listopada</w:t>
      </w:r>
      <w:r w:rsidRPr="00533DB0">
        <w:rPr>
          <w:rFonts w:cs="Times New Roman" w:hAnsi="Times New Roman" w:ascii="Times New Roman"/>
          <w:sz w:val="24"/>
          <w:szCs w:val="24"/>
        </w:rPr>
        <w:t xml:space="preserve"> 2017, u 09,00 sati, </w:t>
      </w:r>
      <w:r w:rsidRPr="00197757">
        <w:rPr>
          <w:rFonts w:cs="Times New Roman" w:hAnsi="Times New Roman" w:ascii="Times New Roman"/>
          <w:sz w:val="24"/>
          <w:szCs w:val="24"/>
        </w:rPr>
        <w:t xml:space="preserve">u Trgovačkom sudu u Splitu, Split, </w:t>
      </w:r>
      <w:proofErr w:type="spellStart"/>
      <w:r w:rsidRPr="00197757">
        <w:rPr>
          <w:rFonts w:cs="Times New Roman" w:hAnsi="Times New Roman" w:ascii="Times New Roman"/>
          <w:sz w:val="24"/>
          <w:szCs w:val="24"/>
        </w:rPr>
        <w:t>Sukoišanska</w:t>
      </w:r>
      <w:proofErr w:type="spellEnd"/>
      <w:r w:rsidRPr="00197757">
        <w:rPr>
          <w:rFonts w:cs="Times New Roman" w:hAnsi="Times New Roman" w:ascii="Times New Roman"/>
          <w:sz w:val="24"/>
          <w:szCs w:val="24"/>
        </w:rPr>
        <w:t xml:space="preserve"> 6, </w:t>
      </w:r>
      <w:r w:rsidRPr="00533DB0">
        <w:rPr>
          <w:rFonts w:cs="Times New Roman" w:hAnsi="Times New Roman" w:ascii="Times New Roman"/>
          <w:sz w:val="24"/>
          <w:szCs w:val="24"/>
        </w:rPr>
        <w:t>sudnica broj: 5, sob</w:t>
      </w:r>
      <w:r>
        <w:rPr>
          <w:rFonts w:cs="Times New Roman" w:hAnsi="Times New Roman" w:ascii="Times New Roman"/>
          <w:sz w:val="24"/>
          <w:szCs w:val="24"/>
        </w:rPr>
        <w:t>a</w:t>
      </w:r>
      <w:r w:rsidRPr="00533DB0">
        <w:rPr>
          <w:rFonts w:cs="Times New Roman" w:hAnsi="Times New Roman" w:ascii="Times New Roman"/>
          <w:sz w:val="24"/>
          <w:szCs w:val="24"/>
        </w:rPr>
        <w:t xml:space="preserve"> broj 121/I. kat.</w:t>
      </w:r>
    </w:p>
    <w:p w:rsidRDefault="003B0489" w:rsidP="003B0489" w:rsidR="003B0489">
      <w:pPr>
        <w:pStyle w:val="Tijeloteksta"/>
      </w:pPr>
    </w:p>
    <w:p w:rsidRDefault="003B0489" w:rsidP="00433110" w:rsidR="00F61D93" w:rsidRPr="00717B3F">
      <w:pPr>
        <w:pStyle w:val="Tijeloteksta"/>
      </w:pPr>
      <w:r>
        <w:rPr>
          <w:b/>
          <w:bCs/>
        </w:rPr>
        <w:t>VII</w:t>
      </w:r>
      <w:r w:rsidRPr="00717B3F">
        <w:rPr>
          <w:b/>
          <w:bCs/>
        </w:rPr>
        <w:t>I/</w:t>
      </w:r>
      <w:r w:rsidRPr="00717B3F">
        <w:t xml:space="preserve">  Određuje se otvaranje </w:t>
      </w:r>
      <w:proofErr w:type="spellStart"/>
      <w:r>
        <w:t>pred</w:t>
      </w:r>
      <w:r w:rsidRPr="00717B3F">
        <w:t>stečajnog</w:t>
      </w:r>
      <w:proofErr w:type="spellEnd"/>
      <w:r w:rsidRPr="00717B3F">
        <w:t xml:space="preserve"> postupka</w:t>
      </w:r>
      <w:r>
        <w:t xml:space="preserve"> </w:t>
      </w:r>
      <w:r w:rsidRPr="00717B3F">
        <w:t xml:space="preserve">upisati u </w:t>
      </w:r>
      <w:r>
        <w:t>S</w:t>
      </w:r>
      <w:r w:rsidRPr="00717B3F">
        <w:t>udski registar ovog Suda u koji je Dužnik iz točke I/ izr</w:t>
      </w:r>
      <w:r>
        <w:t>ij</w:t>
      </w:r>
      <w:r w:rsidRPr="00717B3F">
        <w:t xml:space="preserve">eke ovog </w:t>
      </w:r>
      <w:r>
        <w:t>R</w:t>
      </w:r>
      <w:r w:rsidRPr="00717B3F">
        <w:t>ješenja upisan</w:t>
      </w:r>
      <w:r w:rsidR="00F61D93" w:rsidRPr="00F61D93">
        <w:t xml:space="preserve"> </w:t>
      </w:r>
      <w:r w:rsidR="00F61D93" w:rsidRPr="00717B3F">
        <w:t xml:space="preserve">te u zemljišne knjige Općinskog suda u </w:t>
      </w:r>
      <w:r w:rsidR="00F61D93">
        <w:t>Splitu</w:t>
      </w:r>
      <w:r w:rsidR="00F61D93" w:rsidRPr="00717B3F">
        <w:t>,</w:t>
      </w:r>
      <w:r w:rsidR="00433110">
        <w:t xml:space="preserve"> Zemljišnoknjižni odjel Split,</w:t>
      </w:r>
      <w:r w:rsidR="00F61D93">
        <w:t xml:space="preserve"> </w:t>
      </w:r>
      <w:r w:rsidR="00433110">
        <w:t>K</w:t>
      </w:r>
      <w:r w:rsidR="00F61D93">
        <w:t>atastarska općina S</w:t>
      </w:r>
      <w:r w:rsidR="00433110">
        <w:t>plit</w:t>
      </w:r>
      <w:r w:rsidR="00F61D93">
        <w:t>, na nekretnin</w:t>
      </w:r>
      <w:r w:rsidR="00433110">
        <w:t>i</w:t>
      </w:r>
      <w:r w:rsidR="00F61D93">
        <w:t xml:space="preserve"> u vlasništvu Dužnika, označen</w:t>
      </w:r>
      <w:r w:rsidR="00433110">
        <w:t>oj</w:t>
      </w:r>
      <w:r w:rsidR="00F61D93">
        <w:t xml:space="preserve"> kao</w:t>
      </w:r>
      <w:r w:rsidR="00433110">
        <w:t xml:space="preserve"> kat.</w:t>
      </w:r>
      <w:r w:rsidR="00F61D93">
        <w:t xml:space="preserve"> čest. </w:t>
      </w:r>
      <w:r w:rsidR="00433110">
        <w:t>ZGR</w:t>
      </w:r>
      <w:r w:rsidR="00F61D93">
        <w:t>.</w:t>
      </w:r>
      <w:r w:rsidR="00433110">
        <w:t xml:space="preserve"> 3406</w:t>
      </w:r>
      <w:r w:rsidR="00F61D93">
        <w:t>,</w:t>
      </w:r>
      <w:r w:rsidR="00433110">
        <w:t xml:space="preserve"> DVOR, ZGRADA,</w:t>
      </w:r>
      <w:r w:rsidR="00F61D93">
        <w:t xml:space="preserve"> Z</w:t>
      </w:r>
      <w:r w:rsidR="00433110">
        <w:t>K uložak 22099</w:t>
      </w:r>
      <w:r w:rsidR="00F61D93">
        <w:t xml:space="preserve">, </w:t>
      </w:r>
      <w:r w:rsidR="00F61D93" w:rsidRPr="00717B3F">
        <w:t xml:space="preserve">što će tijela koji vode ove upisnike to provesti po službenoj dužnosti, nakon primitka ovog </w:t>
      </w:r>
      <w:r w:rsidR="00433110">
        <w:t>R</w:t>
      </w:r>
      <w:r w:rsidR="00F61D93" w:rsidRPr="00717B3F">
        <w:t>ješenja.</w:t>
      </w:r>
    </w:p>
    <w:p w:rsidRDefault="003B0489" w:rsidP="003B0489" w:rsidR="003B0489">
      <w:pPr>
        <w:jc w:val="both"/>
        <w:rPr>
          <w:b/>
          <w:bCs/>
        </w:rPr>
      </w:pPr>
    </w:p>
    <w:p w:rsidRDefault="003B0489" w:rsidP="003B0489" w:rsidR="003B0489" w:rsidRPr="00326E1F">
      <w:pPr>
        <w:jc w:val="both"/>
      </w:pPr>
      <w:r>
        <w:rPr>
          <w:b/>
          <w:bCs/>
        </w:rPr>
        <w:t>I</w:t>
      </w:r>
      <w:r w:rsidRPr="00717B3F">
        <w:rPr>
          <w:b/>
          <w:bCs/>
        </w:rPr>
        <w:t>X/</w:t>
      </w:r>
      <w:r w:rsidRPr="00717B3F">
        <w:t xml:space="preserve">  Ovo će se </w:t>
      </w:r>
      <w:r>
        <w:t>R</w:t>
      </w:r>
      <w:r w:rsidRPr="00717B3F">
        <w:t>ješenje</w:t>
      </w:r>
      <w:r>
        <w:t xml:space="preserve"> danom donošenja</w:t>
      </w:r>
      <w:r w:rsidRPr="00717B3F">
        <w:t xml:space="preserve"> objaviti na</w:t>
      </w:r>
      <w:r>
        <w:t xml:space="preserve"> mrežnoj stranici</w:t>
      </w:r>
      <w:r w:rsidRPr="00717B3F">
        <w:t xml:space="preserve"> </w:t>
      </w:r>
      <w:r>
        <w:t>e-</w:t>
      </w:r>
      <w:r w:rsidRPr="00717B3F">
        <w:t>Oglasn</w:t>
      </w:r>
      <w:r>
        <w:t>a</w:t>
      </w:r>
      <w:r w:rsidRPr="00717B3F">
        <w:t xml:space="preserve"> ploč</w:t>
      </w:r>
      <w:r>
        <w:t>a</w:t>
      </w:r>
      <w:r w:rsidRPr="00717B3F">
        <w:t xml:space="preserve"> </w:t>
      </w:r>
      <w:r>
        <w:t>s</w:t>
      </w:r>
      <w:r w:rsidRPr="00717B3F">
        <w:t>ud</w:t>
      </w:r>
      <w:r>
        <w:t>ova a istog će se dana</w:t>
      </w:r>
      <w:r w:rsidRPr="00F13E5B">
        <w:t xml:space="preserve"> </w:t>
      </w:r>
      <w:r w:rsidRPr="00717B3F">
        <w:t>na</w:t>
      </w:r>
      <w:r>
        <w:t xml:space="preserve"> mrežnoj stranici</w:t>
      </w:r>
      <w:r w:rsidRPr="00717B3F">
        <w:t xml:space="preserve"> </w:t>
      </w:r>
      <w:r>
        <w:t>e-</w:t>
      </w:r>
      <w:r w:rsidRPr="00717B3F">
        <w:t>Oglasn</w:t>
      </w:r>
      <w:r>
        <w:t>a</w:t>
      </w:r>
      <w:r w:rsidRPr="00717B3F">
        <w:t xml:space="preserve"> ploč</w:t>
      </w:r>
      <w:r>
        <w:t>a</w:t>
      </w:r>
      <w:r w:rsidRPr="00717B3F">
        <w:t xml:space="preserve"> </w:t>
      </w:r>
      <w:r>
        <w:t>s</w:t>
      </w:r>
      <w:r w:rsidRPr="00717B3F">
        <w:t>ud</w:t>
      </w:r>
      <w:r>
        <w:t>ova objaviti i Plan restrukturiranja Dužnika, sve sukladno članku 34, stavku 4, SZ</w:t>
      </w:r>
      <w:r w:rsidRPr="00326E1F">
        <w:t>.</w:t>
      </w:r>
    </w:p>
    <w:p w:rsidRDefault="003B0489" w:rsidP="003B0489" w:rsidR="003B0489">
      <w:pPr>
        <w:jc w:val="both"/>
        <w:rPr>
          <w:b/>
        </w:rPr>
      </w:pPr>
    </w:p>
    <w:p w:rsidRDefault="003B0489" w:rsidP="003B0489" w:rsidR="003B0489">
      <w:pPr>
        <w:jc w:val="both"/>
        <w:rPr>
          <w:b/>
        </w:rPr>
      </w:pPr>
    </w:p>
    <w:p w:rsidRDefault="008356A2" w:rsidP="003B0489" w:rsidR="008356A2">
      <w:pPr>
        <w:jc w:val="both"/>
        <w:rPr>
          <w:b/>
        </w:rPr>
      </w:pPr>
    </w:p>
    <w:p w:rsidRDefault="003B0489" w:rsidP="003B0489" w:rsidR="003B0489" w:rsidRPr="00326E1F">
      <w:pPr>
        <w:jc w:val="both"/>
        <w:rPr>
          <w:b/>
        </w:rPr>
      </w:pPr>
      <w:r>
        <w:t xml:space="preserve"> </w:t>
      </w:r>
      <w:r w:rsidRPr="00326E1F">
        <w:t xml:space="preserve"> </w:t>
      </w:r>
      <w:r>
        <w:t xml:space="preserve">   </w:t>
      </w:r>
      <w:r w:rsidRPr="00326E1F">
        <w:t xml:space="preserve">                                                                 </w:t>
      </w:r>
      <w:r w:rsidRPr="00326E1F">
        <w:rPr>
          <w:b/>
        </w:rPr>
        <w:t xml:space="preserve"> - </w:t>
      </w:r>
      <w:r>
        <w:rPr>
          <w:b/>
        </w:rPr>
        <w:t>3</w:t>
      </w:r>
      <w:r w:rsidRPr="00326E1F">
        <w:rPr>
          <w:b/>
        </w:rPr>
        <w:t xml:space="preserve"> -</w:t>
      </w:r>
      <w:r w:rsidRPr="00326E1F">
        <w:t xml:space="preserve">                              </w:t>
      </w:r>
      <w:r w:rsidRPr="001D0D3B">
        <w:rPr>
          <w:b/>
        </w:rPr>
        <w:t>Broj</w:t>
      </w:r>
      <w:r w:rsidRPr="00326E1F">
        <w:rPr>
          <w:b/>
        </w:rPr>
        <w:t xml:space="preserve">: 14. </w:t>
      </w:r>
      <w:r w:rsidRPr="001D0D3B">
        <w:rPr>
          <w:b/>
        </w:rPr>
        <w:t>St</w:t>
      </w:r>
      <w:r w:rsidRPr="00326E1F">
        <w:rPr>
          <w:b/>
        </w:rPr>
        <w:t>-</w:t>
      </w:r>
      <w:r w:rsidR="00433110">
        <w:rPr>
          <w:b/>
        </w:rPr>
        <w:t>767</w:t>
      </w:r>
      <w:r w:rsidRPr="00326E1F">
        <w:rPr>
          <w:b/>
        </w:rPr>
        <w:t>/</w:t>
      </w:r>
      <w:r>
        <w:rPr>
          <w:b/>
        </w:rPr>
        <w:t>2017</w:t>
      </w:r>
      <w:r w:rsidRPr="00326E1F">
        <w:rPr>
          <w:b/>
        </w:rPr>
        <w:t>.</w:t>
      </w:r>
    </w:p>
    <w:p w:rsidRDefault="003B0489" w:rsidP="003B0489" w:rsidR="003B0489">
      <w:pPr>
        <w:jc w:val="both"/>
        <w:rPr>
          <w:b/>
        </w:rPr>
      </w:pPr>
    </w:p>
    <w:p w:rsidRDefault="003B0489" w:rsidP="003B0489" w:rsidR="003B0489" w:rsidRPr="00326E1F">
      <w:pPr>
        <w:jc w:val="both"/>
        <w:rPr>
          <w:b/>
        </w:rPr>
      </w:pPr>
    </w:p>
    <w:p w:rsidRDefault="003B0489" w:rsidP="003B0489" w:rsidR="003B0489" w:rsidRPr="00AB1C0F">
      <w:pPr>
        <w:pStyle w:val="Tijeloteksta"/>
        <w:jc w:val="center"/>
      </w:pPr>
      <w:r w:rsidRPr="00AB1C0F">
        <w:rPr>
          <w:bCs/>
        </w:rPr>
        <w:t>Obrazloženje</w:t>
      </w:r>
    </w:p>
    <w:p w:rsidRDefault="003B0489" w:rsidP="003B0489" w:rsidR="003B0489">
      <w:pPr>
        <w:rPr>
          <w:b/>
          <w:bCs/>
          <w:lang w:val="fr-FR"/>
        </w:rPr>
      </w:pPr>
    </w:p>
    <w:p w:rsidRDefault="003B0489" w:rsidP="003B0489" w:rsidR="003B0489">
      <w:pPr>
        <w:ind w:firstLine="708"/>
        <w:jc w:val="both"/>
        <w:rPr>
          <w:lang w:val="fr-FR"/>
        </w:rPr>
      </w:pPr>
      <w:r>
        <w:rPr>
          <w:lang w:val="fr-FR"/>
        </w:rPr>
        <w:t>1. Uvodno i</w:t>
      </w:r>
      <w:r w:rsidRPr="00AB1C0F">
        <w:rPr>
          <w:lang w:val="fr-FR"/>
        </w:rPr>
        <w:t xml:space="preserve"> </w:t>
      </w:r>
      <w:r>
        <w:rPr>
          <w:lang w:val="fr-FR"/>
        </w:rPr>
        <w:t>pod točkom I/ izrijeke ovog Rješenja navedeni Predlagatelj (i kao Dužnik)</w:t>
      </w:r>
      <w:r w:rsidRPr="009C1154">
        <w:rPr>
          <w:lang w:val="fr-FR"/>
        </w:rPr>
        <w:t xml:space="preserve">, prijedlogom (dalje: Prijedlog) </w:t>
      </w:r>
      <w:r>
        <w:rPr>
          <w:lang w:val="fr-FR"/>
        </w:rPr>
        <w:t>dostavlje</w:t>
      </w:r>
      <w:r w:rsidRPr="009C1154">
        <w:rPr>
          <w:lang w:val="fr-FR"/>
        </w:rPr>
        <w:t>nim Sudu</w:t>
      </w:r>
      <w:r>
        <w:rPr>
          <w:lang w:val="fr-FR"/>
        </w:rPr>
        <w:t xml:space="preserve"> poštom preporučeno predajom na poštu </w:t>
      </w:r>
      <w:r w:rsidR="00433110">
        <w:rPr>
          <w:lang w:val="fr-FR"/>
        </w:rPr>
        <w:t>Split</w:t>
      </w:r>
      <w:r>
        <w:rPr>
          <w:lang w:val="fr-FR"/>
        </w:rPr>
        <w:t xml:space="preserve"> 2</w:t>
      </w:r>
      <w:r w:rsidR="00433110">
        <w:rPr>
          <w:lang w:val="fr-FR"/>
        </w:rPr>
        <w:t>1</w:t>
      </w:r>
      <w:r>
        <w:rPr>
          <w:lang w:val="fr-FR"/>
        </w:rPr>
        <w:t>. s</w:t>
      </w:r>
      <w:r w:rsidR="00433110">
        <w:rPr>
          <w:lang w:val="fr-FR"/>
        </w:rPr>
        <w:t>rp</w:t>
      </w:r>
      <w:r>
        <w:rPr>
          <w:lang w:val="fr-FR"/>
        </w:rPr>
        <w:t>nja 2017. a u Sudu fizički zaprimljenim 2</w:t>
      </w:r>
      <w:r w:rsidR="00433110">
        <w:rPr>
          <w:lang w:val="fr-FR"/>
        </w:rPr>
        <w:t>4</w:t>
      </w:r>
      <w:r>
        <w:rPr>
          <w:lang w:val="fr-FR"/>
        </w:rPr>
        <w:t>. s</w:t>
      </w:r>
      <w:r w:rsidR="003B6A83">
        <w:rPr>
          <w:lang w:val="fr-FR"/>
        </w:rPr>
        <w:t>rp</w:t>
      </w:r>
      <w:r>
        <w:rPr>
          <w:lang w:val="fr-FR"/>
        </w:rPr>
        <w:t>nja 2017,</w:t>
      </w:r>
      <w:r w:rsidRPr="009C1154">
        <w:rPr>
          <w:lang w:val="fr-FR"/>
        </w:rPr>
        <w:t xml:space="preserve"> predloži</w:t>
      </w:r>
      <w:r>
        <w:rPr>
          <w:lang w:val="fr-FR"/>
        </w:rPr>
        <w:t>o</w:t>
      </w:r>
      <w:r w:rsidRPr="009C1154">
        <w:rPr>
          <w:lang w:val="fr-FR"/>
        </w:rPr>
        <w:t xml:space="preserve"> </w:t>
      </w:r>
      <w:r>
        <w:rPr>
          <w:lang w:val="fr-FR"/>
        </w:rPr>
        <w:t>je</w:t>
      </w:r>
      <w:r w:rsidRPr="009C1154">
        <w:rPr>
          <w:lang w:val="fr-FR"/>
        </w:rPr>
        <w:t xml:space="preserve"> Sudu otvoriti</w:t>
      </w:r>
      <w:r>
        <w:rPr>
          <w:lang w:val="fr-FR"/>
        </w:rPr>
        <w:t xml:space="preserve"> (i provesti)</w:t>
      </w:r>
      <w:r w:rsidRPr="009C1154">
        <w:rPr>
          <w:lang w:val="fr-FR"/>
        </w:rPr>
        <w:t xml:space="preserve"> </w:t>
      </w:r>
      <w:r>
        <w:rPr>
          <w:lang w:val="fr-FR"/>
        </w:rPr>
        <w:t>pred</w:t>
      </w:r>
      <w:r w:rsidRPr="009C1154">
        <w:rPr>
          <w:lang w:val="fr-FR"/>
        </w:rPr>
        <w:t>stečajni postupak nad</w:t>
      </w:r>
      <w:r>
        <w:rPr>
          <w:lang w:val="fr-FR"/>
        </w:rPr>
        <w:t xml:space="preserve"> samim sobom kao Dužnikom, ističući </w:t>
      </w:r>
      <w:r w:rsidRPr="009C1154">
        <w:rPr>
          <w:lang w:val="fr-FR"/>
        </w:rPr>
        <w:t>kako</w:t>
      </w:r>
      <w:r>
        <w:rPr>
          <w:lang w:val="fr-FR"/>
        </w:rPr>
        <w:t xml:space="preserve"> kod istog postoji predstečajni razlog prijeteće nesposoban za plaćanje zato što u Očevidniku redoslijeda osnova za oplaćanje koji vodi Financijska agencija isti</w:t>
      </w:r>
      <w:r w:rsidR="00D24BCE">
        <w:rPr>
          <w:lang w:val="fr-FR"/>
        </w:rPr>
        <w:t xml:space="preserve"> Dužnik od 18. srpnja 2017. iskazuje: ukupnu obvezu po osnovama u iznosu od : 827.976,37 kuna i stanje blokade u iznosu od : 865.404,66 kuna. Dužnik u Prijedlogu, također, ističe kako na dan 30. lipnja 2017. ima neizmirene obveze za neisplaćene neto plaće zaposlenika u iznosu od : 1.343.946,98 kuna a također ima i neizmirene prioritetne tražbine kao obveze prema Ministarstvu financija iz temelje poreza i doprinosa na i iz plaća zaposlenika u ukupnom iznosu od: 531.529,49 kuna (pojedinačno prema pojedinim proračunskim korisnicima i po pravnim temeljima pobliže navedno u Prijedlogu).</w:t>
      </w:r>
      <w:r>
        <w:rPr>
          <w:lang w:val="fr-FR"/>
        </w:rPr>
        <w:t xml:space="preserve"> Prijedlogu je priložena odgovarajuća dokumentacija a na</w:t>
      </w:r>
      <w:r w:rsidR="0045547B">
        <w:rPr>
          <w:lang w:val="fr-FR"/>
        </w:rPr>
        <w:t>knadno je 02. kolovoza</w:t>
      </w:r>
      <w:r w:rsidR="003B6A83">
        <w:rPr>
          <w:lang w:val="fr-FR"/>
        </w:rPr>
        <w:t xml:space="preserve"> 2017.</w:t>
      </w:r>
      <w:r w:rsidR="0045547B">
        <w:rPr>
          <w:lang w:val="fr-FR"/>
        </w:rPr>
        <w:t xml:space="preserve"> </w:t>
      </w:r>
      <w:r>
        <w:rPr>
          <w:lang w:val="fr-FR"/>
        </w:rPr>
        <w:t xml:space="preserve">Predlagatelj </w:t>
      </w:r>
      <w:r w:rsidR="0045547B">
        <w:rPr>
          <w:lang w:val="fr-FR"/>
        </w:rPr>
        <w:t>dostavio dokaz o</w:t>
      </w:r>
      <w:r>
        <w:rPr>
          <w:lang w:val="fr-FR"/>
        </w:rPr>
        <w:t xml:space="preserve"> uplat</w:t>
      </w:r>
      <w:r w:rsidR="0045547B">
        <w:rPr>
          <w:lang w:val="fr-FR"/>
        </w:rPr>
        <w:t>i preduj</w:t>
      </w:r>
      <w:r>
        <w:rPr>
          <w:lang w:val="fr-FR"/>
        </w:rPr>
        <w:t>m</w:t>
      </w:r>
      <w:r w:rsidR="0045547B">
        <w:rPr>
          <w:lang w:val="fr-FR"/>
        </w:rPr>
        <w:t>a</w:t>
      </w:r>
      <w:r>
        <w:rPr>
          <w:lang w:val="fr-FR"/>
        </w:rPr>
        <w:t xml:space="preserve"> od 5.000,00 kuna.</w:t>
      </w:r>
    </w:p>
    <w:p w:rsidRDefault="003B0489" w:rsidP="003B0489" w:rsidR="003B0489">
      <w:pPr>
        <w:jc w:val="both"/>
        <w:rPr>
          <w:lang w:val="fr-FR"/>
        </w:rPr>
      </w:pPr>
    </w:p>
    <w:p w:rsidRDefault="003B0489" w:rsidP="003B0489" w:rsidR="003B0489">
      <w:pPr>
        <w:ind w:firstLine="708"/>
        <w:jc w:val="both"/>
      </w:pPr>
      <w:r>
        <w:t>2. Odlučujući o Prijedlogu Sud je izveo</w:t>
      </w:r>
      <w:r w:rsidRPr="00F244F3">
        <w:t xml:space="preserve"> </w:t>
      </w:r>
      <w:r>
        <w:t>dokaze</w:t>
      </w:r>
      <w:r w:rsidRPr="00F244F3">
        <w:t xml:space="preserve"> č</w:t>
      </w:r>
      <w:r>
        <w:t>itanjem</w:t>
      </w:r>
      <w:r w:rsidRPr="00F244F3">
        <w:t xml:space="preserve"> </w:t>
      </w:r>
      <w:r>
        <w:t>Prijedloga</w:t>
      </w:r>
      <w:r w:rsidRPr="00F244F3">
        <w:t xml:space="preserve"> </w:t>
      </w:r>
      <w:r>
        <w:t>i</w:t>
      </w:r>
      <w:r w:rsidRPr="00F244F3">
        <w:t xml:space="preserve"> </w:t>
      </w:r>
      <w:r>
        <w:t>priloga</w:t>
      </w:r>
      <w:r w:rsidRPr="00F244F3">
        <w:t xml:space="preserve"> </w:t>
      </w:r>
      <w:r>
        <w:t>uz</w:t>
      </w:r>
      <w:r w:rsidRPr="00F244F3">
        <w:t xml:space="preserve"> </w:t>
      </w:r>
      <w:r>
        <w:t>Prijedlog</w:t>
      </w:r>
      <w:r w:rsidRPr="00F244F3">
        <w:t xml:space="preserve"> </w:t>
      </w:r>
      <w:r>
        <w:t>kao</w:t>
      </w:r>
      <w:r w:rsidRPr="00F244F3">
        <w:t xml:space="preserve"> </w:t>
      </w:r>
      <w:r>
        <w:t>i</w:t>
      </w:r>
      <w:r w:rsidRPr="00F244F3">
        <w:t xml:space="preserve"> č</w:t>
      </w:r>
      <w:r>
        <w:t>itanjem</w:t>
      </w:r>
      <w:r w:rsidRPr="00F244F3">
        <w:t xml:space="preserve"> </w:t>
      </w:r>
      <w:r>
        <w:t>cijelog</w:t>
      </w:r>
      <w:r w:rsidRPr="00F244F3">
        <w:t xml:space="preserve"> </w:t>
      </w:r>
      <w:r>
        <w:t>spisa predmeta te je, nakon</w:t>
      </w:r>
      <w:r w:rsidRPr="00F244F3">
        <w:t xml:space="preserve"> </w:t>
      </w:r>
      <w:r>
        <w:t>tako</w:t>
      </w:r>
      <w:r w:rsidRPr="00F244F3">
        <w:t xml:space="preserve"> </w:t>
      </w:r>
      <w:r>
        <w:t>izvedenih</w:t>
      </w:r>
      <w:r w:rsidRPr="00F244F3">
        <w:t xml:space="preserve"> </w:t>
      </w:r>
      <w:r>
        <w:t>dokaza</w:t>
      </w:r>
      <w:r w:rsidRPr="00F244F3">
        <w:t xml:space="preserve">, </w:t>
      </w:r>
      <w:r>
        <w:t>temeljem</w:t>
      </w:r>
      <w:r w:rsidRPr="00F244F3">
        <w:t xml:space="preserve"> </w:t>
      </w:r>
      <w:r>
        <w:t>savjesne</w:t>
      </w:r>
      <w:r w:rsidRPr="00F244F3">
        <w:t xml:space="preserve"> </w:t>
      </w:r>
      <w:r>
        <w:t>i</w:t>
      </w:r>
      <w:r w:rsidRPr="00F244F3">
        <w:t xml:space="preserve"> </w:t>
      </w:r>
      <w:r>
        <w:t>bri</w:t>
      </w:r>
      <w:r w:rsidRPr="00F244F3">
        <w:t>ž</w:t>
      </w:r>
      <w:r>
        <w:t>ljive</w:t>
      </w:r>
      <w:r w:rsidRPr="00F244F3">
        <w:t xml:space="preserve"> </w:t>
      </w:r>
      <w:r>
        <w:t>ocjene</w:t>
      </w:r>
      <w:r w:rsidRPr="00F244F3">
        <w:t xml:space="preserve"> </w:t>
      </w:r>
      <w:r>
        <w:t>svakog</w:t>
      </w:r>
      <w:r w:rsidRPr="00F244F3">
        <w:t xml:space="preserve"> </w:t>
      </w:r>
      <w:r>
        <w:t>dokaza</w:t>
      </w:r>
      <w:r w:rsidRPr="00F244F3">
        <w:t xml:space="preserve"> </w:t>
      </w:r>
      <w:r>
        <w:t>zasebno</w:t>
      </w:r>
      <w:r w:rsidRPr="00F244F3">
        <w:t xml:space="preserve"> </w:t>
      </w:r>
      <w:r>
        <w:t>i</w:t>
      </w:r>
      <w:r w:rsidRPr="00F244F3">
        <w:t xml:space="preserve"> </w:t>
      </w:r>
      <w:r>
        <w:t>svih</w:t>
      </w:r>
      <w:r w:rsidRPr="00F244F3">
        <w:t xml:space="preserve"> </w:t>
      </w:r>
      <w:r>
        <w:t>dokaza</w:t>
      </w:r>
      <w:r w:rsidRPr="00F244F3">
        <w:t xml:space="preserve"> </w:t>
      </w:r>
      <w:r>
        <w:t>zajedno</w:t>
      </w:r>
      <w:r w:rsidRPr="00F244F3">
        <w:t xml:space="preserve"> </w:t>
      </w:r>
      <w:r>
        <w:t>kao</w:t>
      </w:r>
      <w:r w:rsidRPr="00F244F3">
        <w:t xml:space="preserve"> </w:t>
      </w:r>
      <w:r>
        <w:t>i</w:t>
      </w:r>
      <w:r w:rsidRPr="00F244F3">
        <w:t xml:space="preserve"> </w:t>
      </w:r>
      <w:r>
        <w:t>temeljem</w:t>
      </w:r>
      <w:r w:rsidRPr="00F244F3">
        <w:t xml:space="preserve"> </w:t>
      </w:r>
      <w:r>
        <w:t>rezultata</w:t>
      </w:r>
      <w:r w:rsidRPr="00F244F3">
        <w:t xml:space="preserve"> </w:t>
      </w:r>
      <w:r>
        <w:t>cjelokupnog</w:t>
      </w:r>
      <w:r w:rsidRPr="00F244F3">
        <w:t xml:space="preserve"> </w:t>
      </w:r>
      <w:r>
        <w:t>postupka</w:t>
      </w:r>
      <w:r w:rsidRPr="00F244F3">
        <w:t xml:space="preserve">, </w:t>
      </w:r>
      <w:r>
        <w:t>sukladno</w:t>
      </w:r>
      <w:r w:rsidRPr="00F244F3">
        <w:t xml:space="preserve"> č</w:t>
      </w:r>
      <w:r>
        <w:t>lanku</w:t>
      </w:r>
      <w:r w:rsidRPr="00F244F3">
        <w:t xml:space="preserve"> 8, </w:t>
      </w:r>
      <w:r>
        <w:t>Zakona</w:t>
      </w:r>
      <w:r w:rsidRPr="00F244F3">
        <w:t xml:space="preserve"> </w:t>
      </w:r>
      <w:r>
        <w:t>o</w:t>
      </w:r>
      <w:r w:rsidRPr="00F244F3">
        <w:t xml:space="preserve"> </w:t>
      </w:r>
      <w:r>
        <w:t>parni</w:t>
      </w:r>
      <w:r w:rsidRPr="00F244F3">
        <w:t>č</w:t>
      </w:r>
      <w:r>
        <w:t>nom</w:t>
      </w:r>
      <w:r w:rsidRPr="00F244F3">
        <w:t xml:space="preserve"> </w:t>
      </w:r>
      <w:r>
        <w:t>postupku</w:t>
      </w:r>
      <w:r w:rsidRPr="00F244F3">
        <w:t xml:space="preserve"> </w:t>
      </w:r>
      <w:r>
        <w:t>(</w:t>
      </w:r>
      <w:r w:rsidRPr="00C64A78">
        <w:rPr>
          <w:i/>
        </w:rPr>
        <w:t>Narodne novine</w:t>
      </w:r>
      <w:r>
        <w:rPr>
          <w:i/>
        </w:rPr>
        <w:t>,</w:t>
      </w:r>
      <w:r>
        <w:t xml:space="preserve"> br.: 148/11.-pročišćeni tekst, 25/13. i 89/14.-Odluka USRH, br.: U-I-885/2013, dalje: ZPP), koji se u ovome </w:t>
      </w:r>
      <w:proofErr w:type="spellStart"/>
      <w:r>
        <w:t>predstečajnom</w:t>
      </w:r>
      <w:proofErr w:type="spellEnd"/>
      <w:r>
        <w:t xml:space="preserve"> postupku </w:t>
      </w:r>
      <w:proofErr w:type="spellStart"/>
      <w:r>
        <w:t>podredno</w:t>
      </w:r>
      <w:proofErr w:type="spellEnd"/>
      <w:r>
        <w:t xml:space="preserve"> primjenjuje temeljem članka 10, SZ, Sud riješio kao u izrijeci Rješenja zbog niže navedenih razloga.</w:t>
      </w:r>
    </w:p>
    <w:p w:rsidRDefault="003B0489" w:rsidP="003B0489" w:rsidR="003B0489">
      <w:pPr>
        <w:jc w:val="both"/>
      </w:pPr>
    </w:p>
    <w:p w:rsidRDefault="003B0489" w:rsidP="003B0489" w:rsidR="003B0489" w:rsidRPr="002B6E9B">
      <w:pPr>
        <w:ind w:firstLine="708"/>
        <w:jc w:val="both"/>
      </w:pPr>
      <w:r>
        <w:t xml:space="preserve">3. </w:t>
      </w:r>
      <w:r w:rsidRPr="002B6E9B">
        <w:t>Člankom 3, stavk</w:t>
      </w:r>
      <w:r>
        <w:t>om</w:t>
      </w:r>
      <w:r w:rsidRPr="002B6E9B">
        <w:t xml:space="preserve"> 1, SZ, propisano je kako se </w:t>
      </w:r>
      <w:proofErr w:type="spellStart"/>
      <w:r>
        <w:t>pred</w:t>
      </w:r>
      <w:r w:rsidRPr="002B6E9B">
        <w:t>stečajni</w:t>
      </w:r>
      <w:proofErr w:type="spellEnd"/>
      <w:r w:rsidRPr="002B6E9B">
        <w:t xml:space="preserve"> postupak</w:t>
      </w:r>
      <w:r>
        <w:t xml:space="preserve"> može provesti nad pravnom osobom. Dužnik je </w:t>
      </w:r>
      <w:r w:rsidR="0045547B">
        <w:t xml:space="preserve">sportsko dioničko društvo za obavljanje sportskih djelatnosti, </w:t>
      </w:r>
      <w:r>
        <w:t xml:space="preserve">pravnog oblika </w:t>
      </w:r>
      <w:r w:rsidR="0045547B">
        <w:t>sportsko dioničko društvo te ja kao takav upisan i u sudskom registru</w:t>
      </w:r>
      <w:r>
        <w:t xml:space="preserve"> pa je isti pravna osoba, sukladno članku 2, Zakona o trgovačkim društvima (</w:t>
      </w:r>
      <w:r w:rsidRPr="0087295F">
        <w:rPr>
          <w:i/>
        </w:rPr>
        <w:t>Narodne novine</w:t>
      </w:r>
      <w:r>
        <w:t>, br.-i: 152.-pročišćeni tekst, 111/12, 68/13. i 110/15, dalje: ZTD)</w:t>
      </w:r>
      <w:r w:rsidR="003B6A83">
        <w:t xml:space="preserve"> u vezi sa člankom 15, Zakona o sportu (Narodne novine, br.-i: od 71/2006. do 19/2016, dalje: ZS)</w:t>
      </w:r>
      <w:r>
        <w:t>.</w:t>
      </w:r>
      <w:r w:rsidRPr="00C71086">
        <w:t xml:space="preserve"> </w:t>
      </w:r>
      <w:r>
        <w:t xml:space="preserve">Također, člankom 4, stavkom 1, SZ, propisano je kako se </w:t>
      </w:r>
      <w:proofErr w:type="spellStart"/>
      <w:r>
        <w:t>predstečajni</w:t>
      </w:r>
      <w:proofErr w:type="spellEnd"/>
      <w:r>
        <w:t xml:space="preserve"> postupak može otvoriti ako sud utvrdi postojanje prijeteće nesposobnosti za plaćanje a prijeteća nesposobnost za plaćanje postoji ako sud stekne uvjerenje da dužnik svoje postojeće obveze neće moći ispuniti po dospijeću dok je stavcima 2–4, istog članka 4, SZ, propisano kada se smatra da postoji prijeteća nesposobnost za plaćanje i kojim se dokazima isto dokazuje.</w:t>
      </w:r>
      <w:r w:rsidRPr="002B6E9B">
        <w:t xml:space="preserve"> Nadalje, člankom </w:t>
      </w:r>
      <w:r>
        <w:t>25</w:t>
      </w:r>
      <w:r w:rsidRPr="002B6E9B">
        <w:t>, stavk</w:t>
      </w:r>
      <w:r>
        <w:t>om</w:t>
      </w:r>
      <w:r w:rsidRPr="002B6E9B">
        <w:t xml:space="preserve"> 1, SZ, propisano je kako </w:t>
      </w:r>
      <w:r>
        <w:t>j</w:t>
      </w:r>
      <w:r w:rsidRPr="002B6E9B">
        <w:t xml:space="preserve">e </w:t>
      </w:r>
      <w:r>
        <w:t xml:space="preserve">prijedlog za otvaranje </w:t>
      </w:r>
      <w:proofErr w:type="spellStart"/>
      <w:r>
        <w:t>preds</w:t>
      </w:r>
      <w:r w:rsidRPr="002B6E9B">
        <w:t>tečajn</w:t>
      </w:r>
      <w:r>
        <w:t>og</w:t>
      </w:r>
      <w:proofErr w:type="spellEnd"/>
      <w:r w:rsidRPr="002B6E9B">
        <w:t xml:space="preserve"> postupk</w:t>
      </w:r>
      <w:r>
        <w:t>a</w:t>
      </w:r>
      <w:r w:rsidRPr="002B6E9B">
        <w:t xml:space="preserve"> </w:t>
      </w:r>
      <w:r>
        <w:t>ovlašten podnijeti dužnik ili vjerovnik uz suglasnost dužnika, što je u konkretnom slučaju i ostvareno, jer je Prijedlog podnesen od strane Dužnika kao predlagatelja.</w:t>
      </w:r>
    </w:p>
    <w:p w:rsidRDefault="003B0489" w:rsidP="003B0489" w:rsidR="003B0489" w:rsidRPr="002B6E9B">
      <w:pPr>
        <w:jc w:val="both"/>
      </w:pPr>
    </w:p>
    <w:p w:rsidRDefault="003B0489" w:rsidP="003B0489" w:rsidR="003B0489" w:rsidRPr="002B6E9B">
      <w:pPr>
        <w:ind w:firstLine="708"/>
        <w:jc w:val="both"/>
      </w:pPr>
      <w:r>
        <w:t xml:space="preserve">4. </w:t>
      </w:r>
      <w:r w:rsidRPr="002B6E9B">
        <w:t xml:space="preserve">Dakle, za otvoriti </w:t>
      </w:r>
      <w:proofErr w:type="spellStart"/>
      <w:r>
        <w:t>pred</w:t>
      </w:r>
      <w:r w:rsidRPr="002B6E9B">
        <w:t>stečajni</w:t>
      </w:r>
      <w:proofErr w:type="spellEnd"/>
      <w:r w:rsidRPr="002B6E9B">
        <w:t xml:space="preserve"> postupak nad </w:t>
      </w:r>
      <w:r>
        <w:t>Dužnikom</w:t>
      </w:r>
      <w:r w:rsidRPr="002B6E9B">
        <w:t xml:space="preserve">, Sudu je dovoljno utvrditi </w:t>
      </w:r>
      <w:r>
        <w:t>tri</w:t>
      </w:r>
      <w:r w:rsidRPr="002B6E9B">
        <w:t xml:space="preserve"> činjenice: </w:t>
      </w:r>
      <w:r>
        <w:t xml:space="preserve">svojstvo pravne osobe Dužnika, što je u ovom postupku i utvrđeno, kako je to gore u točki 3. Obrazloženja navedeno; </w:t>
      </w:r>
      <w:r w:rsidRPr="002B6E9B">
        <w:t>aktivnu legitimaciju predlagatelja</w:t>
      </w:r>
      <w:r>
        <w:t xml:space="preserve">, što je u ovom postupku, također, utvrđeno kako je to gore u točkama 1. i 3. Obrazloženja navedeno </w:t>
      </w:r>
      <w:r w:rsidRPr="002B6E9B">
        <w:t xml:space="preserve">i postojanje </w:t>
      </w:r>
      <w:proofErr w:type="spellStart"/>
      <w:r>
        <w:t>predstečajnog</w:t>
      </w:r>
      <w:proofErr w:type="spellEnd"/>
      <w:r>
        <w:t xml:space="preserve"> razloga prijeteće</w:t>
      </w:r>
      <w:r w:rsidRPr="002B6E9B">
        <w:t xml:space="preserve"> nesposobnost za plaćanje.</w:t>
      </w:r>
      <w:r>
        <w:t xml:space="preserve"> </w:t>
      </w:r>
    </w:p>
    <w:p w:rsidRDefault="003B0489" w:rsidP="003B0489" w:rsidR="003B0489">
      <w:pPr>
        <w:jc w:val="both"/>
      </w:pPr>
    </w:p>
    <w:p w:rsidRDefault="008356A2" w:rsidP="003B0489" w:rsidR="008356A2">
      <w:pPr>
        <w:jc w:val="both"/>
      </w:pPr>
    </w:p>
    <w:p w:rsidRDefault="003B0489" w:rsidP="003B0489" w:rsidR="003B0489">
      <w:pPr>
        <w:jc w:val="both"/>
      </w:pPr>
    </w:p>
    <w:p w:rsidRDefault="003B0489" w:rsidP="003B0489" w:rsidR="003B0489" w:rsidRPr="00326E1F">
      <w:pPr>
        <w:jc w:val="both"/>
        <w:rPr>
          <w:b/>
        </w:rPr>
      </w:pPr>
      <w:r w:rsidRPr="00326E1F">
        <w:t xml:space="preserve"> </w:t>
      </w:r>
      <w:r>
        <w:t xml:space="preserve">   </w:t>
      </w:r>
      <w:r w:rsidRPr="00326E1F">
        <w:t xml:space="preserve">                                                                 </w:t>
      </w:r>
      <w:r w:rsidRPr="00326E1F">
        <w:rPr>
          <w:b/>
        </w:rPr>
        <w:t xml:space="preserve"> - </w:t>
      </w:r>
      <w:r>
        <w:rPr>
          <w:b/>
        </w:rPr>
        <w:t>4</w:t>
      </w:r>
      <w:r w:rsidRPr="00326E1F">
        <w:rPr>
          <w:b/>
        </w:rPr>
        <w:t xml:space="preserve"> -</w:t>
      </w:r>
      <w:r w:rsidRPr="00326E1F">
        <w:t xml:space="preserve">                              </w:t>
      </w:r>
      <w:r w:rsidRPr="001D0D3B">
        <w:rPr>
          <w:b/>
        </w:rPr>
        <w:t>Broj</w:t>
      </w:r>
      <w:r w:rsidRPr="00326E1F">
        <w:rPr>
          <w:b/>
        </w:rPr>
        <w:t xml:space="preserve">: 14. </w:t>
      </w:r>
      <w:r w:rsidRPr="001D0D3B">
        <w:rPr>
          <w:b/>
        </w:rPr>
        <w:t>St</w:t>
      </w:r>
      <w:r w:rsidRPr="00326E1F">
        <w:rPr>
          <w:b/>
        </w:rPr>
        <w:t>-</w:t>
      </w:r>
      <w:r w:rsidR="0045547B">
        <w:rPr>
          <w:b/>
        </w:rPr>
        <w:t>767</w:t>
      </w:r>
      <w:r w:rsidRPr="00326E1F">
        <w:rPr>
          <w:b/>
        </w:rPr>
        <w:t>/</w:t>
      </w:r>
      <w:r>
        <w:rPr>
          <w:b/>
        </w:rPr>
        <w:t>2017</w:t>
      </w:r>
      <w:r w:rsidRPr="00326E1F">
        <w:rPr>
          <w:b/>
        </w:rPr>
        <w:t>.</w:t>
      </w:r>
    </w:p>
    <w:p w:rsidRDefault="003B0489" w:rsidP="003B0489" w:rsidR="003B0489">
      <w:pPr>
        <w:jc w:val="both"/>
      </w:pPr>
    </w:p>
    <w:p w:rsidRDefault="003B0489" w:rsidP="003B0489" w:rsidR="003B0489">
      <w:pPr>
        <w:jc w:val="both"/>
      </w:pPr>
    </w:p>
    <w:p w:rsidRDefault="008356A2" w:rsidP="003B0489" w:rsidR="008356A2">
      <w:pPr>
        <w:jc w:val="both"/>
      </w:pPr>
    </w:p>
    <w:p w:rsidRDefault="003B0489" w:rsidP="003B0489" w:rsidR="003B0489">
      <w:pPr>
        <w:jc w:val="both"/>
      </w:pPr>
    </w:p>
    <w:p w:rsidRDefault="003B0489" w:rsidP="003B0489" w:rsidR="003B0489">
      <w:pPr>
        <w:ind w:firstLine="708"/>
        <w:jc w:val="both"/>
      </w:pPr>
      <w:r>
        <w:t>5. Člankom 4, stavkom 2, SZ, propisano je kada p</w:t>
      </w:r>
      <w:r w:rsidRPr="002B6E9B">
        <w:t>ostoj</w:t>
      </w:r>
      <w:r>
        <w:t>i predmnijeva</w:t>
      </w:r>
      <w:r w:rsidRPr="002B6E9B">
        <w:t xml:space="preserve"> </w:t>
      </w:r>
      <w:r>
        <w:t>prijeteće</w:t>
      </w:r>
      <w:r w:rsidRPr="002B6E9B">
        <w:t xml:space="preserve"> nesposobnost za plaćanje</w:t>
      </w:r>
      <w:r w:rsidRPr="00D9728E">
        <w:t xml:space="preserve"> </w:t>
      </w:r>
      <w:r>
        <w:t xml:space="preserve">kao </w:t>
      </w:r>
      <w:proofErr w:type="spellStart"/>
      <w:r>
        <w:t>predstečajnog</w:t>
      </w:r>
      <w:proofErr w:type="spellEnd"/>
      <w:r>
        <w:t xml:space="preserve"> razloga a u stavcima 3. i 4, istog članka 4, SZ, propisano</w:t>
      </w:r>
      <w:r w:rsidRPr="00144B2D">
        <w:t xml:space="preserve"> </w:t>
      </w:r>
      <w:r>
        <w:t>je kojim se dokaznim sredstvima postojanje istih predmnijeva dokazuje</w:t>
      </w:r>
      <w:r w:rsidRPr="002B6E9B">
        <w:t>.</w:t>
      </w:r>
      <w:r>
        <w:t xml:space="preserve"> Tako je stavkom 2, člankom 4, SZ, propisano kako će se smatrati postojanje prijeteće nesposobnosti za plaćanje ako nisu nastale okolnosti zbog kojih se smatra da je dužnik postao nesposoban za plaćanje i ako dužnik:</w:t>
      </w:r>
    </w:p>
    <w:p w:rsidRDefault="003B0489" w:rsidP="003B0489" w:rsidR="003B0489">
      <w:pPr>
        <w:jc w:val="both"/>
      </w:pPr>
    </w:p>
    <w:p w:rsidRDefault="003B0489" w:rsidP="003B0489" w:rsidR="003B0489">
      <w:pPr>
        <w:jc w:val="both"/>
        <w:rPr>
          <w:lang w:val="fr-FR"/>
        </w:rPr>
      </w:pPr>
      <w:r>
        <w:t xml:space="preserve">-  </w:t>
      </w:r>
      <w:r>
        <w:rPr>
          <w:lang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 ili</w:t>
      </w:r>
    </w:p>
    <w:p w:rsidRDefault="003B0489" w:rsidP="003B0489" w:rsidR="003B0489">
      <w:pPr>
        <w:jc w:val="both"/>
        <w:rPr>
          <w:lang w:val="fr-FR"/>
        </w:rPr>
      </w:pPr>
      <w:r>
        <w:rPr>
          <w:lang w:val="fr-FR"/>
        </w:rPr>
        <w:t>-  duže od 30. dana kasni s isplatom plaće koja radniku pripada prema ugovoru o radu, pravilniku o radu, kolektivnom ugovoru ili posebnom propisu odnosno prema drugom aktu kojim se uređuju obveze poslodavca prema radniku ili</w:t>
      </w:r>
    </w:p>
    <w:p w:rsidRDefault="003B0489" w:rsidP="003B0489" w:rsidR="003B0489">
      <w:pPr>
        <w:jc w:val="both"/>
        <w:rPr>
          <w:lang w:val="fr-FR"/>
        </w:rPr>
      </w:pPr>
      <w:r>
        <w:rPr>
          <w:lang w:val="fr-FR"/>
        </w:rPr>
        <w:t xml:space="preserve">-  u roku od 30. dana ne uplati doprinose i poreze prema plaći iz podstavka 2, ovoga stavka, računajući od dana kada je radniku bio dužan isplatiti plaću. </w:t>
      </w:r>
    </w:p>
    <w:p w:rsidRDefault="003B0489" w:rsidP="003B0489" w:rsidR="003B0489">
      <w:pPr>
        <w:jc w:val="both"/>
      </w:pPr>
      <w:r>
        <w:t xml:space="preserve">Navedene se </w:t>
      </w:r>
      <w:proofErr w:type="spellStart"/>
      <w:r>
        <w:t>predmnijeve</w:t>
      </w:r>
      <w:proofErr w:type="spellEnd"/>
      <w:r>
        <w:t xml:space="preserve"> iz članka 4, stavka 2, podstavaka 1–3, SZ, moraju alternativno ispuniti i to kumulativno sa prvom </w:t>
      </w:r>
      <w:proofErr w:type="spellStart"/>
      <w:r>
        <w:t>predmnijevom</w:t>
      </w:r>
      <w:proofErr w:type="spellEnd"/>
      <w:r>
        <w:t xml:space="preserve"> (ako nisu nastale okolnosti zbog kojih se smatra da je dužnik postao nesposoban za plaćanje).</w:t>
      </w:r>
    </w:p>
    <w:p w:rsidRDefault="003B0489" w:rsidP="003B0489" w:rsidR="003B0489">
      <w:pPr>
        <w:jc w:val="both"/>
      </w:pPr>
    </w:p>
    <w:p w:rsidRDefault="003B0489" w:rsidP="003B0489" w:rsidR="003B0489">
      <w:pPr>
        <w:ind w:firstLine="708"/>
        <w:jc w:val="both"/>
      </w:pPr>
      <w:r>
        <w:t>6. U konkretnom je slučaju Dužnik dokazao postojanje prijeteće nesposobnosti za plaćanje, jer je dokazao kako nisu nastale okolnosti zbog kojih se smatra da je Dužnik postao nesposoban za plaćanje (postojanje nesposobnosti za plaćanje uređeno je člankom 6, SZ i to predstavlja stečajni razlog, razlog za otvaranje stečajnog postupka, sukladno članku 5, SZ). Dužnik je to dokazao Potvrdom Financijske agencije (FINA-e) od 1</w:t>
      </w:r>
      <w:r w:rsidR="0045547B">
        <w:t>8</w:t>
      </w:r>
      <w:r>
        <w:t xml:space="preserve">. </w:t>
      </w:r>
      <w:r w:rsidR="0045547B">
        <w:t>srpnja</w:t>
      </w:r>
      <w:r>
        <w:t xml:space="preserve"> 201</w:t>
      </w:r>
      <w:r w:rsidR="0045547B">
        <w:t>7</w:t>
      </w:r>
      <w:r>
        <w:t xml:space="preserve"> (list: </w:t>
      </w:r>
      <w:r w:rsidR="0045547B">
        <w:t>24</w:t>
      </w:r>
      <w:r>
        <w:t>, spisa), prema kojoj je Potvrdi račun Dužnika blokiran od 2</w:t>
      </w:r>
      <w:r w:rsidR="00DC0581">
        <w:t>3</w:t>
      </w:r>
      <w:r>
        <w:t xml:space="preserve">. </w:t>
      </w:r>
      <w:r w:rsidR="00DC0581">
        <w:t>svibnja</w:t>
      </w:r>
      <w:r>
        <w:t xml:space="preserve"> 201</w:t>
      </w:r>
      <w:r w:rsidR="00DC0581">
        <w:t>7</w:t>
      </w:r>
      <w:r>
        <w:t>. do 1</w:t>
      </w:r>
      <w:r w:rsidR="00DC0581">
        <w:t>8</w:t>
      </w:r>
      <w:r>
        <w:t xml:space="preserve">. </w:t>
      </w:r>
      <w:r w:rsidR="00DC0581">
        <w:t>srpnja</w:t>
      </w:r>
      <w:r>
        <w:t xml:space="preserve"> 201</w:t>
      </w:r>
      <w:r w:rsidR="00DC0581">
        <w:t>7</w:t>
      </w:r>
      <w:r>
        <w:t xml:space="preserve">. kao dana izdavanja iste Potvrde (Prijedlog je Sudu podnesen poštom preporučeno predajom na poštu </w:t>
      </w:r>
      <w:r w:rsidR="00DC0581">
        <w:t>Split</w:t>
      </w:r>
      <w:r>
        <w:t xml:space="preserve"> 2</w:t>
      </w:r>
      <w:r w:rsidR="00DC0581">
        <w:t>1</w:t>
      </w:r>
      <w:r>
        <w:t>. s</w:t>
      </w:r>
      <w:r w:rsidR="00DC0581">
        <w:t>rp</w:t>
      </w:r>
      <w:r>
        <w:t>nja 2017) a Potvrdom FINA-e od 1</w:t>
      </w:r>
      <w:r w:rsidR="00DC0581">
        <w:t>8</w:t>
      </w:r>
      <w:r>
        <w:t xml:space="preserve">. </w:t>
      </w:r>
      <w:r w:rsidR="00DC0581">
        <w:t>srpnja</w:t>
      </w:r>
      <w:r>
        <w:t xml:space="preserve"> 201</w:t>
      </w:r>
      <w:r w:rsidR="00DC0581">
        <w:t>7</w:t>
      </w:r>
      <w:r>
        <w:t xml:space="preserve">. isti je Dužnik dokazao kako u Očevidniku redoslijeda osnova za plaćanje ima evidentiranih a neizvršenih osnova za plaćanje koje se zbog nedostatka novčanih sredstava nisu izvršile (list: </w:t>
      </w:r>
      <w:r w:rsidR="00CE67A4">
        <w:t>24</w:t>
      </w:r>
      <w:r>
        <w:t xml:space="preserve">, spisa). Time je dokazana okolnost iz članka 4, stavka 2, podstavka 1, SZ. Dužnik je dokazao i okolnosti iz stavka 2, podstavka 3, članka 4, SZ i to Obračunom neuplaćenih doprinosa i poreza na plaće radnicima uz Potvrdu Ministarstva financija – Porezne uprave o tome kako je isti Obračun sastavljen u skladu s propisima, Obrazac JOPPD (list: </w:t>
      </w:r>
      <w:r w:rsidR="004035CB">
        <w:t>91</w:t>
      </w:r>
      <w:r>
        <w:t>–</w:t>
      </w:r>
      <w:r w:rsidR="004035CB">
        <w:t>95</w:t>
      </w:r>
      <w:r>
        <w:t xml:space="preserve">, spisa). Time ovaj Sud smatra utvrđenim postojanje </w:t>
      </w:r>
      <w:proofErr w:type="spellStart"/>
      <w:r>
        <w:t>predstečajnog</w:t>
      </w:r>
      <w:proofErr w:type="spellEnd"/>
      <w:r>
        <w:t xml:space="preserve"> razloga prijeteće nesposobnosti za plaćanje, jer nisu nastale okolnosti zbog kojih se smatra da je Dužnik postao nesposoban za plaćanje.  </w:t>
      </w:r>
    </w:p>
    <w:p w:rsidRDefault="003B0489" w:rsidP="003B0489" w:rsidR="003B0489">
      <w:pPr>
        <w:jc w:val="both"/>
      </w:pPr>
    </w:p>
    <w:p w:rsidRDefault="003B0489" w:rsidP="003B0489" w:rsidR="003B0489">
      <w:pPr>
        <w:ind w:firstLine="708"/>
        <w:jc w:val="both"/>
      </w:pPr>
      <w:r>
        <w:t xml:space="preserve">7. Utvrdivši postojanje triju navedenih činjenica: svojstvo pravne osobe Dužnika (točke 3. i 4, ovog Obrazloženja); </w:t>
      </w:r>
      <w:r w:rsidRPr="002B6E9B">
        <w:t>aktivnu legitimaciju predlagatelja</w:t>
      </w:r>
      <w:r>
        <w:t xml:space="preserve"> (točke 1, 3. i 4, ovog Obrazloženja) </w:t>
      </w:r>
      <w:r w:rsidRPr="002B6E9B">
        <w:t xml:space="preserve">i postojanje </w:t>
      </w:r>
      <w:proofErr w:type="spellStart"/>
      <w:r>
        <w:t>predstečajnog</w:t>
      </w:r>
      <w:proofErr w:type="spellEnd"/>
      <w:r>
        <w:t xml:space="preserve"> razloga prijeteće</w:t>
      </w:r>
      <w:r w:rsidRPr="002B6E9B">
        <w:t xml:space="preserve"> nesposobnost za plaćanje</w:t>
      </w:r>
      <w:r>
        <w:t xml:space="preserve"> kod </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rsidRPr="00326E1F">
      <w:pPr>
        <w:jc w:val="both"/>
        <w:rPr>
          <w:b/>
        </w:rPr>
      </w:pPr>
      <w:r w:rsidRPr="00326E1F">
        <w:t xml:space="preserve"> </w:t>
      </w:r>
      <w:r>
        <w:t xml:space="preserve">   </w:t>
      </w:r>
      <w:r w:rsidRPr="00326E1F">
        <w:t xml:space="preserve">                                                                 </w:t>
      </w:r>
      <w:r w:rsidRPr="00326E1F">
        <w:rPr>
          <w:b/>
        </w:rPr>
        <w:t xml:space="preserve"> - </w:t>
      </w:r>
      <w:r>
        <w:rPr>
          <w:b/>
        </w:rPr>
        <w:t>5</w:t>
      </w:r>
      <w:r w:rsidRPr="00326E1F">
        <w:rPr>
          <w:b/>
        </w:rPr>
        <w:t xml:space="preserve"> -</w:t>
      </w:r>
      <w:r w:rsidRPr="00326E1F">
        <w:t xml:space="preserve">                              </w:t>
      </w:r>
      <w:r w:rsidRPr="001D0D3B">
        <w:rPr>
          <w:b/>
        </w:rPr>
        <w:t>Broj</w:t>
      </w:r>
      <w:r w:rsidRPr="00326E1F">
        <w:rPr>
          <w:b/>
        </w:rPr>
        <w:t xml:space="preserve">: 14. </w:t>
      </w:r>
      <w:r w:rsidRPr="001D0D3B">
        <w:rPr>
          <w:b/>
        </w:rPr>
        <w:t>St</w:t>
      </w:r>
      <w:r w:rsidRPr="00326E1F">
        <w:rPr>
          <w:b/>
        </w:rPr>
        <w:t>-</w:t>
      </w:r>
      <w:r w:rsidR="0062628B">
        <w:rPr>
          <w:b/>
        </w:rPr>
        <w:t>767</w:t>
      </w:r>
      <w:r w:rsidRPr="00326E1F">
        <w:rPr>
          <w:b/>
        </w:rPr>
        <w:t>/</w:t>
      </w:r>
      <w:r>
        <w:rPr>
          <w:b/>
        </w:rPr>
        <w:t>2017</w:t>
      </w:r>
      <w:r w:rsidRPr="00326E1F">
        <w:rPr>
          <w:b/>
        </w:rPr>
        <w:t>.</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pPr>
      <w:r>
        <w:t xml:space="preserve">Dužnika (točke 5. i 6, ovog Obrazloženja), ovaj Sud je ovim Rješenjem otvorio </w:t>
      </w:r>
      <w:proofErr w:type="spellStart"/>
      <w:r>
        <w:t>predstečajni</w:t>
      </w:r>
      <w:proofErr w:type="spellEnd"/>
      <w:r>
        <w:t xml:space="preserve"> postupak nad Dužnikom te odredio sadržaj izrijeke Rješenja, sve navedeno temeljem članaka  23, 33, 34, 36, 38, 39, 41. i 42, SZ, radi čega je i riješeno kao u izrijeci ovog Rješenja.</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center"/>
      </w:pPr>
      <w:r>
        <w:t xml:space="preserve">Split, </w:t>
      </w:r>
      <w:r w:rsidR="004035CB">
        <w:t>04</w:t>
      </w:r>
      <w:r>
        <w:t xml:space="preserve">. </w:t>
      </w:r>
      <w:r w:rsidR="004035CB">
        <w:t>kolovoza</w:t>
      </w:r>
      <w:r>
        <w:t xml:space="preserve"> 2017.</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pPr>
      <w:r>
        <w:t xml:space="preserve">                                 </w:t>
      </w:r>
      <w:r>
        <w:tab/>
        <w:t xml:space="preserve">                                                                       S U D A C:</w:t>
      </w:r>
    </w:p>
    <w:p w:rsidRDefault="003B0489" w:rsidP="003B0489" w:rsidR="003B0489">
      <w:pPr>
        <w:pStyle w:val="Tijeloteksta"/>
      </w:pPr>
      <w:r>
        <w:t xml:space="preserve">                </w:t>
      </w:r>
    </w:p>
    <w:p w:rsidRDefault="003B0489" w:rsidP="003B0489" w:rsidR="003B0489">
      <w:pPr>
        <w:pStyle w:val="Tijeloteksta"/>
      </w:pPr>
      <w:r>
        <w:t xml:space="preserve">                 </w:t>
      </w:r>
      <w:r w:rsidRPr="005C46D9">
        <w:t xml:space="preserve">                                                                                      </w:t>
      </w:r>
      <w:r>
        <w:t>Jozo</w:t>
      </w:r>
      <w:r w:rsidRPr="005C46D9">
        <w:t xml:space="preserve"> Ć</w:t>
      </w:r>
      <w:r>
        <w:t>aleta</w:t>
      </w:r>
      <w:r w:rsidRPr="005C46D9">
        <w:t xml:space="preserve">, </w:t>
      </w:r>
      <w:r>
        <w:t>v</w:t>
      </w:r>
      <w:r w:rsidRPr="005C46D9">
        <w:t>.</w:t>
      </w:r>
      <w:r>
        <w:t>r</w:t>
      </w:r>
      <w:r w:rsidRPr="005C46D9">
        <w:t>.,</w:t>
      </w:r>
    </w:p>
    <w:p w:rsidRDefault="003B0489" w:rsidP="003B0489" w:rsidR="003B0489">
      <w:pPr>
        <w:pStyle w:val="Tijeloteksta"/>
      </w:pPr>
      <w:r>
        <w:t xml:space="preserve">                </w:t>
      </w:r>
    </w:p>
    <w:p w:rsidRDefault="003B0489" w:rsidP="003B0489" w:rsidR="003B0489">
      <w:pPr>
        <w:jc w:val="both"/>
      </w:pPr>
    </w:p>
    <w:p w:rsidRDefault="003B0489" w:rsidP="003B0489" w:rsidR="003B0489">
      <w:pPr>
        <w:jc w:val="both"/>
      </w:pPr>
    </w:p>
    <w:p w:rsidRDefault="003B0489" w:rsidP="003B0489" w:rsidR="003B0489">
      <w:pPr>
        <w:jc w:val="both"/>
      </w:pPr>
    </w:p>
    <w:p w:rsidRDefault="003B0489" w:rsidP="003B0489" w:rsidR="003B0489">
      <w:pPr>
        <w:jc w:val="both"/>
        <w:rPr>
          <w:noProof/>
        </w:rPr>
      </w:pPr>
      <w:r>
        <w:rPr>
          <w:u w:val="single"/>
        </w:rPr>
        <w:t>Pravna pouka</w:t>
      </w:r>
      <w:r w:rsidRPr="001D2D93">
        <w:rPr>
          <w:u w:val="single"/>
        </w:rPr>
        <w:t>:</w:t>
      </w:r>
      <w:r w:rsidRPr="001D2D93">
        <w:t xml:space="preserve">  </w:t>
      </w:r>
      <w:r w:rsidRPr="003571CB">
        <w:rPr>
          <w:noProof/>
        </w:rPr>
        <w:t>Protiv</w:t>
      </w:r>
      <w:r>
        <w:rPr>
          <w:noProof/>
        </w:rPr>
        <w:t xml:space="preserve"> ovog</w:t>
      </w:r>
      <w:r w:rsidRPr="003571CB">
        <w:rPr>
          <w:noProof/>
        </w:rPr>
        <w:t xml:space="preserve"> </w:t>
      </w:r>
      <w:r>
        <w:rPr>
          <w:noProof/>
        </w:rPr>
        <w:t>R</w:t>
      </w:r>
      <w:r w:rsidRPr="003571CB">
        <w:rPr>
          <w:noProof/>
        </w:rPr>
        <w:t xml:space="preserve">ješenja može </w:t>
      </w:r>
      <w:r>
        <w:rPr>
          <w:noProof/>
        </w:rPr>
        <w:t>izjaviti</w:t>
      </w:r>
      <w:r w:rsidRPr="003571CB">
        <w:rPr>
          <w:noProof/>
        </w:rPr>
        <w:t xml:space="preserve"> žalbu osoba koja ima pravni interes. Žalba se izjavljuje u roku od osam (8) dana</w:t>
      </w:r>
      <w:r>
        <w:rPr>
          <w:noProof/>
        </w:rPr>
        <w:t xml:space="preserve"> nakon proteka osmog dana od dana objave Rješenja na mrežnoj stranici e-Oglasna ploča sudova</w:t>
      </w:r>
      <w:r w:rsidRPr="003571CB">
        <w:rPr>
          <w:noProof/>
        </w:rPr>
        <w:t>, podnosi</w:t>
      </w:r>
      <w:r>
        <w:rPr>
          <w:noProof/>
        </w:rPr>
        <w:t xml:space="preserve"> se ovom</w:t>
      </w:r>
      <w:r w:rsidRPr="003571CB">
        <w:rPr>
          <w:noProof/>
        </w:rPr>
        <w:t xml:space="preserve"> </w:t>
      </w:r>
      <w:r>
        <w:rPr>
          <w:noProof/>
        </w:rPr>
        <w:t>S</w:t>
      </w:r>
      <w:r w:rsidRPr="003571CB">
        <w:rPr>
          <w:noProof/>
        </w:rPr>
        <w:t>udu u tri primjerka a o žalbi u drugom stupnju odlučuje Visoki trgovački sud Republike Hrvatske u Zagrebu.</w:t>
      </w:r>
    </w:p>
    <w:p w:rsidRDefault="003B0489" w:rsidP="003B0489" w:rsidR="003B0489">
      <w:pPr>
        <w:jc w:val="both"/>
        <w:rPr>
          <w:noProof/>
        </w:rPr>
      </w:pPr>
    </w:p>
    <w:p w:rsidRDefault="003B0489" w:rsidP="003B0489" w:rsidR="003B0489">
      <w:pPr>
        <w:jc w:val="both"/>
        <w:rPr>
          <w:noProof/>
        </w:rPr>
      </w:pPr>
    </w:p>
    <w:p w:rsidRDefault="003B0489" w:rsidP="003B0489" w:rsidR="003B0489" w:rsidRPr="003571CB">
      <w:pPr>
        <w:jc w:val="both"/>
        <w:rPr>
          <w:noProof/>
        </w:rPr>
      </w:pPr>
    </w:p>
    <w:p w:rsidRDefault="003B0489" w:rsidP="003B0489" w:rsidR="003B0489" w:rsidRPr="009C1154">
      <w:pPr>
        <w:rPr>
          <w:u w:val="single"/>
          <w:lang w:val="fr-FR"/>
        </w:rPr>
      </w:pPr>
      <w:r w:rsidRPr="009C1154">
        <w:rPr>
          <w:u w:val="single"/>
          <w:lang w:val="fr-FR"/>
        </w:rPr>
        <w:t>DNA:</w:t>
      </w:r>
    </w:p>
    <w:p w:rsidRDefault="003B0489" w:rsidP="003B0489" w:rsidR="003B0489" w:rsidRPr="00A75269">
      <w:pPr>
        <w:jc w:val="both"/>
      </w:pPr>
      <w:r w:rsidRPr="009C1154">
        <w:rPr>
          <w:lang w:val="fr-FR"/>
        </w:rPr>
        <w:t xml:space="preserve">1.  </w:t>
      </w:r>
      <w:r w:rsidR="004035CB">
        <w:t>RADNIČKI NOGOMETNI KLUB SPLIT, Split, Hrvatske mornarice 10,</w:t>
      </w:r>
    </w:p>
    <w:p w:rsidRDefault="003B0489" w:rsidP="003B0489" w:rsidR="003B0489">
      <w:pPr>
        <w:jc w:val="both"/>
      </w:pPr>
      <w:r>
        <w:rPr>
          <w:lang w:val="fr-FR"/>
        </w:rPr>
        <w:t>2</w:t>
      </w:r>
      <w:r w:rsidRPr="009D250C">
        <w:rPr>
          <w:lang w:val="fr-FR"/>
        </w:rPr>
        <w:t xml:space="preserve">.  </w:t>
      </w:r>
      <w:r w:rsidR="008356A2">
        <w:t xml:space="preserve">Vlaho </w:t>
      </w:r>
      <w:proofErr w:type="spellStart"/>
      <w:r w:rsidR="008356A2">
        <w:t>Monković</w:t>
      </w:r>
      <w:proofErr w:type="spellEnd"/>
      <w:r w:rsidR="008356A2">
        <w:t>,</w:t>
      </w:r>
      <w:r w:rsidR="008356A2" w:rsidRPr="0063328C">
        <w:t xml:space="preserve"> </w:t>
      </w:r>
      <w:r w:rsidR="008356A2">
        <w:t>Ul. Vlaha Paljetka 12, Cavtat,</w:t>
      </w:r>
    </w:p>
    <w:p w:rsidRDefault="003B0489" w:rsidP="003B0489" w:rsidR="003B0489" w:rsidRPr="005B1942">
      <w:pPr>
        <w:jc w:val="both"/>
      </w:pPr>
      <w:r>
        <w:t>3</w:t>
      </w:r>
      <w:r w:rsidRPr="005B1942">
        <w:t xml:space="preserve">.  </w:t>
      </w:r>
      <w:r>
        <w:t>FINANC</w:t>
      </w:r>
      <w:r w:rsidRPr="005B1942">
        <w:t xml:space="preserve">IJSKA AGENCIJA-Regionalni centar </w:t>
      </w:r>
      <w:smartTag w:element="City" w:uri="urn:schemas-microsoft-com:office:smarttags">
        <w:r w:rsidRPr="005B1942">
          <w:t>Split</w:t>
        </w:r>
      </w:smartTag>
      <w:r w:rsidRPr="005B1942">
        <w:t xml:space="preserve">, </w:t>
      </w:r>
      <w:smartTag w:element="place" w:uri="urn:schemas-microsoft-com:office:smarttags">
        <w:smartTag w:element="City" w:uri="urn:schemas-microsoft-com:office:smarttags">
          <w:r w:rsidRPr="005B1942">
            <w:t>Split</w:t>
          </w:r>
        </w:smartTag>
      </w:smartTag>
      <w:r w:rsidRPr="005B1942">
        <w:t>,</w:t>
      </w:r>
    </w:p>
    <w:p w:rsidRDefault="003B0489" w:rsidP="003B0489" w:rsidR="003B0489">
      <w:r w:rsidRPr="005B1942">
        <w:t xml:space="preserve">     Mažuranićevo šetalište 24b., </w:t>
      </w:r>
      <w:r>
        <w:t>faksom na broj: 303-956. i poštom,</w:t>
      </w:r>
    </w:p>
    <w:p w:rsidRDefault="003B0489" w:rsidP="003B0489" w:rsidR="003B0489" w:rsidRPr="00EB0FCE">
      <w:r>
        <w:t>4.  Sudski registar ovog S</w:t>
      </w:r>
      <w:r w:rsidRPr="00EB0FCE">
        <w:t>uda</w:t>
      </w:r>
      <w:r>
        <w:t xml:space="preserve"> - ovdje</w:t>
      </w:r>
      <w:r w:rsidRPr="00EB0FCE">
        <w:t>,</w:t>
      </w:r>
    </w:p>
    <w:p w:rsidRDefault="008356A2" w:rsidP="00CE38F3" w:rsidR="00CE38F3" w:rsidRPr="009D250C">
      <w:pPr>
        <w:jc w:val="both"/>
        <w:rPr>
          <w:lang w:val="fr-FR"/>
        </w:rPr>
      </w:pPr>
      <w:r>
        <w:rPr>
          <w:lang w:val="fr-FR"/>
        </w:rPr>
        <w:t>5</w:t>
      </w:r>
      <w:r w:rsidR="00CE38F3" w:rsidRPr="009D250C">
        <w:rPr>
          <w:lang w:val="fr-FR"/>
        </w:rPr>
        <w:t xml:space="preserve">.  Općinski sud u </w:t>
      </w:r>
      <w:r w:rsidR="00CE38F3">
        <w:rPr>
          <w:lang w:val="fr-FR"/>
        </w:rPr>
        <w:t>Splitu</w:t>
      </w:r>
      <w:r w:rsidR="00CE38F3" w:rsidRPr="009D250C">
        <w:rPr>
          <w:lang w:val="fr-FR"/>
        </w:rPr>
        <w:t>, ZK odjel</w:t>
      </w:r>
      <w:r w:rsidR="00CE38F3">
        <w:rPr>
          <w:lang w:val="fr-FR"/>
        </w:rPr>
        <w:t xml:space="preserve"> u Splitu</w:t>
      </w:r>
      <w:r w:rsidR="00CE38F3" w:rsidRPr="009D250C">
        <w:rPr>
          <w:lang w:val="fr-FR"/>
        </w:rPr>
        <w:t xml:space="preserve">, </w:t>
      </w:r>
      <w:r w:rsidR="00CE38F3">
        <w:rPr>
          <w:lang w:val="fr-FR"/>
        </w:rPr>
        <w:t>Split,</w:t>
      </w:r>
    </w:p>
    <w:p w:rsidRDefault="008356A2" w:rsidP="003B0489" w:rsidR="003B0489" w:rsidRPr="00EB0FCE">
      <w:r>
        <w:t>6</w:t>
      </w:r>
      <w:r w:rsidR="003B0489">
        <w:t>.  Mrežna stranica e-</w:t>
      </w:r>
      <w:r w:rsidR="003B0489" w:rsidRPr="00EB0FCE">
        <w:t xml:space="preserve">Oglasna ploča </w:t>
      </w:r>
      <w:r w:rsidR="003B0489">
        <w:t>sudova</w:t>
      </w:r>
      <w:r w:rsidR="003B0489" w:rsidRPr="00EB0FCE">
        <w:t xml:space="preserve"> – rok: do </w:t>
      </w:r>
      <w:r w:rsidR="003B0489">
        <w:t>1</w:t>
      </w:r>
      <w:r w:rsidR="00CE38F3">
        <w:t>0</w:t>
      </w:r>
      <w:r w:rsidR="003B0489">
        <w:t xml:space="preserve">. </w:t>
      </w:r>
      <w:r w:rsidR="00CE38F3">
        <w:t>list</w:t>
      </w:r>
      <w:r>
        <w:t>o</w:t>
      </w:r>
      <w:r w:rsidR="00CE38F3">
        <w:t>pada</w:t>
      </w:r>
      <w:r w:rsidR="003B0489">
        <w:t xml:space="preserve">  2017</w:t>
      </w:r>
      <w:r w:rsidR="003B0489" w:rsidRPr="00EB0FCE">
        <w:t>,</w:t>
      </w:r>
    </w:p>
    <w:p w:rsidRDefault="008356A2" w:rsidP="003B0489" w:rsidR="003B0489" w:rsidRPr="00EB0FCE">
      <w:pPr>
        <w:jc w:val="both"/>
      </w:pPr>
      <w:r>
        <w:t>7</w:t>
      </w:r>
      <w:r w:rsidR="003B0489">
        <w:t xml:space="preserve">. </w:t>
      </w:r>
      <w:r w:rsidR="003B0489" w:rsidRPr="00EB0FCE">
        <w:t xml:space="preserve"> Spis</w:t>
      </w:r>
      <w:r w:rsidR="003B0489">
        <w:t>.</w:t>
      </w:r>
    </w:p>
    <w:p w:rsidRDefault="003B0489" w:rsidP="003B0489" w:rsidR="003B0489"/>
    <w:p w:rsidRDefault="003B0489" w:rsidP="003B0489" w:rsidR="003B0489">
      <w:pPr>
        <w:jc w:val="both"/>
      </w:pPr>
      <w:r w:rsidRPr="009D1DFC">
        <w:rPr>
          <w:lang w:val="fr-FR"/>
        </w:rPr>
        <w:t xml:space="preserve">    </w:t>
      </w:r>
    </w:p>
    <w:p w:rsidRDefault="003B0489" w:rsidP="003B0489" w:rsidR="003B0489">
      <w:r>
        <w:t xml:space="preserve">Split, </w:t>
      </w:r>
      <w:r w:rsidR="00CE38F3">
        <w:t>04</w:t>
      </w:r>
      <w:r>
        <w:t xml:space="preserve">. </w:t>
      </w:r>
      <w:r w:rsidR="00CE38F3">
        <w:t>kolovoza</w:t>
      </w:r>
      <w:r>
        <w:t xml:space="preserve"> 2017.                                      </w:t>
      </w:r>
    </w:p>
    <w:p w:rsidRDefault="003B0489" w:rsidP="002A3951" w:rsidR="003B0489">
      <w:pPr>
        <w:jc w:val="right"/>
      </w:pPr>
      <w:r>
        <w:t xml:space="preserve">                                                                                         S U D A C:</w:t>
      </w:r>
    </w:p>
    <w:p w:rsidRDefault="003B0489" w:rsidP="002A3951" w:rsidR="003B0489">
      <w:pPr>
        <w:jc w:val="right"/>
      </w:pPr>
      <w:r>
        <w:t xml:space="preserve">                                                                                         Jozo Ćaleta,</w:t>
      </w:r>
      <w:r w:rsidR="002A3951">
        <w:t xml:space="preserve"> v.r.</w:t>
      </w:r>
    </w:p>
    <w:p w:rsidRDefault="002A3951" w:rsidP="002A3951" w:rsidR="002A3951">
      <w:pPr>
        <w:jc w:val="right"/>
      </w:pPr>
      <w:r>
        <w:tab/>
      </w:r>
      <w:r>
        <w:tab/>
      </w:r>
      <w:r>
        <w:tab/>
      </w:r>
      <w:r>
        <w:tab/>
      </w:r>
      <w:r>
        <w:tab/>
      </w:r>
      <w:r>
        <w:tab/>
      </w:r>
      <w:r>
        <w:tab/>
      </w:r>
      <w:r>
        <w:tab/>
        <w:t xml:space="preserve">za točnost </w:t>
      </w:r>
      <w:proofErr w:type="spellStart"/>
      <w:r>
        <w:t>otpravka</w:t>
      </w:r>
      <w:proofErr w:type="spellEnd"/>
      <w:r>
        <w:t xml:space="preserve">-ovlašteni službenik Sanda </w:t>
      </w:r>
      <w:proofErr w:type="spellStart"/>
      <w:r>
        <w:t>Karman</w:t>
      </w:r>
      <w:proofErr w:type="spellEnd"/>
    </w:p>
    <w:p w:rsidRDefault="003B0489" w:rsidP="003B0489" w:rsidR="003B0489">
      <w:pPr>
        <w:rPr>
          <w:szCs w:val="20"/>
          <w:lang w:val="en-AU"/>
        </w:rPr>
      </w:pPr>
    </w:p>
    <w:p w:rsidRDefault="003B0489" w:rsidP="003B0489" w:rsidR="003B0489">
      <w:pPr>
        <w:rPr>
          <w:szCs w:val="20"/>
          <w:lang w:val="en-AU"/>
        </w:rPr>
      </w:pPr>
    </w:p>
    <w:p w:rsidRDefault="003B0489" w:rsidP="003B0489" w:rsidR="003B0489">
      <w:pPr>
        <w:rPr>
          <w:szCs w:val="20"/>
          <w:lang w:val="en-AU"/>
        </w:rPr>
      </w:pPr>
    </w:p>
    <w:p w:rsidRDefault="003B0489" w:rsidP="003B0489" w:rsidR="003B0489">
      <w:pPr>
        <w:rPr>
          <w:szCs w:val="20"/>
          <w:lang w:val="en-AU"/>
        </w:rPr>
      </w:pPr>
    </w:p>
    <w:p w:rsidRDefault="003B0489" w:rsidP="003B0489" w:rsidR="003B0489">
      <w:pPr>
        <w:rPr>
          <w:szCs w:val="20"/>
          <w:lang w:val="en-AU"/>
        </w:rPr>
      </w:pPr>
    </w:p>
    <w:p w:rsidRDefault="006D6142" w:rsidP="005F213B" w:rsidR="006D6142" w:rsidRPr="003B0489">
      <w:pPr>
        <w:pStyle w:val="Bezproreda"/>
        <w:jc w:val="both"/>
        <w:rPr>
          <w:rFonts w:cs="Times New Roman" w:hAnsi="Times New Roman" w:ascii="Times New Roman"/>
          <w:sz w:val="24"/>
          <w:szCs w:val="24"/>
        </w:rPr>
      </w:pPr>
    </w:p>
    <w:sectPr w:rsidR="006D6142" w:rsidRPr="003B048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AF551D"/>
    <w:multiLevelType w:val="hybridMultilevel"/>
    <w:tmpl w:val="FD7039EC"/>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3F8F"/>
    <w:rsid w:val="002A3951"/>
    <w:rsid w:val="002E4EE4"/>
    <w:rsid w:val="003B0489"/>
    <w:rsid w:val="003B6A83"/>
    <w:rsid w:val="004035CB"/>
    <w:rsid w:val="00433110"/>
    <w:rsid w:val="0045547B"/>
    <w:rsid w:val="004D3A26"/>
    <w:rsid w:val="005F213B"/>
    <w:rsid w:val="0062628B"/>
    <w:rsid w:val="00674D9B"/>
    <w:rsid w:val="006D6142"/>
    <w:rsid w:val="008356A2"/>
    <w:rsid w:val="00C13F8F"/>
    <w:rsid w:val="00C25073"/>
    <w:rsid w:val="00CE38F3"/>
    <w:rsid w:val="00CE67A4"/>
    <w:rsid w:val="00D24BCE"/>
    <w:rsid w:val="00DC0581"/>
    <w:rsid w:val="00E0497C"/>
    <w:rsid w:val="00F61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0489"/>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3B0489"/>
    <w:pPr>
      <w:keepNext/>
      <w:jc w:val="center"/>
      <w:outlineLvl w:val="0"/>
    </w:pPr>
    <w:rPr>
      <w:rFonts w:eastAsia="Arial Unicode MS"/>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B0489"/>
    <w:pPr>
      <w:spacing w:lineRule="auto" w:line="240" w:after="0"/>
    </w:pPr>
  </w:style>
  <w:style w:customStyle="true" w:styleId="Naslov1Char" w:type="character">
    <w:name w:val="Naslov 1 Char"/>
    <w:basedOn w:val="Zadanifontodlomka"/>
    <w:link w:val="Naslov1"/>
    <w:rsid w:val="003B0489"/>
    <w:rPr>
      <w:rFonts w:cs="Times New Roman" w:eastAsia="Arial Unicode MS" w:hAnsi="Times New Roman" w:ascii="Times New Roman"/>
      <w:b/>
      <w:bCs/>
      <w:sz w:val="24"/>
      <w:szCs w:val="24"/>
      <w:lang w:eastAsia="hr-HR"/>
    </w:rPr>
  </w:style>
  <w:style w:styleId="Tijeloteksta" w:type="paragraph">
    <w:name w:val="Body Text"/>
    <w:aliases w:val=" uvlaka 3,  uvlaka 2"/>
    <w:basedOn w:val="Normal"/>
    <w:link w:val="TijelotekstaChar"/>
    <w:rsid w:val="003B0489"/>
    <w:pPr>
      <w:jc w:val="both"/>
    </w:pPr>
  </w:style>
  <w:style w:customStyle="true" w:styleId="TijelotekstaChar" w:type="character">
    <w:name w:val="Tijelo teksta Char"/>
    <w:aliases w:val=" uvlaka 3 Char,  uvlaka 2 Char"/>
    <w:basedOn w:val="Zadanifontodlomka"/>
    <w:link w:val="Tijeloteksta"/>
    <w:rsid w:val="003B0489"/>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B04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04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A3951"/>
    <w:rPr>
      <w:color w:val="808080"/>
      <w:bdr w:space="0" w:sz="0" w:color="auto" w:val="none"/>
      <w:shd w:fill="auto" w:color="auto" w:val="clear"/>
    </w:rPr>
  </w:style>
  <w:style w:customStyle="true" w:styleId="eSPISCCParagraphDefaultFont" w:type="character">
    <w:name w:val="eSPIS_CC_Paragraph Default Font"/>
    <w:basedOn w:val="Zadanifontodlomka"/>
    <w:rsid w:val="002A395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3951"/>
    <w:rPr>
      <w:noProof/>
      <w:bdr w:space="0" w:sz="0" w:color="auto" w:val="none"/>
      <w:shd w:fill="FFFFCC" w:color="auto" w:val="clear"/>
      <w:lang w:val="hr-HR"/>
    </w:rPr>
  </w:style>
  <w:style w:customStyle="true" w:styleId="PozadinaSvijetloCrvena" w:type="character">
    <w:name w:val="Pozadina_SvijetloCrvena"/>
    <w:basedOn w:val="eSPISCCParagraphDefaultFont"/>
    <w:rsid w:val="002A395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395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0489"/>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3B0489"/>
    <w:pPr>
      <w:keepNext/>
      <w:jc w:val="center"/>
      <w:outlineLvl w:val="0"/>
    </w:pPr>
    <w:rPr>
      <w:rFonts w:eastAsia="Arial Unicode MS"/>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B0489"/>
    <w:pPr>
      <w:spacing w:after="0" w:line="240" w:lineRule="auto"/>
    </w:pPr>
  </w:style>
  <w:style w:customStyle="1" w:styleId="Naslov1Char" w:type="character">
    <w:name w:val="Naslov 1 Char"/>
    <w:basedOn w:val="Zadanifontodlomka"/>
    <w:link w:val="Naslov1"/>
    <w:rsid w:val="003B0489"/>
    <w:rPr>
      <w:rFonts w:ascii="Times New Roman" w:cs="Times New Roman" w:eastAsia="Arial Unicode MS" w:hAnsi="Times New Roman"/>
      <w:b/>
      <w:bCs/>
      <w:sz w:val="24"/>
      <w:szCs w:val="24"/>
      <w:lang w:eastAsia="hr-HR"/>
    </w:rPr>
  </w:style>
  <w:style w:styleId="Tijeloteksta" w:type="paragraph">
    <w:name w:val="Body Text"/>
    <w:aliases w:val=" uvlaka 3,  uvlaka 2"/>
    <w:basedOn w:val="Normal"/>
    <w:link w:val="TijelotekstaChar"/>
    <w:rsid w:val="003B0489"/>
    <w:pPr>
      <w:jc w:val="both"/>
    </w:pPr>
  </w:style>
  <w:style w:customStyle="1" w:styleId="TijelotekstaChar" w:type="character">
    <w:name w:val="Tijelo teksta Char"/>
    <w:aliases w:val=" uvlaka 3 Char,  uvlaka 2 Char"/>
    <w:basedOn w:val="Zadanifontodlomka"/>
    <w:link w:val="Tijeloteksta"/>
    <w:rsid w:val="003B0489"/>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B0489"/>
    <w:rPr>
      <w:rFonts w:ascii="Tahoma" w:cs="Tahoma" w:hAnsi="Tahoma"/>
      <w:sz w:val="16"/>
      <w:szCs w:val="16"/>
    </w:rPr>
  </w:style>
  <w:style w:customStyle="1" w:styleId="TekstbaloniaChar" w:type="character">
    <w:name w:val="Tekst balončića Char"/>
    <w:basedOn w:val="Zadanifontodlomka"/>
    <w:link w:val="Tekstbalonia"/>
    <w:uiPriority w:val="99"/>
    <w:semiHidden/>
    <w:rsid w:val="003B048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A3951"/>
    <w:rPr>
      <w:color w:val="808080"/>
      <w:bdr w:color="auto" w:space="0" w:sz="0" w:val="none"/>
      <w:shd w:color="auto" w:fill="auto" w:val="clear"/>
    </w:rPr>
  </w:style>
  <w:style w:customStyle="1" w:styleId="eSPISCCParagraphDefaultFont" w:type="character">
    <w:name w:val="eSPIS_CC_Paragraph Default Font"/>
    <w:basedOn w:val="Zadanifontodlomka"/>
    <w:rsid w:val="002A395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3951"/>
    <w:rPr>
      <w:noProof/>
      <w:bdr w:color="auto" w:space="0" w:sz="0" w:val="none"/>
      <w:shd w:color="auto" w:fill="FFFFCC" w:val="clear"/>
      <w:lang w:val="hr-HR"/>
    </w:rPr>
  </w:style>
  <w:style w:customStyle="1" w:styleId="PozadinaSvijetloCrvena" w:type="character">
    <w:name w:val="Pozadina_SvijetloCrvena"/>
    <w:basedOn w:val="eSPISCCParagraphDefaultFont"/>
    <w:rsid w:val="002A395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395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1923</properties:Words>
  <properties:Characters>10675</properties:Characters>
  <properties:Lines>248</properties:Lines>
  <properties:Paragraphs>56</properties:Paragraphs>
  <properties:TotalTime>151</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
      <vt:lpstr>REPUBLIKA HRVATSKA</vt:lpstr>
    </vt:vector>
  </properties:TitlesOfParts>
  <properties:LinksUpToDate>false</properties:LinksUpToDate>
  <properties:CharactersWithSpaces>13514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2017-08-04T05:21:00Z</dcterms:created>
  <dc:creator>Jozo Ćaleta</dc:creator>
  <dc:description/>
  <cp:keywords/>
  <cp:lastModifiedBy>Jozo Ćaleta</cp:lastModifiedBy>
  <cp:lastPrinted>2017-08-04T08:11:00Z</cp:lastPrinted>
  <dcterms:modified xmlns:xsi="http://www.w3.org/2001/XMLSchema-instance" xsi:type="dcterms:W3CDTF">2017-08-04T08:12:00Z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