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c84b" w14:paraId="5cbc84b" w:rsidRDefault="00DF00E4" w:rsidP="00DF00E4" w:rsidR="00DF00E4">
      <w:pPr>
        <w15:collapsed w:val="false"/>
      </w:pPr>
      <w:bookmarkStart w:name="_GoBack" w:id="0"/>
      <w:bookmarkEnd w:id="0"/>
    </w:p>
    <w:p w:rsidRDefault="00DF00E4" w:rsidP="00DF00E4" w:rsidR="00DF00E4"/>
    <w:p w:rsidRDefault="00DF00E4" w:rsidP="00DF00E4" w:rsidR="00DF00E4">
      <w:r>
        <w:t>REPUBLIKA HRVATSKA</w:t>
      </w:r>
    </w:p>
    <w:p w:rsidRDefault="00DF00E4" w:rsidP="00DF00E4" w:rsidR="00DF00E4">
      <w:r>
        <w:t>Trgovački sud u Zagrebu</w:t>
      </w:r>
    </w:p>
    <w:p w:rsidRDefault="00DF00E4" w:rsidP="00DF00E4" w:rsidR="00DF00E4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DF00E4" w:rsidP="00DF00E4" w:rsidR="00DF00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18.St-2111/2018</w:t>
      </w:r>
      <w:r w:rsidR="00134005">
        <w:t>-</w:t>
      </w:r>
    </w:p>
    <w:p w:rsidRDefault="00134005" w:rsidP="00DF00E4" w:rsidR="00134005"/>
    <w:p w:rsidRDefault="000C07A9" w:rsidP="00DF00E4" w:rsidR="000C07A9"/>
    <w:p w:rsidRDefault="00DF00E4" w:rsidP="000C07A9" w:rsidR="00DF00E4">
      <w:pPr>
        <w:ind w:firstLine="708" w:left="2124"/>
      </w:pPr>
      <w:r>
        <w:t>R E P U B L I K A   H R V A T S K A</w:t>
      </w:r>
    </w:p>
    <w:p w:rsidRDefault="00DF00E4" w:rsidP="00DF00E4" w:rsidR="00DF00E4"/>
    <w:p w:rsidRDefault="00DF00E4" w:rsidP="000C07A9" w:rsidR="00DF00E4">
      <w:pPr>
        <w:ind w:firstLine="708" w:left="2832"/>
      </w:pPr>
      <w:r>
        <w:t>Z A K LJ U Č A K</w:t>
      </w:r>
    </w:p>
    <w:p w:rsidRDefault="00DF00E4" w:rsidP="00DF00E4" w:rsidR="00DF00E4"/>
    <w:p w:rsidRDefault="00134005" w:rsidP="00DF00E4" w:rsidR="00134005"/>
    <w:p w:rsidRDefault="00DF00E4" w:rsidP="00134005" w:rsidR="00DF00E4">
      <w:pPr>
        <w:ind w:firstLine="708"/>
        <w:jc w:val="both"/>
      </w:pPr>
      <w:r>
        <w:t xml:space="preserve">Trgovački sud u Zagrebu, sudac Danijela Uzelac, u stečajnom postupku nad dužnikom </w:t>
      </w:r>
      <w:r w:rsidR="000C07A9" w:rsidRPr="000C07A9">
        <w:t xml:space="preserve">DOMIRAD d.o.o., OIB 12961225641,  </w:t>
      </w:r>
      <w:proofErr w:type="spellStart"/>
      <w:r w:rsidR="000C07A9" w:rsidRPr="000C07A9">
        <w:t>Kraljevec</w:t>
      </w:r>
      <w:proofErr w:type="spellEnd"/>
      <w:r w:rsidR="000C07A9" w:rsidRPr="000C07A9">
        <w:t xml:space="preserve"> na Sutli, </w:t>
      </w:r>
      <w:proofErr w:type="spellStart"/>
      <w:r w:rsidR="000C07A9" w:rsidRPr="000C07A9">
        <w:t>Radakovo</w:t>
      </w:r>
      <w:proofErr w:type="spellEnd"/>
      <w:r w:rsidR="000C07A9" w:rsidRPr="000C07A9">
        <w:t xml:space="preserve"> 52</w:t>
      </w:r>
      <w:r w:rsidR="000C07A9">
        <w:t>, 4. veljače 2019.</w:t>
      </w:r>
    </w:p>
    <w:p w:rsidRDefault="000C07A9" w:rsidP="00134005" w:rsidR="000C07A9">
      <w:pPr>
        <w:jc w:val="both"/>
      </w:pPr>
    </w:p>
    <w:p w:rsidRDefault="00DF00E4" w:rsidP="00134005" w:rsidR="00DF00E4">
      <w:pPr>
        <w:jc w:val="both"/>
      </w:pPr>
    </w:p>
    <w:p w:rsidRDefault="00DF00E4" w:rsidP="00134005" w:rsidR="00DF00E4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DF00E4" w:rsidP="00134005" w:rsidR="00DF00E4">
      <w:pPr>
        <w:jc w:val="both"/>
      </w:pPr>
    </w:p>
    <w:p w:rsidRDefault="000C07A9" w:rsidP="00134005" w:rsidR="000C07A9">
      <w:pPr>
        <w:jc w:val="both"/>
      </w:pPr>
    </w:p>
    <w:p w:rsidRDefault="00DF00E4" w:rsidP="00134005" w:rsidR="00DF00E4">
      <w:pPr>
        <w:ind w:firstLine="708"/>
        <w:jc w:val="both"/>
      </w:pPr>
      <w:r>
        <w:t>Određuje se ročište radi rasprave o pretpostavkama za otvaranje stečajnog postupka nad dužnikom</w:t>
      </w:r>
      <w:r w:rsidR="000C07A9" w:rsidRPr="000C07A9">
        <w:t xml:space="preserve"> DOMIRAD d.o.o., OIB 12961225641,  </w:t>
      </w:r>
      <w:proofErr w:type="spellStart"/>
      <w:r w:rsidR="000C07A9" w:rsidRPr="000C07A9">
        <w:t>Kraljevec</w:t>
      </w:r>
      <w:proofErr w:type="spellEnd"/>
      <w:r w:rsidR="000C07A9" w:rsidRPr="000C07A9">
        <w:t xml:space="preserve"> na Sutli, </w:t>
      </w:r>
      <w:proofErr w:type="spellStart"/>
      <w:r w:rsidR="000C07A9" w:rsidRPr="000C07A9">
        <w:t>Radakovo</w:t>
      </w:r>
      <w:proofErr w:type="spellEnd"/>
      <w:r w:rsidR="000C07A9" w:rsidRPr="000C07A9">
        <w:t xml:space="preserve"> 52</w:t>
      </w:r>
    </w:p>
    <w:p w:rsidRDefault="005A29F3" w:rsidP="00134005" w:rsidR="005A29F3">
      <w:pPr>
        <w:ind w:firstLine="708"/>
        <w:jc w:val="both"/>
      </w:pPr>
    </w:p>
    <w:p w:rsidRDefault="000C07A9" w:rsidP="005A29F3" w:rsidR="005A29F3">
      <w:pPr>
        <w:ind w:firstLine="708" w:left="2124"/>
        <w:jc w:val="both"/>
      </w:pPr>
      <w:r>
        <w:t>28. ožujka 2019.</w:t>
      </w:r>
      <w:r w:rsidR="00DF00E4">
        <w:t xml:space="preserve"> u 10,</w:t>
      </w:r>
      <w:r>
        <w:t>15</w:t>
      </w:r>
      <w:r w:rsidR="00DF00E4">
        <w:t xml:space="preserve"> sati,</w:t>
      </w:r>
    </w:p>
    <w:p w:rsidRDefault="00DF00E4" w:rsidP="00134005" w:rsidR="00DF00E4">
      <w:pPr>
        <w:jc w:val="both"/>
      </w:pPr>
    </w:p>
    <w:p w:rsidRDefault="00DF00E4" w:rsidP="00134005" w:rsidR="00DF00E4">
      <w:pPr>
        <w:ind w:firstLine="708"/>
        <w:jc w:val="both"/>
      </w:pPr>
      <w:r>
        <w:t>u zgradi Trgovačkog suda u Zagrebu, Petrinjska 8, soba broj 27/I. kat – dvorišna zgrada,</w:t>
      </w:r>
    </w:p>
    <w:p w:rsidRDefault="00DF00E4" w:rsidP="00134005" w:rsidR="00DF00E4">
      <w:pPr>
        <w:jc w:val="both"/>
      </w:pPr>
      <w:r>
        <w:t>na koje se dostavom ovog zaključka pozivaju:</w:t>
      </w:r>
    </w:p>
    <w:p w:rsidRDefault="00DF00E4" w:rsidP="00134005" w:rsidR="00DF00E4">
      <w:pPr>
        <w:jc w:val="both"/>
      </w:pPr>
      <w:r>
        <w:t>- predlagatelj FINA</w:t>
      </w:r>
    </w:p>
    <w:p w:rsidRDefault="00DF00E4" w:rsidP="00134005" w:rsidR="00DF00E4">
      <w:pPr>
        <w:jc w:val="both"/>
      </w:pPr>
      <w:r>
        <w:t>- dužnik</w:t>
      </w:r>
    </w:p>
    <w:p w:rsidRDefault="00DF00E4" w:rsidP="00134005" w:rsidR="00DF00E4">
      <w:pPr>
        <w:jc w:val="both"/>
      </w:pPr>
      <w:r>
        <w:t>- osoba ovlaštena za zastupanje dužnika i</w:t>
      </w:r>
    </w:p>
    <w:p w:rsidRDefault="00DF00E4" w:rsidP="00134005" w:rsidR="00DF00E4">
      <w:pPr>
        <w:jc w:val="both"/>
      </w:pPr>
      <w:r>
        <w:t>- privremeni stečajni upravitelj.</w:t>
      </w:r>
    </w:p>
    <w:p w:rsidRDefault="00DF00E4" w:rsidP="00134005" w:rsidR="00DF00E4">
      <w:pPr>
        <w:jc w:val="both"/>
      </w:pPr>
    </w:p>
    <w:p w:rsidRDefault="002315A8" w:rsidP="00134005" w:rsidR="00DF00E4">
      <w:pPr>
        <w:ind w:firstLine="708" w:left="2832"/>
        <w:jc w:val="both"/>
      </w:pPr>
      <w:r>
        <w:t>U Zagrebu 4. veljače 2019</w:t>
      </w:r>
      <w:r w:rsidR="00DF00E4">
        <w:t>.</w:t>
      </w:r>
    </w:p>
    <w:p w:rsidRDefault="00DF00E4" w:rsidP="00134005" w:rsidR="00DF00E4">
      <w:pPr>
        <w:jc w:val="both"/>
      </w:pPr>
    </w:p>
    <w:p w:rsidRDefault="00134005" w:rsidP="00134005" w:rsidR="00DF00E4">
      <w:pPr>
        <w:ind w:firstLine="708" w:left="6372"/>
      </w:pPr>
      <w:r>
        <w:t xml:space="preserve">     </w:t>
      </w:r>
      <w:r w:rsidR="00DF00E4">
        <w:t>Sudac:</w:t>
      </w:r>
    </w:p>
    <w:p w:rsidRDefault="00134005" w:rsidP="00134005" w:rsidR="00DF00E4">
      <w:pPr>
        <w:ind w:firstLine="708" w:left="6372"/>
      </w:pPr>
      <w:r>
        <w:t>Danijela Uzelac</w:t>
      </w:r>
      <w:r w:rsidR="002315A8">
        <w:t>, v.r.</w:t>
      </w:r>
    </w:p>
    <w:p w:rsidRDefault="00DF00E4" w:rsidP="00DF00E4" w:rsidR="00DF00E4"/>
    <w:p w:rsidRDefault="00DF00E4" w:rsidP="00DF00E4" w:rsidR="00DF00E4">
      <w:r>
        <w:t>Uputa o pravnom lijeku :</w:t>
      </w:r>
    </w:p>
    <w:p w:rsidRDefault="00DF00E4" w:rsidP="00DF00E4" w:rsidR="00DF00E4">
      <w:r>
        <w:t>Protiv ovog zaključka nije dopušten pravni lijek (čl. 19. st. 7. Stečajnog zakona („Narodne novine“ broj 71/15 i 104/17)).</w:t>
      </w:r>
    </w:p>
    <w:p w:rsidRDefault="00DF00E4" w:rsidP="00DF00E4" w:rsidR="00DF00E4"/>
    <w:p w:rsidRDefault="002315A8" w:rsidP="002315A8" w:rsidR="002315A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2315A8" w:rsidP="002315A8" w:rsidR="002315A8">
      <w:pPr>
        <w:jc w:val="right"/>
      </w:pPr>
      <w:r>
        <w:t>Katarina Franjić</w:t>
      </w:r>
    </w:p>
    <w:p w:rsidRDefault="00B64C86" w:rsidP="00DF00E4" w:rsidR="00B64C86"/>
    <w:sectPr w:rsidR="00B64C8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538E"/>
    <w:rsid w:val="000C07A9"/>
    <w:rsid w:val="00134005"/>
    <w:rsid w:val="001970CD"/>
    <w:rsid w:val="001A538E"/>
    <w:rsid w:val="002315A8"/>
    <w:rsid w:val="005A29F3"/>
    <w:rsid w:val="00B64C86"/>
    <w:rsid w:val="00DF0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970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0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0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0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0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970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0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0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0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0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2111</izvorni_sadrzaj>
    <derivirana_varijabla naziv="DomainObject.Predmet.Broj_1">2111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St-2111/2018</izvorni_sadrzaj>
    <derivirana_varijabla naziv="DomainObject.Predmet.OznakaBroj_1">St-2111/2018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DOMIRAD d.o.o.</izvorni_sadrzaj>
    <derivirana_varijabla naziv="DomainObject.Predmet.ProtustrankaFormated_1">  DOMIRAD d.o.o.</derivirana_varijabla>
  </DomainObject.Predmet.ProtustrankaFormated>
  <DomainObject.Predmet.ProtustrankaFormatedOIB>
    <izvorni_sadrzaj>  DOMIRAD d.o.o., OIB 12961225641</izvorni_sadrzaj>
    <derivirana_varijabla naziv="DomainObject.Predmet.ProtustrankaFormatedOIB_1">  DOMIRAD d.o.o., OIB 12961225641</derivirana_varijabla>
  </DomainObject.Predmet.ProtustrankaFormatedOIB>
  <DomainObject.Predmet.ProtustrankaFormatedWithAdress>
    <izvorni_sadrzaj> DOMIRAD d.o.o., Radakovo 52, 49294 Kraljevec Na Sutli</izvorni_sadrzaj>
    <derivirana_varijabla naziv="DomainObject.Predmet.ProtustrankaFormatedWithAdress_1"> DOMIRAD d.o.o., Radakovo 52, 49294 Kraljevec Na Sutli</derivirana_varijabla>
  </DomainObject.Predmet.ProtustrankaFormatedWithAdress>
  <DomainObject.Predmet.ProtustrankaFormatedWithAdressOIB>
    <izvorni_sadrzaj> DOMIRAD d.o.o., OIB 12961225641, Radakovo 52, 49294 Kraljevec Na Sutli</izvorni_sadrzaj>
    <derivirana_varijabla naziv="DomainObject.Predmet.ProtustrankaFormatedWithAdressOIB_1"> DOMIRAD d.o.o., OIB 12961225641, Radakovo 52, 49294 Kraljevec Na Sutli</derivirana_varijabla>
  </DomainObject.Predmet.ProtustrankaFormatedWithAdressOIB>
  <DomainObject.Predmet.ProtustrankaWithAdress>
    <izvorni_sadrzaj>DOMIRAD d.o.o. Radakovo 52, 49294 Kraljevec Na Sutli</izvorni_sadrzaj>
    <derivirana_varijabla naziv="DomainObject.Predmet.ProtustrankaWithAdress_1">DOMIRAD d.o.o. Radakovo 52, 49294 Kraljevec Na Sutli</derivirana_varijabla>
  </DomainObject.Predmet.ProtustrankaWithAdress>
  <DomainObject.Predmet.ProtustrankaWithAdressOIB>
    <izvorni_sadrzaj>DOMIRAD d.o.o., OIB 12961225641, Radakovo 52, 49294 Kraljevec Na Sutli</izvorni_sadrzaj>
    <derivirana_varijabla naziv="DomainObject.Predmet.ProtustrankaWithAdressOIB_1">DOMIRAD d.o.o., OIB 12961225641, Radakovo 52, 49294 Kraljevec Na Sutli</derivirana_varijabla>
  </DomainObject.Predmet.ProtustrankaWithAdressOIB>
  <DomainObject.Predmet.ProtustrankaNazivFormated>
    <izvorni_sadrzaj>DOMIRAD d.o.o.</izvorni_sadrzaj>
    <derivirana_varijabla naziv="DomainObject.Predmet.ProtustrankaNazivFormated_1">DOMIRAD d.o.o.</derivirana_varijabla>
  </DomainObject.Predmet.ProtustrankaNazivFormated>
  <DomainObject.Predmet.ProtustrankaNazivFormatedOIB>
    <izvorni_sadrzaj>DOMIRAD d.o.o., OIB 12961225641</izvorni_sadrzaj>
    <derivirana_varijabla naziv="DomainObject.Predmet.ProtustrankaNazivFormatedOIB_1">DOMIRAD d.o.o., OIB 12961225641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DOMIRAD d.o.o.</item>
    </izvorni_sadrzaj>
    <derivirana_varijabla naziv="DomainObject.Predmet.ProtuStrankaListFormated_1">
      <item>DOMIRAD d.o.o.</item>
    </derivirana_varijabla>
  </DomainObject.Predmet.ProtuStrankaListFormated>
  <DomainObject.Predmet.ProtuStrankaListFormatedOIB>
    <izvorni_sadrzaj>
      <item>DOMIRAD d.o.o., OIB 12961225641</item>
    </izvorni_sadrzaj>
    <derivirana_varijabla naziv="DomainObject.Predmet.ProtuStrankaListFormatedOIB_1">
      <item>DOMIRAD d.o.o., OIB 12961225641</item>
    </derivirana_varijabla>
  </DomainObject.Predmet.ProtuStrankaListFormatedOIB>
  <DomainObject.Predmet.ProtuStrankaListFormatedWithAdress>
    <izvorni_sadrzaj>
      <item>DOMIRAD d.o.o., Radakovo 52, 49294 Kraljevec Na Sutli</item>
    </izvorni_sadrzaj>
    <derivirana_varijabla naziv="DomainObject.Predmet.ProtuStrankaListFormatedWithAdress_1">
      <item>DOMIRAD d.o.o., Radakovo 52, 49294 Kraljevec Na Sutli</item>
    </derivirana_varijabla>
  </DomainObject.Predmet.ProtuStrankaListFormatedWithAdress>
  <DomainObject.Predmet.ProtuStrankaListFormatedWithAdressOIB>
    <izvorni_sadrzaj>
      <item>DOMIRAD d.o.o., OIB 12961225641, Radakovo 52, 49294 Kraljevec Na Sutli</item>
    </izvorni_sadrzaj>
    <derivirana_varijabla naziv="DomainObject.Predmet.ProtuStrankaListFormatedWithAdressOIB_1">
      <item>DOMIRAD d.o.o., OIB 12961225641, Radakovo 52, 49294 Kraljevec Na Sutli</item>
    </derivirana_varijabla>
  </DomainObject.Predmet.ProtuStrankaListFormatedWithAdressOIB>
  <DomainObject.Predmet.ProtuStrankaListNazivFormated>
    <izvorni_sadrzaj>
      <item>DOMIRAD d.o.o.</item>
    </izvorni_sadrzaj>
    <derivirana_varijabla naziv="DomainObject.Predmet.ProtuStrankaListNazivFormated_1">
      <item>DOMIRAD d.o.o.</item>
    </derivirana_varijabla>
  </DomainObject.Predmet.ProtuStrankaListNazivFormated>
  <DomainObject.Predmet.ProtuStrankaListNazivFormatedOIB>
    <izvorni_sadrzaj>
      <item>DOMIRAD d.o.o., OIB 12961225641</item>
    </izvorni_sadrzaj>
    <derivirana_varijabla naziv="DomainObject.Predmet.ProtuStrankaListNazivFormatedOIB_1">
      <item>DOMIRAD d.o.o., OIB 12961225641</item>
    </derivirana_varijabla>
  </DomainObject.Predmet.ProtuStrankaListNazivFormatedOIB>
  <DomainObject.Predmet.OstaliListFormated>
    <izvorni_sadrzaj>
      <item>Mladen Domiter</item>
      <item>ZAGREBAČKA BANKA DIONIČKO DRUŠTVO</item>
    </izvorni_sadrzaj>
    <derivirana_varijabla naziv="DomainObject.Predmet.OstaliListFormated_1">
      <item>Mladen Domiter</item>
      <item>ZAGREBAČKA BANKA DIONIČKO DRUŠTVO</item>
    </derivirana_varijabla>
  </DomainObject.Predmet.OstaliListFormated>
  <DomainObject.Predmet.OstaliListFormatedOIB>
    <izvorni_sadrzaj>
      <item>Mladen Domiter, OIB 49937900354</item>
      <item>ZAGREBAČKA BANKA DIONIČKO DRUŠTVO, OIB 92963223473</item>
    </izvorni_sadrzaj>
    <derivirana_varijabla naziv="DomainObject.Predmet.OstaliListFormatedOIB_1">
      <item>Mladen Domiter, OIB 49937900354</item>
      <item>ZAGREBAČKA BANKA DIONIČKO DRUŠTVO, OIB 92963223473</item>
    </derivirana_varijabla>
  </DomainObject.Predmet.OstaliListFormatedOIB>
  <DomainObject.Predmet.OstaliListFormatedWithAdress>
    <izvorni_sadrzaj>
      <item>Mladen Domiter, Radakovo 45, 49294 Kraljevec Na Sutli</item>
      <item>ZAGREBAČKA BANKA DIONIČKO DRUŠTVO, Trg bana Josipa Jelačića 10, 10000 Zagreb</item>
    </izvorni_sadrzaj>
    <derivirana_varijabla naziv="DomainObject.Predmet.OstaliListFormatedWithAdress_1">
      <item>Mladen Domiter, Radakovo 45, 49294 Kraljevec Na Sutli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Mladen Domiter, OIB 49937900354, Radakovo 45, 49294 Kraljevec Na Sutli</item>
      <item>ZAGREBAČKA BANKA DIONIČKO DRUŠTVO, OIB 92963223473, Trg bana Josipa Jelačića 10, 10000 Zagreb</item>
    </izvorni_sadrzaj>
    <derivirana_varijabla naziv="DomainObject.Predmet.OstaliListFormatedWithAdressOIB_1">
      <item>Mladen Domiter, OIB 49937900354, Radakovo 45, 49294 Kraljevec Na Sutli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Mladen Domiter</item>
      <item>ZAGREBAČKA BANKA DIONIČKO DRUŠTVO</item>
    </izvorni_sadrzaj>
    <derivirana_varijabla naziv="DomainObject.Predmet.OstaliListNazivFormated_1">
      <item>Mladen Domiter</item>
      <item>ZAGREBAČKA BANKA DIONIČKO DRUŠTVO</item>
    </derivirana_varijabla>
  </DomainObject.Predmet.OstaliListNazivFormated>
  <DomainObject.Predmet.OstaliListNazivFormatedOIB>
    <izvorni_sadrzaj>
      <item>Mladen Domiter, OIB 49937900354</item>
      <item>ZAGREBAČKA BANKA DIONIČKO DRUŠTVO, OIB 92963223473</item>
    </izvorni_sadrzaj>
    <derivirana_varijabla naziv="DomainObject.Predmet.OstaliListNazivFormatedOIB_1">
      <item>Mladen Domiter, OIB 49937900354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DOMIRAD d.o.o.</izvorni_sadrzaj>
    <derivirana_varijabla naziv="DomainObject.Predmet.ProtustrankaIDrugi_1">DOMIRAD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DOMIRAD d.o.o., OIB 12961225641, Radakovo 52, 49294 Kraljevec Na Sutli</izvorni_sadrzaj>
    <derivirana_varijabla naziv="DomainObject.Predmet.ProtustrankaIDrugiAdressOIB_1">DOMIRAD d.o.o., OIB 12961225641, Radakovo 52,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DOMIRAD d.o.o.</item>
      <item>Mladen Domiter</item>
      <item>ZAGREBAČKA BANKA DIONIČKO DRUŠTVO</item>
    </izvorni_sadrzaj>
    <derivirana_varijabla naziv="DomainObject.Predmet.SudioniciListNaziv_1">
      <item>FINA Regionalni centar Zagreb</item>
      <item>DOMIRAD d.o.o.</item>
      <item>Mladen Domiter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DOMIRAD d.o.o., OIB 12961225641, Radakovo 52,49294 Kraljevec Na Sutli</item>
      <item>Mladen Domiter, OIB 49937900354, Radakovo 45,49294 Kraljevec Na Sutli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DOMIRAD d.o.o., OIB 12961225641, Radakovo 52,49294 Kraljevec Na Sutli</item>
      <item>Mladen Domiter, OIB 49937900354, Radakovo 45,49294 Kraljevec Na Sutli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12961225641</item>
      <item>, OIB 49937900354</item>
      <item>, OIB 92963223473</item>
    </izvorni_sadrzaj>
    <derivirana_varijabla naziv="DomainObject.Predmet.SudioniciListNazivOIB_1">
      <item>, OIB 85821130368</item>
      <item>, OIB 12961225641</item>
      <item>, OIB 49937900354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St-2111/2018-6</izvorni_sadrzaj>
    <derivirana_varijabla naziv="DomainObject.PredzadnjaOdlukaIzPredmeta.Oznaka_1">St-2111/2018-6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172</properties:Words>
  <properties:Characters>819</properties:Characters>
  <properties:Lines>44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2019-02-04T09:57:00Z</dcterms:created>
  <dc:creator>Danijela Uzelac</dc:creator>
  <dc:description/>
  <cp:keywords/>
  <cp:lastModifiedBy>Katarina Franjić</cp:lastModifiedBy>
  <cp:lastPrinted>2019-02-04T13:07:00Z</cp:lastPrinted>
  <dcterms:modified xmlns:xsi="http://www.w3.org/2001/XMLSchema-instance" xsi:type="dcterms:W3CDTF">2019-02-04T13:15:00Z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(st-2111-18 zaključak novo ročište očitovanje o prijedlogu.docx)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