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6b22" w14:paraId="53a6b22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5E34CE">
        <w:t>15</w:t>
      </w:r>
      <w:r w:rsidR="007937C6">
        <w:t>14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FB02E5" w:rsidRPr="00FB02E5">
        <w:rPr>
          <w:b/>
        </w:rPr>
        <w:t xml:space="preserve">IRKO-KOMERC-GRADNJA d.o.o., </w:t>
      </w:r>
      <w:proofErr w:type="spellStart"/>
      <w:r w:rsidR="00FB02E5" w:rsidRPr="00FB02E5">
        <w:rPr>
          <w:b/>
        </w:rPr>
        <w:t>Nedjeljska</w:t>
      </w:r>
      <w:proofErr w:type="spellEnd"/>
      <w:r w:rsidR="00FB02E5" w:rsidRPr="00FB02E5">
        <w:rPr>
          <w:b/>
        </w:rPr>
        <w:t xml:space="preserve"> cesta 7, Samobor, MBS: 080448997, OIB: 20965181111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FB02E5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FB02E5" w:rsidRPr="00FB02E5">
        <w:rPr>
          <w:b/>
        </w:rPr>
        <w:t xml:space="preserve">IRKO-KOMERC-GRADNJA d.o.o., </w:t>
      </w:r>
      <w:proofErr w:type="spellStart"/>
      <w:r w:rsidR="00FB02E5" w:rsidRPr="00FB02E5">
        <w:rPr>
          <w:b/>
        </w:rPr>
        <w:t>Nedjeljska</w:t>
      </w:r>
      <w:proofErr w:type="spellEnd"/>
      <w:r w:rsidR="00FB02E5" w:rsidRPr="00FB02E5">
        <w:rPr>
          <w:b/>
        </w:rPr>
        <w:t xml:space="preserve"> cesta 7, Samobor, MBS: 080448997, OIB: 20965181111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7F5054">
      <w:pPr>
        <w:pStyle w:val="Odlomakpopisa"/>
        <w:numPr>
          <w:ilvl w:val="0"/>
          <w:numId w:val="5"/>
        </w:numPr>
        <w:jc w:val="both"/>
      </w:pPr>
      <w:r w:rsidRPr="007F5054">
        <w:t xml:space="preserve">Za stečajnog upravitelja imenuje se </w:t>
      </w:r>
      <w:r w:rsidR="00D53934" w:rsidRPr="007F5054">
        <w:t xml:space="preserve">Krešimir </w:t>
      </w:r>
      <w:proofErr w:type="spellStart"/>
      <w:r w:rsidR="00D53934" w:rsidRPr="007F5054">
        <w:t>Maretić</w:t>
      </w:r>
      <w:proofErr w:type="spellEnd"/>
      <w:r w:rsidR="00D53934" w:rsidRPr="007F5054">
        <w:t>, Zagreb, Šimuna Starčevića 7, OIB: 66108961276</w:t>
      </w:r>
      <w:r w:rsidR="00D220FE" w:rsidRPr="007F5054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FB02E5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FB02E5" w:rsidRPr="00FB02E5">
        <w:rPr>
          <w:b/>
        </w:rPr>
        <w:t xml:space="preserve">IRKO-KOMERC-GRADNJA d.o.o., </w:t>
      </w:r>
      <w:proofErr w:type="spellStart"/>
      <w:r w:rsidR="00FB02E5" w:rsidRPr="00FB02E5">
        <w:rPr>
          <w:b/>
        </w:rPr>
        <w:t>Nedjeljska</w:t>
      </w:r>
      <w:proofErr w:type="spellEnd"/>
      <w:r w:rsidR="00FB02E5" w:rsidRPr="00FB02E5">
        <w:rPr>
          <w:b/>
        </w:rPr>
        <w:t xml:space="preserve"> cesta 7, Samobor, MBS: 080448997, OIB: 20965181111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FB02E5">
        <w:t>13</w:t>
      </w:r>
      <w:r w:rsidR="00A47FBD">
        <w:t>. studenog</w:t>
      </w:r>
      <w:r w:rsidR="00AB4254">
        <w:t xml:space="preserve"> 2015</w:t>
      </w:r>
      <w:r w:rsidRPr="00552F4F">
        <w:t xml:space="preserve">. dostavila Trgovačkom sudu u Zagrebu zahtjev za provedbu skraćenog stečajnog postupka nad dužnikom </w:t>
      </w:r>
      <w:r w:rsidR="00E928CE" w:rsidRPr="00E928CE">
        <w:rPr>
          <w:b/>
        </w:rPr>
        <w:t xml:space="preserve">IRKO-KOMERC-GRADNJA d.o.o., </w:t>
      </w:r>
      <w:proofErr w:type="spellStart"/>
      <w:r w:rsidR="00E928CE" w:rsidRPr="00E928CE">
        <w:rPr>
          <w:b/>
        </w:rPr>
        <w:t>Nedjeljska</w:t>
      </w:r>
      <w:proofErr w:type="spellEnd"/>
      <w:r w:rsidR="00E928CE" w:rsidRPr="00E928CE">
        <w:rPr>
          <w:b/>
        </w:rPr>
        <w:t xml:space="preserve"> cesta 7, Samobor, MBS: 080448997, OIB: 20965181111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DD390A">
        <w:t>15</w:t>
      </w:r>
      <w:r w:rsidR="00E928CE">
        <w:t>14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480" w:rsidP="00FD0D3C" w:rsidR="00031480">
      <w:r>
        <w:separator/>
      </w:r>
    </w:p>
  </w:endnote>
  <w:endnote w:id="0" w:type="continuationSeparator">
    <w:p w:rsidRDefault="00031480" w:rsidP="00FD0D3C" w:rsidR="00031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480" w:rsidP="00FD0D3C" w:rsidR="00031480">
      <w:r>
        <w:separator/>
      </w:r>
    </w:p>
  </w:footnote>
  <w:footnote w:id="0" w:type="continuationSeparator">
    <w:p w:rsidRDefault="00031480" w:rsidP="00FD0D3C" w:rsidR="00031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48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9E512C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3947A4" w:rsidRPr="00552F4F">
      <w:t>3 St-</w:t>
    </w:r>
    <w:r w:rsidR="005E34CE">
      <w:t>15</w:t>
    </w:r>
    <w:r w:rsidR="007937C6">
      <w:t>14</w:t>
    </w:r>
    <w:r w:rsidR="003947A4" w:rsidRPr="00552F4F">
      <w:t>/16-</w:t>
    </w:r>
    <w:r w:rsidR="003947A4">
      <w:t>4</w:t>
    </w:r>
    <w:r w:rsidR="003947A4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31480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3228"/>
    <w:rsid w:val="001C5317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B2126"/>
    <w:rsid w:val="003B6C7C"/>
    <w:rsid w:val="003C7EC0"/>
    <w:rsid w:val="003D08B4"/>
    <w:rsid w:val="003D1957"/>
    <w:rsid w:val="003E0E8B"/>
    <w:rsid w:val="003F03B2"/>
    <w:rsid w:val="004243A8"/>
    <w:rsid w:val="004330A2"/>
    <w:rsid w:val="00446FD2"/>
    <w:rsid w:val="0045383A"/>
    <w:rsid w:val="00456480"/>
    <w:rsid w:val="00456E18"/>
    <w:rsid w:val="00462C80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E7F9D"/>
    <w:rsid w:val="007F179D"/>
    <w:rsid w:val="007F5054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9E512C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51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5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51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5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St-1514/2016</izvorni_sadrzaj>
    <derivirana_varijabla naziv="DomainObject.Predmet.OznakaBroj_1">St-1514/2016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IRKO-KOMERC-GRADNJA d.o.o.</izvorni_sadrzaj>
    <derivirana_varijabla naziv="DomainObject.Predmet.ProtustrankaFormated_1">  IRKO-KOMERC-GRADNJA d.o.o.</derivirana_varijabla>
  </DomainObject.Predmet.ProtustrankaFormated>
  <DomainObject.Predmet.ProtustrankaFormatedOIB>
    <izvorni_sadrzaj>  IRKO-KOMERC-GRADNJA d.o.o., OIB 20965181111</izvorni_sadrzaj>
    <derivirana_varijabla naziv="DomainObject.Predmet.ProtustrankaFormatedOIB_1">  IRKO-KOMERC-GRADNJA d.o.o., OIB 20965181111</derivirana_varijabla>
  </DomainObject.Predmet.ProtustrankaFormatedOIB>
  <DomainObject.Predmet.ProtustrankaFormatedWithAdress>
    <izvorni_sadrzaj> IRKO-KOMERC-GRADNJA d.o.o., Nedjeljska cesta 7, 10430 Samobor</izvorni_sadrzaj>
    <derivirana_varijabla naziv="DomainObject.Predmet.ProtustrankaFormatedWithAdress_1"> IRKO-KOMERC-GRADNJA d.o.o., Nedjeljska cesta 7, 10430 Samobor</derivirana_varijabla>
  </DomainObject.Predmet.ProtustrankaFormatedWithAdress>
  <DomainObject.Predmet.ProtustrankaFormatedWithAdressOIB>
    <izvorni_sadrzaj> IRKO-KOMERC-GRADNJA d.o.o., OIB 20965181111, Nedjeljska cesta 7, 10430 Samobor</izvorni_sadrzaj>
    <derivirana_varijabla naziv="DomainObject.Predmet.ProtustrankaFormatedWithAdressOIB_1"> IRKO-KOMERC-GRADNJA d.o.o., OIB 20965181111, Nedjeljska cesta 7, 10430 Samobor</derivirana_varijabla>
  </DomainObject.Predmet.ProtustrankaFormatedWithAdressOIB>
  <DomainObject.Predmet.ProtustrankaWithAdress>
    <izvorni_sadrzaj>IRKO-KOMERC-GRADNJA d.o.o. Nedjeljska cesta 7, 10430 Samobor</izvorni_sadrzaj>
    <derivirana_varijabla naziv="DomainObject.Predmet.ProtustrankaWithAdress_1">IRKO-KOMERC-GRADNJA d.o.o. Nedjeljska cesta 7, 10430 Samobor</derivirana_varijabla>
  </DomainObject.Predmet.ProtustrankaWithAdress>
  <DomainObject.Predmet.ProtustrankaWithAdressOIB>
    <izvorni_sadrzaj>IRKO-KOMERC-GRADNJA d.o.o., OIB 20965181111, Nedjeljska cesta 7, 10430 Samobor</izvorni_sadrzaj>
    <derivirana_varijabla naziv="DomainObject.Predmet.ProtustrankaWithAdressOIB_1">IRKO-KOMERC-GRADNJA d.o.o., OIB 20965181111, Nedjeljska cesta 7, 10430 Samobor</derivirana_varijabla>
  </DomainObject.Predmet.ProtustrankaWithAdressOIB>
  <DomainObject.Predmet.ProtustrankaNazivFormated>
    <izvorni_sadrzaj>IRKO-KOMERC-GRADNJA d.o.o.</izvorni_sadrzaj>
    <derivirana_varijabla naziv="DomainObject.Predmet.ProtustrankaNazivFormated_1">IRKO-KOMERC-GRADNJA d.o.o.</derivirana_varijabla>
  </DomainObject.Predmet.ProtustrankaNazivFormated>
  <DomainObject.Predmet.ProtustrankaNazivFormatedOIB>
    <izvorni_sadrzaj>IRKO-KOMERC-GRADNJA d.o.o., OIB 20965181111</izvorni_sadrzaj>
    <derivirana_varijabla naziv="DomainObject.Predmet.ProtustrankaNazivFormatedOIB_1">IRKO-KOMERC-GRADNJA d.o.o., OIB 20965181111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IRKO-KOMERC-GRADNJA d.o.o.</item>
    </izvorni_sadrzaj>
    <derivirana_varijabla naziv="DomainObject.Predmet.ProtuStrankaListFormated_1">
      <item>IRKO-KOMERC-GRADNJA d.o.o.</item>
    </derivirana_varijabla>
  </DomainObject.Predmet.ProtuStrankaListFormated>
  <DomainObject.Predmet.ProtuStrankaListFormatedOIB>
    <izvorni_sadrzaj>
      <item>IRKO-KOMERC-GRADNJA d.o.o., OIB 20965181111</item>
    </izvorni_sadrzaj>
    <derivirana_varijabla naziv="DomainObject.Predmet.ProtuStrankaListFormatedOIB_1">
      <item>IRKO-KOMERC-GRADNJA d.o.o., OIB 20965181111</item>
    </derivirana_varijabla>
  </DomainObject.Predmet.ProtuStrankaListFormatedOIB>
  <DomainObject.Predmet.ProtuStrankaListFormatedWithAdress>
    <izvorni_sadrzaj>
      <item>IRKO-KOMERC-GRADNJA d.o.o., Nedjeljska cesta 7, 10430 Samobor</item>
    </izvorni_sadrzaj>
    <derivirana_varijabla naziv="DomainObject.Predmet.ProtuStrankaListFormatedWithAdress_1">
      <item>IRKO-KOMERC-GRADNJA d.o.o., Nedjeljska cesta 7, 10430 Samobor</item>
    </derivirana_varijabla>
  </DomainObject.Predmet.ProtuStrankaListFormatedWithAdress>
  <DomainObject.Predmet.ProtuStrankaListFormatedWithAdressOIB>
    <izvorni_sadrzaj>
      <item>IRKO-KOMERC-GRADNJA d.o.o., OIB 20965181111, Nedjeljska cesta 7, 10430 Samobor</item>
    </izvorni_sadrzaj>
    <derivirana_varijabla naziv="DomainObject.Predmet.ProtuStrankaListFormatedWithAdressOIB_1">
      <item>IRKO-KOMERC-GRADNJA d.o.o., OIB 20965181111, Nedjeljska cesta 7, 10430 Samobor</item>
    </derivirana_varijabla>
  </DomainObject.Predmet.ProtuStrankaListFormatedWithAdressOIB>
  <DomainObject.Predmet.ProtuStrankaListNazivFormated>
    <izvorni_sadrzaj>
      <item>IRKO-KOMERC-GRADNJA d.o.o.</item>
    </izvorni_sadrzaj>
    <derivirana_varijabla naziv="DomainObject.Predmet.ProtuStrankaListNazivFormated_1">
      <item>IRKO-KOMERC-GRADNJA d.o.o.</item>
    </derivirana_varijabla>
  </DomainObject.Predmet.ProtuStrankaListNazivFormated>
  <DomainObject.Predmet.ProtuStrankaListNazivFormatedOIB>
    <izvorni_sadrzaj>
      <item>IRKO-KOMERC-GRADNJA d.o.o., OIB 20965181111</item>
    </izvorni_sadrzaj>
    <derivirana_varijabla naziv="DomainObject.Predmet.ProtuStrankaListNazivFormatedOIB_1">
      <item>IRKO-KOMERC-GRADNJA d.o.o., OIB 20965181111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IRKO-KOMERC-GRADNJA d.o.o.</izvorni_sadrzaj>
    <derivirana_varijabla naziv="DomainObject.Predmet.ProtustrankaIDrugi_1">IRKO-KOMERC-GRADNJA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IRKO-KOMERC-GRADNJA d.o.o., OIB 20965181111, Nedjeljska cesta 7, 10430 Samobor</izvorni_sadrzaj>
    <derivirana_varijabla naziv="DomainObject.Predmet.ProtustrankaIDrugiAdressOIB_1">IRKO-KOMERC-GRADNJA d.o.o., OIB 20965181111, Nedjeljska cesta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IRKO-KOMERC-GRADNJA d.o.o.</item>
      <item>FINA Regionalni centar Zagreb</item>
    </izvorni_sadrzaj>
    <derivirana_varijabla naziv="DomainObject.Predmet.SudioniciListNaziv_1">
      <item>IRKO-KOMERC-GRADNJA d.o.o.</item>
      <item>FINA Regionalni centar Zagreb</item>
    </derivirana_varijabla>
  </DomainObject.Predmet.SudioniciListNaziv>
  <DomainObject.Predmet.SudioniciListAdressOIB>
    <izvorni_sadrzaj>
      <item>IRKO-KOMERC-GRADNJA d.o.o., OIB 20965181111, Nedjeljska cesta 7,10430 Samobor</item>
      <item>FINA Regionalni centar Zagreb, OIB 85821130368, Trg svibanjskih žrtava 1995. br. 1,10000 Zagreb</item>
    </izvorni_sadrzaj>
    <derivirana_varijabla naziv="DomainObject.Predmet.SudioniciListAdressOIB_1">
      <item>IRKO-KOMERC-GRADNJA d.o.o., OIB 20965181111, Nedjeljska cesta 7,10430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20965181111</item>
      <item>, OIB 85821130368</item>
    </izvorni_sadrzaj>
    <derivirana_varijabla naziv="DomainObject.Predmet.SudioniciListNazivOIB_1">
      <item>, OIB 20965181111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2257B-4647-4514-9C40-E4A0372D6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2926</properties:Characters>
  <properties:Lines>98</properties:Lines>
  <properties:Paragraphs>31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2016-10-04T07:14:00Z</dcterms:modified>
  <cp:revision>378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