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83db" w14:paraId="39a83db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</w:t>
      </w:r>
      <w:r w:rsidR="00FD6C94">
        <w:t xml:space="preserve">  </w:t>
      </w:r>
      <w:r w:rsidRPr="007E4CB5">
        <w:t xml:space="preserve"> 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</w:t>
      </w:r>
    </w:p>
    <w:p w:rsidRDefault="00FD6C94" w:rsidP="00C701B8" w:rsidR="00C701B8" w:rsidRPr="007E4CB5">
      <w:r>
        <w:t xml:space="preserve">   </w:t>
      </w:r>
      <w:r w:rsidR="00C701B8" w:rsidRPr="007E4CB5">
        <w:t xml:space="preserve">REPUBLIKA HRVATSKA </w:t>
      </w:r>
    </w:p>
    <w:p w:rsidRDefault="00C701B8" w:rsidP="008C6C52" w:rsidR="008C6C52" w:rsidRPr="007E4CB5">
      <w:r w:rsidRPr="007E4CB5">
        <w:t>TRGOVAČKI SUD U PAZINU</w:t>
      </w:r>
    </w:p>
    <w:p w:rsidRDefault="004B44C2" w:rsidP="00FD6C94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FD6C94" w:rsidP="00AF2216" w:rsidR="00FD6C94"/>
    <w:p w:rsidRDefault="00FD6C94" w:rsidP="00AF2216" w:rsidR="00FD6C94"/>
    <w:p w:rsidRDefault="00FD6C94" w:rsidP="00AF2216" w:rsidR="00FD6C94"/>
    <w:p w:rsidRDefault="00FD6C94" w:rsidP="00FD6C94" w:rsidR="00FD6C94" w:rsidRPr="00FD6C94">
      <w:pPr>
        <w:pStyle w:val="Zaglavlje"/>
        <w:jc w:val="right"/>
        <w:rPr>
          <w:sz w:val="28"/>
        </w:rPr>
      </w:pPr>
      <w:r w:rsidRPr="00FD6C94">
        <w:rPr>
          <w:szCs w:val="23"/>
        </w:rPr>
        <w:t>10 St-378/2018-9</w:t>
      </w:r>
    </w:p>
    <w:p w:rsidRDefault="00FD6C94" w:rsidP="00AF2216" w:rsidR="00FD6C94" w:rsidRPr="007E4CB5"/>
    <w:p w:rsidRDefault="00C701B8" w:rsidP="009B5E3F" w:rsidR="00C701B8">
      <w:pPr>
        <w:jc w:val="center"/>
      </w:pPr>
      <w:r w:rsidRPr="007E4CB5">
        <w:t>R E P U B L I K A  H R V A T S K A</w:t>
      </w:r>
    </w:p>
    <w:p w:rsidRDefault="00FD6C94" w:rsidP="009B5E3F" w:rsidR="00FD6C94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5319C8">
      <w:pPr>
        <w:jc w:val="both"/>
      </w:pPr>
      <w:r w:rsidRPr="007E4CB5">
        <w:tab/>
      </w:r>
      <w:r w:rsidR="005D6E03" w:rsidRPr="005D6E03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5D30EF" w:rsidRPr="005D30EF">
        <w:t>ORION – TRADE d.o.o. Sveti Petar u Šumi, Jukini 81, OIB: 19447522287</w:t>
      </w:r>
      <w:r w:rsidR="00C533BD">
        <w:t xml:space="preserve">,  </w:t>
      </w:r>
      <w:r w:rsidR="005D30EF">
        <w:t>10</w:t>
      </w:r>
      <w:r w:rsidR="004D4F72" w:rsidRPr="004D4F72">
        <w:t xml:space="preserve">. </w:t>
      </w:r>
      <w:r w:rsidR="004D4F72">
        <w:t>s</w:t>
      </w:r>
      <w:r w:rsidR="00205F5B">
        <w:t>iječnja</w:t>
      </w:r>
      <w:r w:rsidR="004D4F72" w:rsidRPr="004D4F72">
        <w:t xml:space="preserve"> 201</w:t>
      </w:r>
      <w:r w:rsidR="00205F5B">
        <w:t>9</w:t>
      </w:r>
      <w:r w:rsidR="004D4F72" w:rsidRPr="004D4F72">
        <w:t>.</w:t>
      </w:r>
    </w:p>
    <w:p w:rsidRDefault="00EC749D" w:rsidP="00350D95" w:rsidR="00EC749D">
      <w:pPr>
        <w:jc w:val="center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7028E" w:rsidR="0007028E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5D30EF" w:rsidRPr="005D30EF">
        <w:t>ORION – TRADE d.o.o. Sveti Petar u Šumi, Jukini 81, OIB: 19447522287</w:t>
      </w:r>
      <w:r w:rsidRPr="007E75CB">
        <w:t>.</w:t>
      </w:r>
    </w:p>
    <w:p w:rsidRDefault="0007028E" w:rsidP="0007028E" w:rsidR="0007028E" w:rsidRPr="0007028E">
      <w:pPr>
        <w:jc w:val="both"/>
      </w:pPr>
    </w:p>
    <w:p w:rsidRDefault="005D30EF" w:rsidP="00020463" w:rsidR="0049773E">
      <w:pPr>
        <w:jc w:val="both"/>
      </w:pPr>
      <w:r w:rsidRPr="005D30EF">
        <w:t>II</w:t>
      </w:r>
      <w:r w:rsidRPr="005D30EF">
        <w:tab/>
        <w:t>Za stečajnog upravitelja imenuje se Slaven Gavrić iz Rijeke, Zagrebačka 18, OIB 20372135016.</w:t>
      </w:r>
    </w:p>
    <w:p w:rsidRDefault="005D30EF" w:rsidP="00020463" w:rsidR="005D30EF" w:rsidRPr="0049773E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5D30EF" w:rsidRPr="005D30EF">
        <w:t>ORION – TRADE d.o.o. Sveti Petar u Šumi, Jukini 81, OIB: 19447522287</w:t>
      </w:r>
      <w:r w:rsidRPr="00B53A19">
        <w:t>.</w:t>
      </w:r>
    </w:p>
    <w:p w:rsidRDefault="00FD6C94" w:rsidP="00020463" w:rsidR="00FD6C94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5D30EF" w:rsidP="005D30EF" w:rsidR="005D30EF" w:rsidRPr="00063D7A">
      <w:pPr>
        <w:ind w:firstLine="708"/>
        <w:jc w:val="both"/>
      </w:pPr>
      <w:r w:rsidRPr="00063D7A">
        <w:t xml:space="preserve">Rješenjem ovog suda posl.br. </w:t>
      </w:r>
      <w:r w:rsidRPr="007F2AFD">
        <w:t>St-</w:t>
      </w:r>
      <w:r>
        <w:t>378/2018</w:t>
      </w:r>
      <w:r w:rsidRPr="007F2AFD">
        <w:t>-</w:t>
      </w:r>
      <w:r>
        <w:t>4</w:t>
      </w:r>
      <w:r w:rsidRPr="00063D7A">
        <w:t xml:space="preserve"> od </w:t>
      </w:r>
      <w:r>
        <w:t>17. listopada 2018</w:t>
      </w:r>
      <w:r w:rsidRPr="006F7785">
        <w:t>.</w:t>
      </w:r>
      <w:r>
        <w:t xml:space="preserve"> </w:t>
      </w:r>
      <w:r w:rsidRPr="00063D7A">
        <w:t>odlučeno je:</w:t>
      </w:r>
    </w:p>
    <w:p w:rsidRDefault="005D30EF" w:rsidP="005D30EF" w:rsidR="005D30EF">
      <w:pPr>
        <w:ind w:right="-2"/>
        <w:jc w:val="both"/>
        <w:rPr>
          <w:szCs w:val="23"/>
        </w:rPr>
      </w:pPr>
      <w:r>
        <w:tab/>
      </w:r>
      <w:r w:rsidRPr="00063D7A">
        <w:t>„</w:t>
      </w:r>
      <w:r w:rsidRPr="001A658D">
        <w:rPr>
          <w:szCs w:val="23"/>
        </w:rPr>
        <w:t>I.</w:t>
      </w:r>
      <w:r w:rsidRPr="001A658D">
        <w:rPr>
          <w:szCs w:val="23"/>
        </w:rPr>
        <w:tab/>
        <w:t xml:space="preserve">Temeljem čl. 115. st. 1. Stečajnog zakona (dalje: SZ) pokreće se prethodni postupak radi utvrđivanja pretpostavki za otvaranje stečajnog postupka nad dužnikom ORION – TRADE d.o.o. Sveti Petar u Šumi, Jukini 81, OIB: 19447522287, te se određuje ročište radi očitovanja o prijedlogu za otvaranje stečajnoga postupka (čl. 123. SZ-a) i radi rasprave o pretpostavkama za otvaranje stečajnoga postupka (čl. 128. st. 1. SZ-a) za dan </w:t>
      </w:r>
    </w:p>
    <w:p w:rsidRDefault="005D30EF" w:rsidP="005D30EF" w:rsidR="005D30EF" w:rsidRPr="001A658D">
      <w:pPr>
        <w:ind w:right="-2"/>
        <w:jc w:val="both"/>
        <w:rPr>
          <w:szCs w:val="23"/>
        </w:rPr>
      </w:pPr>
    </w:p>
    <w:p w:rsidRDefault="005D30EF" w:rsidP="005D30EF" w:rsidR="005D30EF" w:rsidRPr="001A658D">
      <w:pPr>
        <w:ind w:right="-2"/>
        <w:jc w:val="both"/>
        <w:rPr>
          <w:szCs w:val="23"/>
        </w:rPr>
      </w:pPr>
      <w:r w:rsidRPr="001A658D">
        <w:rPr>
          <w:szCs w:val="23"/>
        </w:rPr>
        <w:t>27. studeni 2018. u 10:20 sati, u Trgovačkom sudu u Pazinu, Dršćevka 1, sudnica 1,</w:t>
      </w:r>
    </w:p>
    <w:p w:rsidRDefault="005D30EF" w:rsidP="005D30EF" w:rsidR="005D30EF" w:rsidRPr="001A658D">
      <w:pPr>
        <w:ind w:right="-2"/>
        <w:jc w:val="both"/>
        <w:rPr>
          <w:szCs w:val="23"/>
        </w:rPr>
      </w:pPr>
      <w:r w:rsidRPr="001A658D">
        <w:rPr>
          <w:szCs w:val="23"/>
        </w:rPr>
        <w:tab/>
        <w:t xml:space="preserve">na koje se pozivaju: </w:t>
      </w:r>
    </w:p>
    <w:p w:rsidRDefault="005D30EF" w:rsidP="005D30EF" w:rsidR="005D30EF" w:rsidRPr="001A658D">
      <w:pPr>
        <w:ind w:right="-2"/>
        <w:jc w:val="both"/>
        <w:rPr>
          <w:szCs w:val="23"/>
        </w:rPr>
      </w:pPr>
      <w:r w:rsidRPr="001A658D">
        <w:rPr>
          <w:szCs w:val="23"/>
        </w:rPr>
        <w:tab/>
      </w:r>
      <w:r w:rsidRPr="001A658D">
        <w:rPr>
          <w:szCs w:val="23"/>
        </w:rPr>
        <w:tab/>
        <w:t>-  predlagatelj,</w:t>
      </w:r>
    </w:p>
    <w:p w:rsidRDefault="005D30EF" w:rsidP="005D30EF" w:rsidR="005D30EF" w:rsidRPr="001A658D">
      <w:pPr>
        <w:ind w:right="-2"/>
        <w:jc w:val="both"/>
        <w:rPr>
          <w:szCs w:val="23"/>
        </w:rPr>
      </w:pPr>
      <w:r w:rsidRPr="001A658D">
        <w:rPr>
          <w:szCs w:val="23"/>
        </w:rPr>
        <w:tab/>
      </w:r>
      <w:r w:rsidRPr="001A658D">
        <w:rPr>
          <w:szCs w:val="23"/>
        </w:rPr>
        <w:tab/>
        <w:t xml:space="preserve">-  dužnik, </w:t>
      </w:r>
    </w:p>
    <w:p w:rsidRDefault="005D30EF" w:rsidP="005D30EF" w:rsidR="005D30EF" w:rsidRPr="001A658D">
      <w:pPr>
        <w:ind w:right="-2"/>
        <w:jc w:val="both"/>
        <w:rPr>
          <w:szCs w:val="23"/>
        </w:rPr>
      </w:pPr>
      <w:r w:rsidRPr="001A658D">
        <w:rPr>
          <w:szCs w:val="23"/>
        </w:rPr>
        <w:tab/>
      </w:r>
      <w:r w:rsidRPr="001A658D">
        <w:rPr>
          <w:szCs w:val="23"/>
        </w:rPr>
        <w:tab/>
        <w:t>- zakonski zastupnik dužnika Damir Kujundžić iz Rijeke, Ratka Petrovića 9.</w:t>
      </w:r>
    </w:p>
    <w:p w:rsidRDefault="005D30EF" w:rsidP="005D30EF" w:rsidR="005D30EF">
      <w:pPr>
        <w:ind w:right="-2"/>
        <w:jc w:val="both"/>
        <w:rPr>
          <w:szCs w:val="23"/>
        </w:rPr>
      </w:pPr>
      <w:r w:rsidRPr="001A658D">
        <w:rPr>
          <w:szCs w:val="23"/>
        </w:rPr>
        <w:tab/>
        <w:t>Pozvane osobe se o prijedlogu za otvaranje stečajnoga postupka mogu očitovati i pisano (čl. 123. st. 1. i 2. SZ-a).</w:t>
      </w:r>
    </w:p>
    <w:p w:rsidRDefault="005D30EF" w:rsidP="005D30EF" w:rsidR="005D30EF" w:rsidRPr="001A658D">
      <w:pPr>
        <w:ind w:right="-2"/>
        <w:jc w:val="both"/>
        <w:rPr>
          <w:szCs w:val="23"/>
        </w:rPr>
      </w:pPr>
    </w:p>
    <w:p w:rsidRDefault="005D30EF" w:rsidP="005D30EF" w:rsidR="005D30EF" w:rsidRPr="00063D7A">
      <w:pPr>
        <w:ind w:right="-2"/>
        <w:jc w:val="both"/>
      </w:pPr>
      <w:r w:rsidRPr="001A658D">
        <w:rPr>
          <w:szCs w:val="23"/>
        </w:rPr>
        <w:lastRenderedPageBreak/>
        <w:tab/>
        <w:t>II.</w:t>
      </w:r>
      <w:r w:rsidRPr="001A658D"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Pr="00063D7A">
        <w:t>“.</w:t>
      </w:r>
    </w:p>
    <w:p w:rsidRDefault="005D30EF" w:rsidP="005D30EF" w:rsidR="005D30EF" w:rsidRPr="00063D7A">
      <w:pPr>
        <w:ind w:firstLine="708"/>
        <w:jc w:val="both"/>
      </w:pPr>
    </w:p>
    <w:p w:rsidRDefault="005D30EF" w:rsidP="005D30EF" w:rsidR="005D30EF" w:rsidRPr="00063D7A">
      <w:pPr>
        <w:ind w:firstLine="708"/>
        <w:jc w:val="both"/>
      </w:pPr>
      <w:r>
        <w:t>T</w:t>
      </w:r>
      <w:r w:rsidRPr="00063D7A">
        <w:t>o je rješenje objavljeno na mrežnoj stranici e-oglasna ploča sudova</w:t>
      </w:r>
      <w:r>
        <w:t xml:space="preserve"> 18. listopada 2018</w:t>
      </w:r>
      <w:r w:rsidRPr="00063D7A">
        <w:t xml:space="preserve">., te se dostava smatra obavljenom istekom osmog dana od dana objave, sukladno čl. 12. st. 1. Stečajnog zakona. </w:t>
      </w:r>
    </w:p>
    <w:p w:rsidRDefault="005D30EF" w:rsidP="005D30EF" w:rsidR="005D30EF">
      <w:pPr>
        <w:jc w:val="both"/>
      </w:pPr>
      <w:r w:rsidRPr="00063D7A">
        <w:tab/>
      </w:r>
    </w:p>
    <w:p w:rsidRDefault="005D30EF" w:rsidP="005D30EF" w:rsidR="005D30EF" w:rsidRPr="00063D7A">
      <w:pPr>
        <w:jc w:val="both"/>
      </w:pPr>
      <w:r>
        <w:tab/>
      </w:r>
      <w:r w:rsidRPr="00063D7A">
        <w:t>Na ročišt</w:t>
      </w:r>
      <w:r>
        <w:t>e</w:t>
      </w:r>
      <w:r w:rsidRPr="00063D7A">
        <w:t xml:space="preserve"> </w:t>
      </w:r>
      <w:r>
        <w:t>od 27</w:t>
      </w:r>
      <w:r w:rsidRPr="00042A52">
        <w:t xml:space="preserve">. </w:t>
      </w:r>
      <w:r>
        <w:t>studenog 2018. nitko nije pristupio.</w:t>
      </w:r>
    </w:p>
    <w:p w:rsidRDefault="005D30EF" w:rsidP="005D30EF" w:rsidR="005D30EF" w:rsidRPr="00063D7A">
      <w:pPr>
        <w:jc w:val="both"/>
      </w:pPr>
    </w:p>
    <w:p w:rsidRDefault="005D30EF" w:rsidP="005D30EF" w:rsidR="005D30EF" w:rsidRPr="00063D7A">
      <w:pPr>
        <w:jc w:val="both"/>
      </w:pPr>
      <w:r w:rsidRPr="00063D7A"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D30EF" w:rsidP="005D30EF" w:rsidR="005D30EF">
      <w:pPr>
        <w:jc w:val="both"/>
      </w:pPr>
      <w:r w:rsidRPr="00063D7A">
        <w:tab/>
      </w:r>
      <w:r w:rsidRPr="00063D7A">
        <w:tab/>
      </w:r>
    </w:p>
    <w:p w:rsidRDefault="005D30EF" w:rsidP="005D30EF" w:rsidR="005D30EF">
      <w:pPr>
        <w:jc w:val="both"/>
      </w:pPr>
      <w:r>
        <w:tab/>
        <w:t>Predvidivi troškovi stečajnog postupka sastoje se od sljedećih troškova (u ukupnom iznosu od 10.000,00 kn):</w:t>
      </w:r>
    </w:p>
    <w:p w:rsidRDefault="005D30EF" w:rsidP="005D30EF" w:rsidR="005D30EF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5D30EF" w:rsidP="005D30EF" w:rsidR="005D30EF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5D30EF" w:rsidP="005D30EF" w:rsidR="005D30EF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5D30EF" w:rsidP="005D30EF" w:rsidR="005D30EF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5D30EF" w:rsidP="005D30EF" w:rsidR="005D30EF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5D30EF" w:rsidP="005D30EF" w:rsidR="005D30EF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5D30EF" w:rsidP="005D30EF" w:rsidR="005D30EF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5D30EF" w:rsidP="005D30EF" w:rsidR="005D30EF">
      <w:pPr>
        <w:jc w:val="both"/>
      </w:pPr>
    </w:p>
    <w:p w:rsidRDefault="005D30EF" w:rsidP="005D30EF" w:rsidR="005D30EF">
      <w:pPr>
        <w:jc w:val="both"/>
      </w:pPr>
      <w:r>
        <w:tab/>
      </w:r>
      <w:r w:rsidRPr="00853695">
        <w:t>Iz prijedloga FINA-e za otvaranje stečajnog postupka proizlazi da na temelju čl. 112. st. 5. SZ-a na računu dužnika nisu zaplijenjena novčana sredstva.</w:t>
      </w:r>
    </w:p>
    <w:p w:rsidRDefault="005D30EF" w:rsidP="005D30EF" w:rsidR="005D30EF">
      <w:pPr>
        <w:jc w:val="both"/>
      </w:pPr>
    </w:p>
    <w:p w:rsidRDefault="005D30EF" w:rsidP="005D30EF" w:rsidR="00F87F62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</w:t>
      </w:r>
      <w:r w:rsidR="00F87F62">
        <w:t xml:space="preserve">, rješenjem posl.br. </w:t>
      </w:r>
      <w:r w:rsidR="005D6E03" w:rsidRPr="005D6E03">
        <w:t>St-</w:t>
      </w:r>
      <w:r w:rsidR="004343BE">
        <w:t>3</w:t>
      </w:r>
      <w:r>
        <w:t>78</w:t>
      </w:r>
      <w:r w:rsidR="004343BE">
        <w:t>/2018-</w:t>
      </w:r>
      <w:r>
        <w:t>7</w:t>
      </w:r>
      <w:r w:rsidR="00EC749D">
        <w:t xml:space="preserve"> </w:t>
      </w:r>
      <w:r w:rsidR="00F87F62">
        <w:t xml:space="preserve">od </w:t>
      </w:r>
      <w:r>
        <w:t>27</w:t>
      </w:r>
      <w:r w:rsidR="00EC749D" w:rsidRPr="00EC749D">
        <w:t>. st</w:t>
      </w:r>
      <w:r w:rsidR="004343BE">
        <w:t>udenog</w:t>
      </w:r>
      <w:r w:rsidR="00EC749D" w:rsidRPr="00EC749D">
        <w:t xml:space="preserve"> 2018.</w:t>
      </w:r>
      <w:r w:rsidR="00F87F62">
        <w:t xml:space="preserve"> odlučeno kako slijedi: </w:t>
      </w:r>
    </w:p>
    <w:p w:rsidRDefault="00F87F62" w:rsidP="005D30EF" w:rsidR="005D30EF">
      <w:pPr>
        <w:jc w:val="both"/>
      </w:pPr>
      <w:r>
        <w:tab/>
        <w:t>„</w:t>
      </w:r>
      <w:r w:rsidR="005D30EF">
        <w:t>I</w:t>
      </w:r>
      <w:r w:rsidR="005D30EF">
        <w:tab/>
        <w:t>Pozivaju se osobe koje imaju pravni interes za provedbom stečajnog postupka nad dužnikom ORION – TRADE d.o.o. Sveti Petar u Šumi, Jukini 81, OIB: 19447522287, da u roku od 15 dana uplate predujam za namirenje troškova prethodnoga i otvorenoga stečajnog postupka iznos od 10.000,00 kuna za pokriće troškova prethodnog postupka te stečajnog postupka, na depozit ovog suda broj: HR43 2390001 1300029763, poziv na broj 020-378-18, te da o tome dostave dokaz u spis ovog predmeta.</w:t>
      </w:r>
    </w:p>
    <w:p w:rsidRDefault="005D30EF" w:rsidP="005D30EF" w:rsidR="00F87F62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F87F62">
        <w:t>“.</w:t>
      </w:r>
    </w:p>
    <w:p w:rsidRDefault="00EC749D" w:rsidP="00F87F62" w:rsidR="00F87F62">
      <w:pPr>
        <w:jc w:val="both"/>
      </w:pPr>
      <w:r>
        <w:tab/>
      </w:r>
      <w:r w:rsidR="00F87F62">
        <w:t xml:space="preserve">Budući da nitko nije uplatio (u roku iz točke I izreke navedenog rješenja) predujam za namirenje troškova prethodnoga i otvorenoga stečajnog postupka, temeljem čl. 132. st. 2. SZ-a, odlučeno je kao u izreci. </w:t>
      </w:r>
    </w:p>
    <w:p w:rsidRDefault="00F87F62" w:rsidP="00F87F62" w:rsidR="00F87F62">
      <w:pPr>
        <w:jc w:val="both"/>
      </w:pPr>
      <w:r>
        <w:tab/>
        <w:t>Stečajni upravitelj izabran je metodom slučajnoga odabira (automatskog, kroz e-spis) uz odgovarajuću primjenu odredbi o izboru i imenovanju stečajnoga upravitelja u skraćenom stečajnom postupku (čl. 132. st. 2. i čl. 432. SZ-a).</w:t>
      </w:r>
      <w:r>
        <w:tab/>
      </w:r>
    </w:p>
    <w:p w:rsidRDefault="00E12ED8" w:rsidP="00E12ED8" w:rsidR="00E12ED8">
      <w:pPr>
        <w:jc w:val="center"/>
      </w:pPr>
    </w:p>
    <w:p w:rsidRDefault="00CC5545" w:rsidP="00E12ED8" w:rsidR="0007028E">
      <w:pPr>
        <w:jc w:val="center"/>
      </w:pPr>
      <w:r w:rsidRPr="007E4CB5">
        <w:t xml:space="preserve">U Pazinu, </w:t>
      </w:r>
      <w:r w:rsidR="005D30EF">
        <w:t>10</w:t>
      </w:r>
      <w:r w:rsidR="00205F5B" w:rsidRPr="00205F5B">
        <w:t>. siječnja 2019.</w:t>
      </w:r>
    </w:p>
    <w:p w:rsidRDefault="00FD6C94" w:rsidP="00E12ED8" w:rsidR="00FD6C94">
      <w:pPr>
        <w:jc w:val="center"/>
      </w:pPr>
    </w:p>
    <w:p w:rsidRDefault="00CC5545" w:rsidP="00FD6C94" w:rsidR="00CC5545" w:rsidRPr="007E4CB5">
      <w:pPr>
        <w:ind w:left="5040"/>
        <w:jc w:val="center"/>
      </w:pPr>
      <w:r w:rsidRPr="007E4CB5">
        <w:t>Stečajni sudac</w:t>
      </w:r>
    </w:p>
    <w:p w:rsidRDefault="00E12ED8" w:rsidP="00FD6C94" w:rsidR="00E12ED8">
      <w:pPr>
        <w:ind w:left="5040"/>
        <w:jc w:val="center"/>
      </w:pPr>
    </w:p>
    <w:p w:rsidRDefault="00DC7997" w:rsidP="00FD6C94" w:rsidR="00CC5545" w:rsidRPr="007E4CB5">
      <w:pPr>
        <w:ind w:left="5040"/>
        <w:jc w:val="center"/>
      </w:pPr>
      <w:r w:rsidRPr="007E4CB5">
        <w:t>Ivan Dujić</w:t>
      </w:r>
      <w:r w:rsidR="00B8254F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E60BA5">
      <w:pPr>
        <w:jc w:val="both"/>
      </w:pPr>
      <w:r w:rsidRPr="007E4CB5">
        <w:t xml:space="preserve">          - </w:t>
      </w:r>
      <w:r w:rsidR="00E60BA5">
        <w:t>Financijska agencija</w:t>
      </w:r>
      <w:r w:rsidR="00E60BA5" w:rsidRPr="00E60BA5">
        <w:t>, RC Rijeka</w:t>
      </w:r>
      <w:r w:rsidR="007B2FFC">
        <w:tab/>
      </w:r>
    </w:p>
    <w:p w:rsidRDefault="00E60BA5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FD6C94" w:rsidR="00057E97" w:rsidRPr="007E4CB5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3AC" w:rsidR="007603AC">
      <w:r>
        <w:separator/>
      </w:r>
    </w:p>
  </w:endnote>
  <w:endnote w:id="0" w:type="continuationSeparator">
    <w:p w:rsidRDefault="007603AC" w:rsidR="00760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3AC" w:rsidR="007603AC">
      <w:r>
        <w:separator/>
      </w:r>
    </w:p>
  </w:footnote>
  <w:footnote w:id="0" w:type="continuationSeparator">
    <w:p w:rsidRDefault="007603AC" w:rsidR="00760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54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5D30EF" w:rsidRPr="005D30EF">
      <w:t>10 St-378/2018-9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0FC1"/>
    <w:rsid w:val="00021235"/>
    <w:rsid w:val="000262FD"/>
    <w:rsid w:val="00036267"/>
    <w:rsid w:val="00054414"/>
    <w:rsid w:val="00056493"/>
    <w:rsid w:val="00057E97"/>
    <w:rsid w:val="00066B88"/>
    <w:rsid w:val="00067B0D"/>
    <w:rsid w:val="0007028E"/>
    <w:rsid w:val="00072DD0"/>
    <w:rsid w:val="00080998"/>
    <w:rsid w:val="00086EBC"/>
    <w:rsid w:val="00087D73"/>
    <w:rsid w:val="00092789"/>
    <w:rsid w:val="000A27FE"/>
    <w:rsid w:val="000A30E1"/>
    <w:rsid w:val="000B00AF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92B0D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5F5B"/>
    <w:rsid w:val="00206C1C"/>
    <w:rsid w:val="00210936"/>
    <w:rsid w:val="00231146"/>
    <w:rsid w:val="00240D21"/>
    <w:rsid w:val="00241246"/>
    <w:rsid w:val="00245ADD"/>
    <w:rsid w:val="00251D25"/>
    <w:rsid w:val="00253A0B"/>
    <w:rsid w:val="00260E9A"/>
    <w:rsid w:val="00261455"/>
    <w:rsid w:val="00272454"/>
    <w:rsid w:val="00274711"/>
    <w:rsid w:val="00275478"/>
    <w:rsid w:val="00284741"/>
    <w:rsid w:val="002867CC"/>
    <w:rsid w:val="00291807"/>
    <w:rsid w:val="00294522"/>
    <w:rsid w:val="002953C2"/>
    <w:rsid w:val="00296BA4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52FA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91B44"/>
    <w:rsid w:val="003A6C58"/>
    <w:rsid w:val="003B1933"/>
    <w:rsid w:val="003C3C71"/>
    <w:rsid w:val="003C6A48"/>
    <w:rsid w:val="003D7FBD"/>
    <w:rsid w:val="003E4F12"/>
    <w:rsid w:val="003F1E0F"/>
    <w:rsid w:val="003F3DA0"/>
    <w:rsid w:val="004173B6"/>
    <w:rsid w:val="00422250"/>
    <w:rsid w:val="004277F1"/>
    <w:rsid w:val="004343BE"/>
    <w:rsid w:val="00443202"/>
    <w:rsid w:val="004445DF"/>
    <w:rsid w:val="004478D5"/>
    <w:rsid w:val="0045218A"/>
    <w:rsid w:val="004536C1"/>
    <w:rsid w:val="00453E5D"/>
    <w:rsid w:val="00466C11"/>
    <w:rsid w:val="00472F34"/>
    <w:rsid w:val="004735B9"/>
    <w:rsid w:val="00491FD9"/>
    <w:rsid w:val="0049773E"/>
    <w:rsid w:val="004B44C2"/>
    <w:rsid w:val="004C5944"/>
    <w:rsid w:val="004D028A"/>
    <w:rsid w:val="004D221A"/>
    <w:rsid w:val="004D4F72"/>
    <w:rsid w:val="004E17A2"/>
    <w:rsid w:val="004E1AE6"/>
    <w:rsid w:val="004E1C80"/>
    <w:rsid w:val="004E6771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0EF"/>
    <w:rsid w:val="005D3ADB"/>
    <w:rsid w:val="005D4C5D"/>
    <w:rsid w:val="005D6E03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B08"/>
    <w:rsid w:val="00637D8E"/>
    <w:rsid w:val="00646ECD"/>
    <w:rsid w:val="00647B00"/>
    <w:rsid w:val="00650E5E"/>
    <w:rsid w:val="00657101"/>
    <w:rsid w:val="00670E10"/>
    <w:rsid w:val="00673B0B"/>
    <w:rsid w:val="00690C75"/>
    <w:rsid w:val="00691054"/>
    <w:rsid w:val="0069292F"/>
    <w:rsid w:val="006949E5"/>
    <w:rsid w:val="006A2881"/>
    <w:rsid w:val="006A5A22"/>
    <w:rsid w:val="006B5C14"/>
    <w:rsid w:val="006C25EA"/>
    <w:rsid w:val="006C4C4A"/>
    <w:rsid w:val="006F07E1"/>
    <w:rsid w:val="006F7EF9"/>
    <w:rsid w:val="00700FDC"/>
    <w:rsid w:val="0070308E"/>
    <w:rsid w:val="007044AE"/>
    <w:rsid w:val="00712F89"/>
    <w:rsid w:val="0071671C"/>
    <w:rsid w:val="00720039"/>
    <w:rsid w:val="0072673C"/>
    <w:rsid w:val="00732744"/>
    <w:rsid w:val="00732CD7"/>
    <w:rsid w:val="00734887"/>
    <w:rsid w:val="00735CC0"/>
    <w:rsid w:val="00743487"/>
    <w:rsid w:val="007603AC"/>
    <w:rsid w:val="00773199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2E5A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105E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38F5"/>
    <w:rsid w:val="00904527"/>
    <w:rsid w:val="009159CF"/>
    <w:rsid w:val="00916D52"/>
    <w:rsid w:val="00917651"/>
    <w:rsid w:val="00925F3F"/>
    <w:rsid w:val="00937114"/>
    <w:rsid w:val="00965260"/>
    <w:rsid w:val="00970FAC"/>
    <w:rsid w:val="009A2495"/>
    <w:rsid w:val="009A6CBF"/>
    <w:rsid w:val="009B120E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1410"/>
    <w:rsid w:val="00A54889"/>
    <w:rsid w:val="00A551C4"/>
    <w:rsid w:val="00A568DC"/>
    <w:rsid w:val="00A57E85"/>
    <w:rsid w:val="00A6058C"/>
    <w:rsid w:val="00A77403"/>
    <w:rsid w:val="00A77B69"/>
    <w:rsid w:val="00A904A6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8254F"/>
    <w:rsid w:val="00B907AF"/>
    <w:rsid w:val="00B90FAC"/>
    <w:rsid w:val="00B950D6"/>
    <w:rsid w:val="00B95E81"/>
    <w:rsid w:val="00B97908"/>
    <w:rsid w:val="00BA239A"/>
    <w:rsid w:val="00BA7523"/>
    <w:rsid w:val="00BA771B"/>
    <w:rsid w:val="00BB099C"/>
    <w:rsid w:val="00BB1234"/>
    <w:rsid w:val="00BB1590"/>
    <w:rsid w:val="00BB1E1D"/>
    <w:rsid w:val="00BB7B8C"/>
    <w:rsid w:val="00BC0402"/>
    <w:rsid w:val="00BC2BA3"/>
    <w:rsid w:val="00BC2D8B"/>
    <w:rsid w:val="00BD293A"/>
    <w:rsid w:val="00BD43C3"/>
    <w:rsid w:val="00BE08A8"/>
    <w:rsid w:val="00BE29EC"/>
    <w:rsid w:val="00BE3666"/>
    <w:rsid w:val="00BE5BAE"/>
    <w:rsid w:val="00C1222F"/>
    <w:rsid w:val="00C1660B"/>
    <w:rsid w:val="00C17AE2"/>
    <w:rsid w:val="00C21188"/>
    <w:rsid w:val="00C26825"/>
    <w:rsid w:val="00C279B1"/>
    <w:rsid w:val="00C32CE1"/>
    <w:rsid w:val="00C4180B"/>
    <w:rsid w:val="00C43ADF"/>
    <w:rsid w:val="00C44359"/>
    <w:rsid w:val="00C451E8"/>
    <w:rsid w:val="00C474D6"/>
    <w:rsid w:val="00C533BD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665CF"/>
    <w:rsid w:val="00D75D2E"/>
    <w:rsid w:val="00D7642C"/>
    <w:rsid w:val="00D852DC"/>
    <w:rsid w:val="00D93DD1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DF6E3B"/>
    <w:rsid w:val="00E00C95"/>
    <w:rsid w:val="00E10EDE"/>
    <w:rsid w:val="00E12ED8"/>
    <w:rsid w:val="00E16F80"/>
    <w:rsid w:val="00E17C47"/>
    <w:rsid w:val="00E25D8D"/>
    <w:rsid w:val="00E47363"/>
    <w:rsid w:val="00E54C37"/>
    <w:rsid w:val="00E56BEE"/>
    <w:rsid w:val="00E60BA5"/>
    <w:rsid w:val="00E66BEA"/>
    <w:rsid w:val="00E727A8"/>
    <w:rsid w:val="00E77A9B"/>
    <w:rsid w:val="00E823E7"/>
    <w:rsid w:val="00E83693"/>
    <w:rsid w:val="00E97741"/>
    <w:rsid w:val="00EA1FF2"/>
    <w:rsid w:val="00EA5217"/>
    <w:rsid w:val="00EC087A"/>
    <w:rsid w:val="00EC143A"/>
    <w:rsid w:val="00EC1B25"/>
    <w:rsid w:val="00EC749D"/>
    <w:rsid w:val="00ED33F7"/>
    <w:rsid w:val="00EE03F8"/>
    <w:rsid w:val="00EE14E8"/>
    <w:rsid w:val="00EE5853"/>
    <w:rsid w:val="00EF0007"/>
    <w:rsid w:val="00EF0A59"/>
    <w:rsid w:val="00EF3ED5"/>
    <w:rsid w:val="00F042BF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2219"/>
    <w:rsid w:val="00F63B91"/>
    <w:rsid w:val="00F66D61"/>
    <w:rsid w:val="00F83821"/>
    <w:rsid w:val="00F87F62"/>
    <w:rsid w:val="00FA217A"/>
    <w:rsid w:val="00FA2B42"/>
    <w:rsid w:val="00FB07F3"/>
    <w:rsid w:val="00FB343B"/>
    <w:rsid w:val="00FC37F8"/>
    <w:rsid w:val="00FD6C94"/>
    <w:rsid w:val="00FE0688"/>
    <w:rsid w:val="00FE408C"/>
    <w:rsid w:val="00FF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33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33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704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- TRADE d.o.o. SVETI PETAR U ŠUMI</izvorni_sadrzaj>
    <derivirana_varijabla naziv="DomainObject.Predmet.ProtustrankaFormated_1">  ORION - TRADE d.o.o. SVETI PETAR U ŠUMI</derivirana_varijabla>
  </DomainObject.Predmet.ProtustrankaFormated>
  <DomainObject.Predmet.ProtustrankaFormatedOIB>
    <izvorni_sadrzaj>  ORION - TRADE d.o.o. SVETI PETAR U ŠUMI, OIB 19447522287</izvorni_sadrzaj>
    <derivirana_varijabla naziv="DomainObject.Predmet.ProtustrankaFormatedOIB_1">  ORION - TRADE d.o.o. SVETI PETAR U ŠUMI, OIB 19447522287</derivirana_varijabla>
  </DomainObject.Predmet.ProtustrankaFormatedOIB>
  <DomainObject.Predmet.ProtustrankaFormatedWithAdress>
    <izvorni_sadrzaj> ORION - TRADE d.o.o. SVETI PETAR U ŠUMI, Jukini 81, 52404 Sveti Petar u Šumi</izvorni_sadrzaj>
    <derivirana_varijabla naziv="DomainObject.Predmet.ProtustrankaFormatedWithAdress_1"> ORION - TRADE d.o.o. SVETI PETAR U ŠUMI, Jukini 81, 52404 Sveti Petar u Šumi</derivirana_varijabla>
  </DomainObject.Predmet.ProtustrankaFormatedWithAdress>
  <DomainObject.Predmet.ProtustrankaFormatedWithAdressOIB>
    <izvorni_sadrzaj> ORION - TRADE d.o.o. SVETI PETAR U ŠUMI, OIB 19447522287, Jukini 81, 52404 Sveti Petar u Šumi</izvorni_sadrzaj>
    <derivirana_varijabla naziv="DomainObject.Predmet.ProtustrankaFormatedWithAdressOIB_1"> ORION - TRADE d.o.o. SVETI PETAR U ŠUMI, OIB 19447522287, Jukini 81, 52404 Sveti Petar u Šumi</derivirana_varijabla>
  </DomainObject.Predmet.ProtustrankaFormatedWithAdressOIB>
  <DomainObject.Predmet.ProtustrankaWithAdress>
    <izvorni_sadrzaj>ORION - TRADE d.o.o. SVETI PETAR U ŠUMI Jukini 81, 52404 Sveti Petar u Šumi</izvorni_sadrzaj>
    <derivirana_varijabla naziv="DomainObject.Predmet.ProtustrankaWithAdress_1">ORION - TRADE d.o.o. SVETI PETAR U ŠUMI Jukini 81, 52404 Sveti Petar u Šumi</derivirana_varijabla>
  </DomainObject.Predmet.ProtustrankaWithAdress>
  <DomainObject.Predmet.ProtustrankaWithAdressOIB>
    <izvorni_sadrzaj>ORION - TRADE d.o.o. SVETI PETAR U ŠUMI, OIB 19447522287, Jukini 81, 52404 Sveti Petar u Šumi</izvorni_sadrzaj>
    <derivirana_varijabla naziv="DomainObject.Predmet.ProtustrankaWithAdressOIB_1">ORION - TRADE d.o.o. SVETI PETAR U ŠUMI, OIB 19447522287, Jukini 81, 52404 Sveti Petar u Šumi</derivirana_varijabla>
  </DomainObject.Predmet.ProtustrankaWithAdressOIB>
  <DomainObject.Predmet.ProtustrankaNazivFormated>
    <izvorni_sadrzaj>ORION - TRADE d.o.o. SVETI PETAR U ŠUMI</izvorni_sadrzaj>
    <derivirana_varijabla naziv="DomainObject.Predmet.ProtustrankaNazivFormated_1">ORION - TRADE d.o.o. SVETI PETAR U ŠUMI</derivirana_varijabla>
  </DomainObject.Predmet.ProtustrankaNazivFormated>
  <DomainObject.Predmet.ProtustrankaNazivFormatedOIB>
    <izvorni_sadrzaj>ORION - TRADE d.o.o. SVETI PETAR U ŠUMI, OIB 19447522287</izvorni_sadrzaj>
    <derivirana_varijabla naziv="DomainObject.Predmet.ProtustrankaNazivFormatedOIB_1">ORION - TRADE d.o.o. SVETI PETAR U ŠUMI, OIB 19447522287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37031.64</izvorni_sadrzaj>
    <derivirana_varijabla naziv="DomainObject.Predmet.TrenutnaVrijednost_1">37031.64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ORION - TRADE d.o.o. SVETI PETAR U ŠUMI</item>
    </izvorni_sadrzaj>
    <derivirana_varijabla naziv="DomainObject.Predmet.ProtuStrankaListFormated_1">
      <item>ORION - TRADE d.o.o. SVETI PETAR U ŠUMI</item>
    </derivirana_varijabla>
  </DomainObject.Predmet.ProtuStrankaListFormated>
  <DomainObject.Predmet.ProtuStrankaListFormatedOIB>
    <izvorni_sadrzaj>
      <item>ORION - TRADE d.o.o. SVETI PETAR U ŠUMI, OIB 19447522287</item>
    </izvorni_sadrzaj>
    <derivirana_varijabla naziv="DomainObject.Predmet.ProtuStrankaListFormatedOIB_1">
      <item>ORION - TRADE d.o.o. SVETI PETAR U ŠUMI, OIB 19447522287</item>
    </derivirana_varijabla>
  </DomainObject.Predmet.ProtuStrankaListFormatedOIB>
  <DomainObject.Predmet.ProtuStrankaListFormatedWithAdress>
    <izvorni_sadrzaj>
      <item>ORION - TRADE d.o.o. SVETI PETAR U ŠUMI, Jukini 81, 52404 Sveti Petar u Šumi</item>
    </izvorni_sadrzaj>
    <derivirana_varijabla naziv="DomainObject.Predmet.ProtuStrankaListFormatedWithAdress_1">
      <item>ORION - TRADE d.o.o. SVETI PETAR U ŠUMI, Jukini 81, 52404 Sveti Petar u Šumi</item>
    </derivirana_varijabla>
  </DomainObject.Predmet.ProtuStrankaListFormatedWithAdress>
  <DomainObject.Predmet.ProtuStrankaListFormatedWithAdressOIB>
    <izvorni_sadrzaj>
      <item>ORION - TRADE d.o.o. SVETI PETAR U ŠUMI, OIB 19447522287, Jukini 81, 52404 Sveti Petar u Šumi</item>
    </izvorni_sadrzaj>
    <derivirana_varijabla naziv="DomainObject.Predmet.ProtuStrankaListFormatedWithAdressOIB_1">
      <item>ORION - TRADE d.o.o. SVETI PETAR U ŠUMI, OIB 19447522287, Jukini 81, 52404 Sveti Petar u Šumi</item>
    </derivirana_varijabla>
  </DomainObject.Predmet.ProtuStrankaListFormatedWithAdressOIB>
  <DomainObject.Predmet.ProtuStrankaListNazivFormated>
    <izvorni_sadrzaj>
      <item>ORION - TRADE d.o.o. SVETI PETAR U ŠUMI</item>
    </izvorni_sadrzaj>
    <derivirana_varijabla naziv="DomainObject.Predmet.ProtuStrankaListNazivFormated_1">
      <item>ORION - TRADE d.o.o. SVETI PETAR U ŠUMI</item>
    </derivirana_varijabla>
  </DomainObject.Predmet.ProtuStrankaListNazivFormated>
  <DomainObject.Predmet.ProtuStrankaListNazivFormatedOIB>
    <izvorni_sadrzaj>
      <item>ORION - TRADE d.o.o. SVETI PETAR U ŠUMI, OIB 19447522287</item>
    </izvorni_sadrzaj>
    <derivirana_varijabla naziv="DomainObject.Predmet.ProtuStrankaListNazivFormatedOIB_1">
      <item>ORION - TRADE d.o.o. SVETI PETAR U ŠUMI, OIB 19447522287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ORION - TRADE d.o.o. SVETI PETAR U ŠUMI</izvorni_sadrzaj>
    <derivirana_varijabla naziv="DomainObject.Predmet.ProtustrankaIDrugi_1">ORION - TRADE d.o.o. SVETI PETAR U ŠUMI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ORION - TRADE d.o.o. SVETI PETAR U ŠUMI, OIB 19447522287, Jukini 81, 52404 Sveti Petar u Šumi</izvorni_sadrzaj>
    <derivirana_varijabla naziv="DomainObject.Predmet.ProtustrankaIDrugiAdressOIB_1">ORION - TRADE d.o.o. SVETI PETAR U ŠUMI, OIB 19447522287, Jukini 81,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ORION - TRADE d.o.o. SVETI PETAR U ŠUMI</item>
    </izvorni_sadrzaj>
    <derivirana_varijabla naziv="DomainObject.Predmet.SudioniciListNaziv_1">
      <item>FINANCIJSKA AGENCIJA, RC RIJEKA, PODRUŽNICA PULA, PULA</item>
      <item>ORION - TRADE d.o.o. SVETI PETAR U ŠUMI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ORION - TRADE d.o.o. SVETI PETAR U ŠUMI, OIB 19447522287, Jukini 81,52404 Sveti Petar u Šumi</item>
    </izvorni_sadrzaj>
    <derivirana_varijabla naziv="DomainObject.Predmet.SudioniciListAdressOIB_1">
      <item>FINANCIJSKA AGENCIJA, RC RIJEKA, PODRUŽNICA PULA, PULA, OIB 85821130368, F.KURELCA 8,51000 Rijeka</item>
      <item>ORION - TRADE d.o.o. SVETI PETAR U ŠUMI, OIB 19447522287, Jukini 81,52404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19447522287</item>
    </izvorni_sadrzaj>
    <derivirana_varijabla naziv="DomainObject.Predmet.SudioniciListNazivOIB_1">
      <item>, OIB 85821130368</item>
      <item>, OIB 19447522287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St-378/2018-4</izvorni_sadrzaj>
    <derivirana_varijabla naziv="DomainObject.PredzadnjaOdlukaIzPredmeta.Oznaka_1">St-378/2018-4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05676-E00D-4FD4-A2C7-D3215C7EB9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1059</properties:Words>
  <properties:Characters>5803</properties:Characters>
  <properties:Lines>137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2019-01-10T09:22:00Z</dcterms:created>
  <dc:creator>msimicic</dc:creator>
  <cp:lastModifiedBy>Sanja Lakošeljac</cp:lastModifiedBy>
  <cp:lastPrinted>2011-06-09T12:22:00Z</cp:lastPrinted>
  <dcterms:modified xmlns:xsi="http://www.w3.org/2001/XMLSchema-instance" xsi:type="dcterms:W3CDTF">2019-01-10T09:25:00Z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(St-378-18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