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2808" w14:paraId="3772808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E5C4F">
        <w:rPr>
          <w:rFonts w:cs="Times New Roman" w:hAnsi="Times New Roman" w:ascii="Times New Roman"/>
          <w:b w:val="false"/>
          <w:sz w:val="24"/>
          <w:szCs w:val="24"/>
        </w:rPr>
        <w:t>51</w:t>
      </w:r>
      <w:r w:rsidR="00632774">
        <w:rPr>
          <w:rFonts w:cs="Times New Roman" w:hAnsi="Times New Roman" w:ascii="Times New Roman"/>
          <w:b w:val="false"/>
          <w:sz w:val="24"/>
          <w:szCs w:val="24"/>
        </w:rPr>
        <w:t>72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632774">
        <w:t>ZAŠTITA JANJIK d.o.o., Zagreb, XIII. Vrbik 1, OIB: 98574770095</w:t>
      </w:r>
      <w:r w:rsidR="00E22F68">
        <w:t>,</w:t>
      </w:r>
      <w:r w:rsidR="004702FA">
        <w:t xml:space="preserve"> </w:t>
      </w:r>
      <w:r w:rsidR="002E5C4F">
        <w:t>2</w:t>
      </w:r>
      <w:r w:rsidR="002372CB">
        <w:t>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632774">
        <w:t>ZAŠTITA JANJIK d.o.o., Zagreb, XIII. Vrbik 1, OIB: 98574770095</w:t>
      </w:r>
      <w:r w:rsidR="00487E35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523D68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632774">
        <w:t>ZAŠTITA JANJIK d.o.o., Zagreb, XIII. Vrbik 1, OIB: 98574770095</w:t>
      </w:r>
      <w:r w:rsidR="006C4C3C">
        <w:t xml:space="preserve">, </w:t>
      </w:r>
      <w:r w:rsidR="00632774">
        <w:t>Saši Račiću, Zagreb, Pantovčak 44, OIB: 98226488320,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2E5C4F">
        <w:rPr>
          <w:b/>
        </w:rPr>
        <w:t>1</w:t>
      </w:r>
      <w:r w:rsidR="002D3D0F">
        <w:rPr>
          <w:b/>
        </w:rPr>
        <w:t>1</w:t>
      </w:r>
      <w:r w:rsidR="002E5C4F">
        <w:rPr>
          <w:b/>
        </w:rPr>
        <w:t>. siječnja 2018</w:t>
      </w:r>
      <w:r w:rsidR="00607035">
        <w:rPr>
          <w:b/>
        </w:rPr>
        <w:t xml:space="preserve">. u </w:t>
      </w:r>
      <w:r w:rsidR="002D3D0F">
        <w:rPr>
          <w:b/>
        </w:rPr>
        <w:t>9,</w:t>
      </w:r>
      <w:r w:rsidR="00632774">
        <w:rPr>
          <w:b/>
        </w:rPr>
        <w:t>40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2E5C4F">
        <w:t>2</w:t>
      </w:r>
      <w:r w:rsidR="00523D68">
        <w:t>9</w:t>
      </w:r>
      <w:r w:rsidR="002E5C4F">
        <w:t>.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632774">
        <w:t>ZAŠTITA JANJIK d.o.o., Zagreb, XIII. Vrbik 1, OIB: 98574770095</w:t>
      </w:r>
      <w:r w:rsidR="00704CD9">
        <w:t xml:space="preserve">, </w:t>
      </w:r>
      <w:r w:rsidR="004702FA">
        <w:t xml:space="preserve">temeljem čl. </w:t>
      </w:r>
      <w:r w:rsidR="00632774">
        <w:t>444. st. 2.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E5C4F">
        <w:t>2</w:t>
      </w:r>
      <w:r w:rsidR="002372CB">
        <w:t>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064" w:rsidR="003D6064">
      <w:r>
        <w:separator/>
      </w:r>
    </w:p>
  </w:endnote>
  <w:endnote w:id="0" w:type="continuationSeparator">
    <w:p w:rsidRDefault="003D6064" w:rsidR="003D6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064" w:rsidR="003D6064">
      <w:r>
        <w:separator/>
      </w:r>
    </w:p>
  </w:footnote>
  <w:footnote w:id="0" w:type="continuationSeparator">
    <w:p w:rsidRDefault="003D6064" w:rsidR="003D60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7D4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632774">
      <w:rPr>
        <w:rFonts w:hAnsi="Verdana" w:ascii="Verdana"/>
        <w:b w:val="false"/>
        <w:sz w:val="24"/>
        <w:szCs w:val="24"/>
      </w:rPr>
      <w:t>5172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61E8"/>
    <w:rsid w:val="003C5353"/>
    <w:rsid w:val="003D6064"/>
    <w:rsid w:val="003E30D1"/>
    <w:rsid w:val="003E78E9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B1855"/>
    <w:rsid w:val="004D66B2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E1EE3"/>
    <w:rsid w:val="007013AA"/>
    <w:rsid w:val="00704CD9"/>
    <w:rsid w:val="00717F33"/>
    <w:rsid w:val="00740757"/>
    <w:rsid w:val="0074507B"/>
    <w:rsid w:val="00746BA2"/>
    <w:rsid w:val="00761C9C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A02C8C"/>
    <w:rsid w:val="00A0682A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46272"/>
    <w:rsid w:val="00C74824"/>
    <w:rsid w:val="00CA69AD"/>
    <w:rsid w:val="00CB2B39"/>
    <w:rsid w:val="00CB5A67"/>
    <w:rsid w:val="00CC1CE6"/>
    <w:rsid w:val="00CC4F74"/>
    <w:rsid w:val="00CE64A6"/>
    <w:rsid w:val="00CF7145"/>
    <w:rsid w:val="00D1754D"/>
    <w:rsid w:val="00D417A5"/>
    <w:rsid w:val="00D57D40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1E5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7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D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D4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D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D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7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D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D4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D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D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5172</izvorni_sadrzaj>
    <derivirana_varijabla naziv="DomainObject.Predmet.Broj_1">5172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St-5172/2016</izvorni_sadrzaj>
    <derivirana_varijabla naziv="DomainObject.Predmet.OznakaBroj_1">St-5172/2016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ZAŠTITA JANJIK d.o.o. zastupanog po punomoćniku Saša Račić</izvorni_sadrzaj>
    <derivirana_varijabla naziv="DomainObject.Predmet.ProtustrankaFormated_1">  ZAŠTITA JANJIK d.o.o. zastupanog po punomoćniku Saša Račić</derivirana_varijabla>
  </DomainObject.Predmet.ProtustrankaFormated>
  <DomainObject.Predmet.ProtustrankaFormatedOIB>
    <izvorni_sadrzaj>  ZAŠTITA JANJIK d.o.o., OIB 98574770095 zastupanog po punomoćniku Saša Račić</izvorni_sadrzaj>
    <derivirana_varijabla naziv="DomainObject.Predmet.ProtustrankaFormatedOIB_1">  ZAŠTITA JANJIK d.o.o., OIB 98574770095 zastupanog po punomoćniku Saša Račić</derivirana_varijabla>
  </DomainObject.Predmet.ProtustrankaFormatedOIB>
  <DomainObject.Predmet.ProtustrankaFormatedWithAdress>
    <izvorni_sadrzaj> ZAŠTITA JANJIK d.o.o., XIII Vrbik 1, 10000 Zagreb zastupanog po punomoćniku Saša Račić</izvorni_sadrzaj>
    <derivirana_varijabla naziv="DomainObject.Predmet.ProtustrankaFormatedWithAdress_1"> ZAŠTITA JANJIK d.o.o., XIII Vrbik 1, 10000 Zagreb zastupanog po punomoćniku Saša Račić</derivirana_varijabla>
  </DomainObject.Predmet.ProtustrankaFormatedWithAdress>
  <DomainObject.Predmet.ProtustrankaFormatedWithAdressOIB>
    <izvorni_sadrzaj> ZAŠTITA JANJIK d.o.o., OIB 98574770095, XIII Vrbik 1, 10000 Zagreb zastupanog po punomoćniku Saša Račić</izvorni_sadrzaj>
    <derivirana_varijabla naziv="DomainObject.Predmet.ProtustrankaFormatedWithAdressOIB_1"> ZAŠTITA JANJIK d.o.o., OIB 98574770095, XIII Vrbik 1, 10000 Zagreb zastupanog po punomoćniku Saša Račić</derivirana_varijabla>
  </DomainObject.Predmet.ProtustrankaFormatedWithAdressOIB>
  <DomainObject.Predmet.ProtustrankaWithAdress>
    <izvorni_sadrzaj>ZAŠTITA JANJIK d.o.o. XIII Vrbik 1, 10000 Zagreb</izvorni_sadrzaj>
    <derivirana_varijabla naziv="DomainObject.Predmet.ProtustrankaWithAdress_1">ZAŠTITA JANJIK d.o.o. XIII Vrbik 1, 10000 Zagreb</derivirana_varijabla>
  </DomainObject.Predmet.ProtustrankaWithAdress>
  <DomainObject.Predmet.ProtustrankaWithAdressOIB>
    <izvorni_sadrzaj>ZAŠTITA JANJIK d.o.o., OIB 98574770095, XIII Vrbik 1, 10000 Zagreb</izvorni_sadrzaj>
    <derivirana_varijabla naziv="DomainObject.Predmet.ProtustrankaWithAdressOIB_1">ZAŠTITA JANJIK d.o.o., OIB 98574770095, XIII Vrbik 1, 10000 Zagreb</derivirana_varijabla>
  </DomainObject.Predmet.ProtustrankaWithAdressOIB>
  <DomainObject.Predmet.ProtustrankaNazivFormated>
    <izvorni_sadrzaj>ZAŠTITA JANJIK d.o.o.</izvorni_sadrzaj>
    <derivirana_varijabla naziv="DomainObject.Predmet.ProtustrankaNazivFormated_1">ZAŠTITA JANJIK d.o.o.</derivirana_varijabla>
  </DomainObject.Predmet.ProtustrankaNazivFormated>
  <DomainObject.Predmet.ProtustrankaNazivFormatedOIB>
    <izvorni_sadrzaj>ZAŠTITA JANJIK d.o.o., OIB 98574770095</izvorni_sadrzaj>
    <derivirana_varijabla naziv="DomainObject.Predmet.ProtustrankaNazivFormatedOIB_1">ZAŠTITA JANJIK d.o.o., OIB 98574770095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ZAŠTITA JANJIK d.o.o. zastupanog po punomoćniku Saša Račić</item>
    </izvorni_sadrzaj>
    <derivirana_varijabla naziv="DomainObject.Predmet.ProtuStrankaListFormated_1">
      <item>ZAŠTITA JANJIK d.o.o. zastupanog po punomoćniku Saša Račić</item>
    </derivirana_varijabla>
  </DomainObject.Predmet.ProtuStrankaListFormated>
  <DomainObject.Predmet.ProtuStrankaListFormatedOIB>
    <izvorni_sadrzaj>
      <item>ZAŠTITA JANJIK d.o.o., OIB 98574770095 zastupanog po punomoćniku Saša Račić</item>
    </izvorni_sadrzaj>
    <derivirana_varijabla naziv="DomainObject.Predmet.ProtuStrankaListFormatedOIB_1">
      <item>ZAŠTITA JANJIK d.o.o., OIB 98574770095 zastupanog po punomoćniku Saša Račić</item>
    </derivirana_varijabla>
  </DomainObject.Predmet.ProtuStrankaListFormatedOIB>
  <DomainObject.Predmet.ProtuStrankaListFormatedWithAdress>
    <izvorni_sadrzaj>
      <item>ZAŠTITA JANJIK d.o.o., XIII Vrbik 1, 10000 Zagreb zastupanog po punomoćniku Saša Račić</item>
    </izvorni_sadrzaj>
    <derivirana_varijabla naziv="DomainObject.Predmet.ProtuStrankaListFormatedWithAdress_1">
      <item>ZAŠTITA JANJIK d.o.o., XIII Vrbik 1, 10000 Zagreb zastupanog po punomoćniku Saša Račić</item>
    </derivirana_varijabla>
  </DomainObject.Predmet.ProtuStrankaListFormatedWithAdress>
  <DomainObject.Predmet.ProtuStrankaListFormatedWithAdressOIB>
    <izvorni_sadrzaj>
      <item>ZAŠTITA JANJIK d.o.o., OIB 98574770095, XIII Vrbik 1, 10000 Zagreb zastupanog po punomoćniku Saša Račić</item>
    </izvorni_sadrzaj>
    <derivirana_varijabla naziv="DomainObject.Predmet.ProtuStrankaListFormatedWithAdressOIB_1">
      <item>ZAŠTITA JANJIK d.o.o., OIB 98574770095, XIII Vrbik 1, 10000 Zagreb zastupanog po punomoćniku Saša Račić</item>
    </derivirana_varijabla>
  </DomainObject.Predmet.ProtuStrankaListFormatedWithAdressOIB>
  <DomainObject.Predmet.ProtuStrankaListNazivFormated>
    <izvorni_sadrzaj>
      <item>ZAŠTITA JANJIK d.o.o.</item>
    </izvorni_sadrzaj>
    <derivirana_varijabla naziv="DomainObject.Predmet.ProtuStrankaListNazivFormated_1">
      <item>ZAŠTITA JANJIK d.o.o.</item>
    </derivirana_varijabla>
  </DomainObject.Predmet.ProtuStrankaListNazivFormated>
  <DomainObject.Predmet.ProtuStrankaListNazivFormatedOIB>
    <izvorni_sadrzaj>
      <item>ZAŠTITA JANJIK d.o.o., OIB 98574770095</item>
    </izvorni_sadrzaj>
    <derivirana_varijabla naziv="DomainObject.Predmet.ProtuStrankaListNazivFormatedOIB_1">
      <item>ZAŠTITA JANJIK d.o.o., OIB 98574770095</item>
    </derivirana_varijabla>
  </DomainObject.Predmet.ProtuStrankaListNazivFormatedOIB>
  <DomainObject.Predmet.OstaliListFormated>
    <izvorni_sadrzaj>
      <item>Saša Račić punomoćnik sudionika u postupku ZAŠTITA JANJIK d.o.o.</item>
    </izvorni_sadrzaj>
    <derivirana_varijabla naziv="DomainObject.Predmet.OstaliListFormated_1">
      <item>Saša Račić punomoćnik sudionika u postupku ZAŠTITA JANJIK d.o.o.</item>
    </derivirana_varijabla>
  </DomainObject.Predmet.OstaliListFormated>
  <DomainObject.Predmet.OstaliListFormatedOIB>
    <izvorni_sadrzaj>
      <item>Saša Račić, OIB 98226488320 punomoćnik sudionika u postupku ZAŠTITA JANJIK d.o.o.</item>
    </izvorni_sadrzaj>
    <derivirana_varijabla naziv="DomainObject.Predmet.OstaliListFormatedOIB_1">
      <item>Saša Račić, OIB 98226488320 punomoćnik sudionika u postupku ZAŠTITA JANJIK d.o.o.</item>
    </derivirana_varijabla>
  </DomainObject.Predmet.OstaliListFormatedOIB>
  <DomainObject.Predmet.OstaliListFormatedWithAdress>
    <izvorni_sadrzaj>
      <item>Saša Račić, Vidovec 58, 10000 Zagreb punomoćnik sudionika u postupku ZAŠTITA JANJIK d.o.o.</item>
    </izvorni_sadrzaj>
    <derivirana_varijabla naziv="DomainObject.Predmet.OstaliListFormatedWithAdress_1">
      <item>Saša Račić, Vidovec 58, 10000 Zagreb punomoćnik sudionika u postupku ZAŠTITA JANJIK d.o.o.</item>
    </derivirana_varijabla>
  </DomainObject.Predmet.OstaliListFormatedWithAdress>
  <DomainObject.Predmet.OstaliListFormatedWithAdressOIB>
    <izvorni_sadrzaj>
      <item>Saša Račić, OIB 98226488320, Vidovec 58, 10000 Zagreb punomoćnik sudionika u postupku ZAŠTITA JANJIK d.o.o.</item>
    </izvorni_sadrzaj>
    <derivirana_varijabla naziv="DomainObject.Predmet.OstaliListFormatedWithAdressOIB_1">
      <item>Saša Račić, OIB 98226488320, Vidovec 58, 10000 Zagreb punomoćnik sudionika u postupku ZAŠTITA JANJIK d.o.o.</item>
    </derivirana_varijabla>
  </DomainObject.Predmet.OstaliListFormatedWithAdressOIB>
  <DomainObject.Predmet.OstaliListNazivFormated>
    <izvorni_sadrzaj>
      <item>Saša Račić</item>
    </izvorni_sadrzaj>
    <derivirana_varijabla naziv="DomainObject.Predmet.OstaliListNazivFormated_1">
      <item>Saša Račić</item>
    </derivirana_varijabla>
  </DomainObject.Predmet.OstaliListNazivFormated>
  <DomainObject.Predmet.OstaliListNazivFormatedOIB>
    <izvorni_sadrzaj>
      <item>Saša Račić, OIB 98226488320</item>
    </izvorni_sadrzaj>
    <derivirana_varijabla naziv="DomainObject.Predmet.OstaliListNazivFormatedOIB_1">
      <item>Saša Račić, OIB 98226488320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ZAŠTITA JANJIK d.o.o.</izvorni_sadrzaj>
    <derivirana_varijabla naziv="DomainObject.Predmet.ProtustrankaIDrugi_1">ZAŠTITA JANJIK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ZAŠTITA JANJIK d.o.o., OIB 98574770095, XIII Vrbik 1, 10000 Zagreb</izvorni_sadrzaj>
    <derivirana_varijabla naziv="DomainObject.Predmet.ProtustrankaIDrugiAdressOIB_1">ZAŠTITA JANJIK d.o.o., OIB 98574770095, XIII Vrbik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ZAŠTITA JANJIK d.o.o.</item>
      <item>Saša Račić</item>
    </izvorni_sadrzaj>
    <derivirana_varijabla naziv="DomainObject.Predmet.SudioniciListNaziv_1">
      <item>FINA Regionalni centar Zagreb</item>
      <item>ZAŠTITA JANJIK d.o.o.</item>
      <item>Saša Račić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ZAŠTITA JANJIK d.o.o., OIB 98574770095, XIII Vrbik 1,10000 Zagreb</item>
      <item>Saša Račić, OIB 98226488320, Vidovec 58,10000 Zagreb</item>
    </izvorni_sadrzaj>
    <derivirana_varijabla naziv="DomainObject.Predmet.SudioniciListAdressOIB_1">
      <item>FINA Regionalni centar Zagreb, OIB 85821130368, Trg svibanjskih žrtava 1995. 1,10000 Zagreb</item>
      <item>ZAŠTITA JANJIK d.o.o., OIB 98574770095, XIII Vrbik 1,10000 Zagreb</item>
      <item>Saša Račić, OIB 98226488320, Vidovec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98574770095</item>
      <item>, OIB 98226488320</item>
    </izvorni_sadrzaj>
    <derivirana_varijabla naziv="DomainObject.Predmet.SudioniciListNazivOIB_1">
      <item>, OIB 85821130368</item>
      <item>, OIB 98574770095</item>
      <item>, OIB 98226488320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0110E6-4090-4EAD-AF27-096F23BE7F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893</properties:Words>
  <properties:Characters>4618</properties:Characters>
  <properties:Lines>134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2017-10-20T11:15:00Z</dcterms:created>
  <dc:creator>Korisnik</dc:creator>
  <cp:lastModifiedBy>Draženka Prpić</cp:lastModifiedBy>
  <cp:lastPrinted>2017-10-20T11:16:00Z</cp:lastPrinted>
  <dcterms:modified xmlns:xsi="http://www.w3.org/2001/XMLSchema-instance" xsi:type="dcterms:W3CDTF">2017-10-20T11:16:00Z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