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2fcb" w14:paraId="a1c2fcb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3B5DC5">
        <w:rPr>
          <w:sz w:val="24"/>
          <w:szCs w:val="24"/>
        </w:rPr>
        <w:t>4</w:t>
      </w:r>
      <w:r w:rsidR="00045635">
        <w:rPr>
          <w:sz w:val="24"/>
          <w:szCs w:val="24"/>
        </w:rPr>
        <w:t>90</w:t>
      </w:r>
      <w:r w:rsidR="00C343B8" w:rsidRPr="00E32513">
        <w:rPr>
          <w:sz w:val="24"/>
          <w:szCs w:val="24"/>
        </w:rPr>
        <w:t>/1</w:t>
      </w:r>
      <w:r w:rsidR="00225633">
        <w:rPr>
          <w:sz w:val="24"/>
          <w:szCs w:val="24"/>
        </w:rPr>
        <w:t>6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045635" w:rsidRPr="00045635">
        <w:rPr>
          <w:sz w:val="24"/>
          <w:szCs w:val="24"/>
        </w:rPr>
        <w:t>FILIP UNUS jednostavno društvo s ograničenom odgovornošću za ugostiteljstvo, OIB: 14185474845, MBS: 080854969, iz Hrvatske Kostajnice, Ante Starčevića 89</w:t>
      </w:r>
      <w:r w:rsidR="00006D75">
        <w:rPr>
          <w:sz w:val="24"/>
          <w:szCs w:val="24"/>
        </w:rPr>
        <w:t xml:space="preserve">, </w:t>
      </w:r>
      <w:r w:rsidR="0084283B" w:rsidRPr="0084283B">
        <w:rPr>
          <w:sz w:val="24"/>
          <w:szCs w:val="24"/>
        </w:rPr>
        <w:t>16. siječnja 2017.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Otvara se stečajni </w:t>
      </w:r>
      <w:r w:rsidR="000E00E7">
        <w:rPr>
          <w:sz w:val="24"/>
          <w:szCs w:val="24"/>
        </w:rPr>
        <w:t xml:space="preserve">postupak nad dužnikom </w:t>
      </w:r>
      <w:r w:rsidR="00045635" w:rsidRPr="00045635">
        <w:rPr>
          <w:sz w:val="24"/>
          <w:szCs w:val="24"/>
        </w:rPr>
        <w:t>FILIP UNUS jednostavno društvo s ograničenom odgovornošću za ugostiteljstvo, OIB: 14185474845, MBS: 080854969, iz Hrvatske Kostajnice, Ante Starčevića 89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275435" w:rsidRPr="00275435">
        <w:rPr>
          <w:b/>
          <w:sz w:val="24"/>
          <w:szCs w:val="24"/>
        </w:rPr>
        <w:t>16. siječnja 2017.</w:t>
      </w:r>
      <w:r w:rsidR="005D4710">
        <w:rPr>
          <w:b/>
          <w:sz w:val="24"/>
          <w:szCs w:val="24"/>
        </w:rPr>
        <w:t xml:space="preserve">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946E44" w:rsidRPr="00946E44">
        <w:rPr>
          <w:sz w:val="24"/>
          <w:szCs w:val="24"/>
        </w:rPr>
        <w:t>eSpis (ICMS – Integrated Court Case Management System) Ministarstva pravosuđa RH odabrao, a Sud imenuje</w:t>
      </w:r>
      <w:r w:rsidR="00CA2CBE" w:rsidRPr="00CA2CBE">
        <w:t xml:space="preserve"> </w:t>
      </w:r>
      <w:r w:rsidR="0084283B" w:rsidRPr="0084283B">
        <w:rPr>
          <w:sz w:val="24"/>
          <w:szCs w:val="24"/>
        </w:rPr>
        <w:t>RENATO SABLJIĆ, Zagreb, Zdenački zavoj 14, OIB:74644810692</w:t>
      </w:r>
      <w:r w:rsidR="0038278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FF0809">
        <w:rPr>
          <w:sz w:val="24"/>
          <w:szCs w:val="24"/>
        </w:rPr>
        <w:t>19</w:t>
      </w:r>
      <w:r w:rsidRPr="00902179">
        <w:rPr>
          <w:sz w:val="24"/>
          <w:szCs w:val="24"/>
        </w:rPr>
        <w:t xml:space="preserve">. </w:t>
      </w:r>
      <w:r w:rsidR="009F2227">
        <w:rPr>
          <w:sz w:val="24"/>
          <w:szCs w:val="24"/>
        </w:rPr>
        <w:t>siječnja</w:t>
      </w:r>
      <w:r w:rsidRPr="00902179">
        <w:rPr>
          <w:sz w:val="24"/>
          <w:szCs w:val="24"/>
        </w:rPr>
        <w:t xml:space="preserve"> 201</w:t>
      </w:r>
      <w:r w:rsidR="007A0310">
        <w:rPr>
          <w:sz w:val="24"/>
          <w:szCs w:val="24"/>
        </w:rPr>
        <w:t>6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 xml:space="preserve">U slučaju iz stavka 1. ovoga članka sud će po službenoj dužnosti donijeti rješenje o </w:t>
      </w:r>
      <w:r w:rsidRPr="00902179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275435" w:rsidRPr="00275435">
        <w:rPr>
          <w:sz w:val="24"/>
          <w:szCs w:val="24"/>
        </w:rPr>
        <w:t>16. siječnja 2017.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9A34A1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264697" w:rsidP="005A5521" w:rsidR="00264697">
      <w:pPr>
        <w:ind w:firstLine="720"/>
        <w:rPr>
          <w:sz w:val="22"/>
          <w:szCs w:val="22"/>
        </w:rPr>
      </w:pPr>
    </w:p>
    <w:p w:rsidRDefault="009A34A1" w:rsidP="007A1486" w:rsidR="009A34A1" w:rsidRPr="009A34A1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9A34A1">
        <w:rPr>
          <w:sz w:val="24"/>
          <w:szCs w:val="24"/>
        </w:rPr>
        <w:t>Za točnost otpravka - ovlašteni službenik</w:t>
      </w:r>
    </w:p>
    <w:p w:rsidRDefault="009A34A1" w:rsidP="007A1486" w:rsidR="009A34A1" w:rsidRPr="009A34A1">
      <w:pPr>
        <w:ind w:left="720"/>
        <w:rPr>
          <w:sz w:val="24"/>
          <w:szCs w:val="24"/>
        </w:rPr>
      </w:pPr>
      <w:r w:rsidRPr="009A34A1">
        <w:rPr>
          <w:sz w:val="24"/>
          <w:szCs w:val="24"/>
        </w:rPr>
        <w:tab/>
      </w:r>
      <w:r w:rsidRPr="009A34A1">
        <w:rPr>
          <w:sz w:val="24"/>
          <w:szCs w:val="24"/>
        </w:rPr>
        <w:tab/>
      </w:r>
      <w:r w:rsidRPr="009A34A1">
        <w:rPr>
          <w:sz w:val="24"/>
          <w:szCs w:val="24"/>
        </w:rPr>
        <w:tab/>
      </w:r>
      <w:r w:rsidRPr="009A34A1">
        <w:rPr>
          <w:sz w:val="24"/>
          <w:szCs w:val="24"/>
        </w:rPr>
        <w:tab/>
      </w:r>
      <w:r w:rsidRPr="009A34A1">
        <w:rPr>
          <w:sz w:val="24"/>
          <w:szCs w:val="24"/>
        </w:rPr>
        <w:tab/>
      </w:r>
      <w:r w:rsidRPr="009A34A1">
        <w:rPr>
          <w:sz w:val="24"/>
          <w:szCs w:val="24"/>
        </w:rPr>
        <w:tab/>
        <w:t xml:space="preserve">        Ivana Stampf</w:t>
      </w:r>
    </w:p>
    <w:p w:rsidRDefault="009A34A1" w:rsidP="007A1486" w:rsidR="009A34A1" w:rsidRPr="009A34A1">
      <w:pPr>
        <w:ind w:left="720"/>
        <w:rPr>
          <w:sz w:val="24"/>
          <w:szCs w:val="24"/>
        </w:rPr>
      </w:pPr>
    </w:p>
    <w:p w:rsidRDefault="009A34A1" w:rsidP="005A5521" w:rsidR="009A34A1" w:rsidRPr="00E32513">
      <w:pPr>
        <w:ind w:firstLine="720"/>
        <w:rPr>
          <w:sz w:val="24"/>
          <w:szCs w:val="24"/>
        </w:rPr>
      </w:pPr>
    </w:p>
    <w:p w:rsidRDefault="00935ABA" w:rsidR="00935ABA" w:rsidRPr="00E32513">
      <w:pPr>
        <w:rPr>
          <w:sz w:val="24"/>
          <w:szCs w:val="24"/>
        </w:rPr>
      </w:pPr>
    </w:p>
    <w:sectPr w:rsidSect="0099237A" w:rsidR="00935ABA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34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045635">
      <w:rPr>
        <w:sz w:val="24"/>
        <w:szCs w:val="24"/>
      </w:rPr>
      <w:t>490</w:t>
    </w:r>
    <w:r w:rsidR="00E32513">
      <w:rPr>
        <w:sz w:val="24"/>
        <w:szCs w:val="24"/>
      </w:rPr>
      <w:t>/1</w:t>
    </w:r>
    <w:r w:rsidR="00225633">
      <w:rPr>
        <w:sz w:val="24"/>
        <w:szCs w:val="24"/>
      </w:rPr>
      <w:t>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45635"/>
    <w:rsid w:val="00053B17"/>
    <w:rsid w:val="00065727"/>
    <w:rsid w:val="00065A05"/>
    <w:rsid w:val="0007360F"/>
    <w:rsid w:val="00081CB2"/>
    <w:rsid w:val="00083190"/>
    <w:rsid w:val="000850CF"/>
    <w:rsid w:val="0009063F"/>
    <w:rsid w:val="00091A37"/>
    <w:rsid w:val="000947A5"/>
    <w:rsid w:val="00094D25"/>
    <w:rsid w:val="000B34D8"/>
    <w:rsid w:val="000C6B73"/>
    <w:rsid w:val="000C7F46"/>
    <w:rsid w:val="000D4C0E"/>
    <w:rsid w:val="000E00E7"/>
    <w:rsid w:val="00103ABC"/>
    <w:rsid w:val="00104A42"/>
    <w:rsid w:val="00132A1A"/>
    <w:rsid w:val="0013798A"/>
    <w:rsid w:val="00142251"/>
    <w:rsid w:val="0015574D"/>
    <w:rsid w:val="001577E6"/>
    <w:rsid w:val="00160407"/>
    <w:rsid w:val="00166158"/>
    <w:rsid w:val="00187881"/>
    <w:rsid w:val="001A5EF6"/>
    <w:rsid w:val="001B1322"/>
    <w:rsid w:val="001B4A05"/>
    <w:rsid w:val="001C1D4D"/>
    <w:rsid w:val="001D7F35"/>
    <w:rsid w:val="001E0FED"/>
    <w:rsid w:val="001E2DDE"/>
    <w:rsid w:val="001F0852"/>
    <w:rsid w:val="001F335E"/>
    <w:rsid w:val="002026CD"/>
    <w:rsid w:val="00203981"/>
    <w:rsid w:val="00225633"/>
    <w:rsid w:val="00231B87"/>
    <w:rsid w:val="0023286A"/>
    <w:rsid w:val="00235DA2"/>
    <w:rsid w:val="0024350B"/>
    <w:rsid w:val="00250BE0"/>
    <w:rsid w:val="00261465"/>
    <w:rsid w:val="00264697"/>
    <w:rsid w:val="00264CC8"/>
    <w:rsid w:val="002708FA"/>
    <w:rsid w:val="00275435"/>
    <w:rsid w:val="00280D69"/>
    <w:rsid w:val="002B222F"/>
    <w:rsid w:val="002B5DEF"/>
    <w:rsid w:val="002D2325"/>
    <w:rsid w:val="002E117D"/>
    <w:rsid w:val="002E3BD0"/>
    <w:rsid w:val="002F5DE0"/>
    <w:rsid w:val="00313CAD"/>
    <w:rsid w:val="00315B2E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5DC5"/>
    <w:rsid w:val="003B61F6"/>
    <w:rsid w:val="003B7A78"/>
    <w:rsid w:val="003E3648"/>
    <w:rsid w:val="003E63C1"/>
    <w:rsid w:val="003E7421"/>
    <w:rsid w:val="003F14BB"/>
    <w:rsid w:val="00402067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1A57"/>
    <w:rsid w:val="004B4AF8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1D60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5BE"/>
    <w:rsid w:val="005D2F0C"/>
    <w:rsid w:val="005D4710"/>
    <w:rsid w:val="005E4478"/>
    <w:rsid w:val="005F65DE"/>
    <w:rsid w:val="005F7FAC"/>
    <w:rsid w:val="006126BF"/>
    <w:rsid w:val="00614E0F"/>
    <w:rsid w:val="00647E2E"/>
    <w:rsid w:val="00654CE7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D568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1ECB"/>
    <w:rsid w:val="00765B55"/>
    <w:rsid w:val="00765D8C"/>
    <w:rsid w:val="00771951"/>
    <w:rsid w:val="007839FC"/>
    <w:rsid w:val="007A0310"/>
    <w:rsid w:val="007A326D"/>
    <w:rsid w:val="007B4DA2"/>
    <w:rsid w:val="007B63D9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83B"/>
    <w:rsid w:val="00842DC2"/>
    <w:rsid w:val="0085071C"/>
    <w:rsid w:val="00853313"/>
    <w:rsid w:val="00872B88"/>
    <w:rsid w:val="008752A7"/>
    <w:rsid w:val="008A286D"/>
    <w:rsid w:val="008A7642"/>
    <w:rsid w:val="008B031B"/>
    <w:rsid w:val="008D10D3"/>
    <w:rsid w:val="008D681A"/>
    <w:rsid w:val="008F001E"/>
    <w:rsid w:val="00902179"/>
    <w:rsid w:val="00910BFF"/>
    <w:rsid w:val="00935ABA"/>
    <w:rsid w:val="00945174"/>
    <w:rsid w:val="00946E4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A34A1"/>
    <w:rsid w:val="009F2227"/>
    <w:rsid w:val="009F4F61"/>
    <w:rsid w:val="009F69F0"/>
    <w:rsid w:val="00A15FB7"/>
    <w:rsid w:val="00A25F5B"/>
    <w:rsid w:val="00A423AA"/>
    <w:rsid w:val="00A51AB6"/>
    <w:rsid w:val="00A54F33"/>
    <w:rsid w:val="00A81D30"/>
    <w:rsid w:val="00A873CD"/>
    <w:rsid w:val="00A96362"/>
    <w:rsid w:val="00AA6A02"/>
    <w:rsid w:val="00AB5DBD"/>
    <w:rsid w:val="00AC4070"/>
    <w:rsid w:val="00AD4852"/>
    <w:rsid w:val="00AE4AF7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4686D"/>
    <w:rsid w:val="00C50ADB"/>
    <w:rsid w:val="00C531F4"/>
    <w:rsid w:val="00C62EFA"/>
    <w:rsid w:val="00C64B5C"/>
    <w:rsid w:val="00C67FD1"/>
    <w:rsid w:val="00C716B3"/>
    <w:rsid w:val="00C8034A"/>
    <w:rsid w:val="00C932D3"/>
    <w:rsid w:val="00CA2CBE"/>
    <w:rsid w:val="00CB2E87"/>
    <w:rsid w:val="00CB319B"/>
    <w:rsid w:val="00CB6B01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41944"/>
    <w:rsid w:val="00D51C80"/>
    <w:rsid w:val="00D65D2C"/>
    <w:rsid w:val="00D743D7"/>
    <w:rsid w:val="00D829A2"/>
    <w:rsid w:val="00D8588B"/>
    <w:rsid w:val="00DA51DA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17037"/>
    <w:rsid w:val="00E173A3"/>
    <w:rsid w:val="00E25B7E"/>
    <w:rsid w:val="00E323E5"/>
    <w:rsid w:val="00E32513"/>
    <w:rsid w:val="00E3333A"/>
    <w:rsid w:val="00E37212"/>
    <w:rsid w:val="00E41051"/>
    <w:rsid w:val="00E42D8E"/>
    <w:rsid w:val="00E436A9"/>
    <w:rsid w:val="00E45DAA"/>
    <w:rsid w:val="00E46EF9"/>
    <w:rsid w:val="00E52F0F"/>
    <w:rsid w:val="00E846C5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36C6"/>
    <w:rsid w:val="00EE54BA"/>
    <w:rsid w:val="00EF0905"/>
    <w:rsid w:val="00F108F2"/>
    <w:rsid w:val="00F1276B"/>
    <w:rsid w:val="00F1569C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E6B82"/>
    <w:rsid w:val="00FF0809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0C7F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34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4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4A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4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4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0C7F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34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4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4A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4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4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St-490/2016</izvorni_sadrzaj>
    <derivirana_varijabla naziv="DomainObject.Predmet.OznakaBroj_1">St-490/2016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 UNUS j.d.o.o.</izvorni_sadrzaj>
    <derivirana_varijabla naziv="DomainObject.Predmet.ProtustrankaFormated_1">  FILIP UNUS j.d.o.o.</derivirana_varijabla>
  </DomainObject.Predmet.ProtustrankaFormated>
  <DomainObject.Predmet.ProtustrankaFormatedOIB>
    <izvorni_sadrzaj>  FILIP UNUS j.d.o.o., OIB 14185474845</izvorni_sadrzaj>
    <derivirana_varijabla naziv="DomainObject.Predmet.ProtustrankaFormatedOIB_1">  FILIP UNUS j.d.o.o., OIB 14185474845</derivirana_varijabla>
  </DomainObject.Predmet.ProtustrankaFormatedOIB>
  <DomainObject.Predmet.ProtustrankaFormatedWithAdress>
    <izvorni_sadrzaj> FILIP UNUS j.d.o.o., Ante Starčevića 89, 44430 Hrvatska Kostajnica</izvorni_sadrzaj>
    <derivirana_varijabla naziv="DomainObject.Predmet.ProtustrankaFormatedWithAdress_1"> FILIP UNUS j.d.o.o., Ante Starčevića 89, 44430 Hrvatska Kostajnica</derivirana_varijabla>
  </DomainObject.Predmet.ProtustrankaFormatedWithAdress>
  <DomainObject.Predmet.ProtustrankaFormatedWithAdressOIB>
    <izvorni_sadrzaj> FILIP UNUS j.d.o.o., OIB 14185474845, Ante Starčevića 89, 44430 Hrvatska Kostajnica</izvorni_sadrzaj>
    <derivirana_varijabla naziv="DomainObject.Predmet.ProtustrankaFormatedWithAdressOIB_1"> FILIP UNUS j.d.o.o., OIB 14185474845, Ante Starčevića 89, 44430 Hrvatska Kostajnica</derivirana_varijabla>
  </DomainObject.Predmet.ProtustrankaFormatedWithAdressOIB>
  <DomainObject.Predmet.ProtustrankaWithAdress>
    <izvorni_sadrzaj>FILIP UNUS j.d.o.o. Ante Starčevića 89, 44430 Hrvatska Kostajnica</izvorni_sadrzaj>
    <derivirana_varijabla naziv="DomainObject.Predmet.ProtustrankaWithAdress_1">FILIP UNUS j.d.o.o. Ante Starčevića 89, 44430 Hrvatska Kostajnica</derivirana_varijabla>
  </DomainObject.Predmet.ProtustrankaWithAdress>
  <DomainObject.Predmet.ProtustrankaWithAdressOIB>
    <izvorni_sadrzaj>FILIP UNUS j.d.o.o., OIB 14185474845, Ante Starčevića 89, 44430 Hrvatska Kostajnica</izvorni_sadrzaj>
    <derivirana_varijabla naziv="DomainObject.Predmet.ProtustrankaWithAdressOIB_1">FILIP UNUS j.d.o.o., OIB 14185474845, Ante Starčevića 89, 44430 Hrvatska Kostajnica</derivirana_varijabla>
  </DomainObject.Predmet.ProtustrankaWithAdressOIB>
  <DomainObject.Predmet.ProtustrankaNazivFormated>
    <izvorni_sadrzaj>FILIP UNUS j.d.o.o.</izvorni_sadrzaj>
    <derivirana_varijabla naziv="DomainObject.Predmet.ProtustrankaNazivFormated_1">FILIP UNUS j.d.o.o.</derivirana_varijabla>
  </DomainObject.Predmet.ProtustrankaNazivFormated>
  <DomainObject.Predmet.ProtustrankaNazivFormatedOIB>
    <izvorni_sadrzaj>FILIP UNUS j.d.o.o., OIB 14185474845</izvorni_sadrzaj>
    <derivirana_varijabla naziv="DomainObject.Predmet.ProtustrankaNazivFormatedOIB_1">FILIP UNUS j.d.o.o., OIB 14185474845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FILIP UNUS j.d.o.o.</item>
    </izvorni_sadrzaj>
    <derivirana_varijabla naziv="DomainObject.Predmet.ProtuStrankaListFormated_1">
      <item>FILIP UNUS j.d.o.o.</item>
    </derivirana_varijabla>
  </DomainObject.Predmet.ProtuStrankaListFormated>
  <DomainObject.Predmet.ProtuStrankaListFormatedOIB>
    <izvorni_sadrzaj>
      <item>FILIP UNUS j.d.o.o., OIB 14185474845</item>
    </izvorni_sadrzaj>
    <derivirana_varijabla naziv="DomainObject.Predmet.ProtuStrankaListFormatedOIB_1">
      <item>FILIP UNUS j.d.o.o., OIB 14185474845</item>
    </derivirana_varijabla>
  </DomainObject.Predmet.ProtuStrankaListFormatedOIB>
  <DomainObject.Predmet.ProtuStrankaListFormatedWithAdress>
    <izvorni_sadrzaj>
      <item>FILIP UNUS j.d.o.o., Ante Starčevića 89, 44430 Hrvatska Kostajnica</item>
    </izvorni_sadrzaj>
    <derivirana_varijabla naziv="DomainObject.Predmet.ProtuStrankaListFormatedWithAdress_1">
      <item>FILIP UNUS j.d.o.o., Ante Starčevića 89, 44430 Hrvatska Kostajnica</item>
    </derivirana_varijabla>
  </DomainObject.Predmet.ProtuStrankaListFormatedWithAdress>
  <DomainObject.Predmet.ProtuStrankaListFormatedWithAdressOIB>
    <izvorni_sadrzaj>
      <item>FILIP UNUS j.d.o.o., OIB 14185474845, Ante Starčevića 89, 44430 Hrvatska Kostajnica</item>
    </izvorni_sadrzaj>
    <derivirana_varijabla naziv="DomainObject.Predmet.ProtuStrankaListFormatedWithAdressOIB_1">
      <item>FILIP UNUS j.d.o.o., OIB 14185474845, Ante Starčevića 89, 44430 Hrvatska Kostajnica</item>
    </derivirana_varijabla>
  </DomainObject.Predmet.ProtuStrankaListFormatedWithAdressOIB>
  <DomainObject.Predmet.ProtuStrankaListNazivFormated>
    <izvorni_sadrzaj>
      <item>FILIP UNUS j.d.o.o.</item>
    </izvorni_sadrzaj>
    <derivirana_varijabla naziv="DomainObject.Predmet.ProtuStrankaListNazivFormated_1">
      <item>FILIP UNUS j.d.o.o.</item>
    </derivirana_varijabla>
  </DomainObject.Predmet.ProtuStrankaListNazivFormated>
  <DomainObject.Predmet.ProtuStrankaListNazivFormatedOIB>
    <izvorni_sadrzaj>
      <item>FILIP UNUS j.d.o.o., OIB 14185474845</item>
    </izvorni_sadrzaj>
    <derivirana_varijabla naziv="DomainObject.Predmet.ProtuStrankaListNazivFormatedOIB_1">
      <item>FILIP UNUS j.d.o.o., OIB 14185474845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FILIP UNUS j.d.o.o.</izvorni_sadrzaj>
    <derivirana_varijabla naziv="DomainObject.Predmet.ProtustrankaIDrugi_1">FILIP UNUS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FILIP UNUS j.d.o.o., OIB 14185474845, Ante Starčevića 89, 44430 Hrvatska Kostajnica</izvorni_sadrzaj>
    <derivirana_varijabla naziv="DomainObject.Predmet.ProtustrankaIDrugiAdressOIB_1">FILIP UNUS j.d.o.o., OIB 14185474845, Ante Starčevića 89,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FILIP UNUS j.d.o.o.</item>
    </izvorni_sadrzaj>
    <derivirana_varijabla naziv="DomainObject.Predmet.SudioniciListNaziv_1">
      <item>FINA Regionalni centar Zagreb</item>
      <item>FILIP UNUS j.d.o.o.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FILIP UNUS j.d.o.o., OIB 14185474845, Ante Starčevića 89,44430 Hrvatska Kostajnica</item>
    </izvorni_sadrzaj>
    <derivirana_varijabla naziv="DomainObject.Predmet.SudioniciListAdressOIB_1">
      <item>FINA Regionalni centar Zagreb, OIB 85821130368, Trg svibanjski žrtava 1995. 1,10000 Zagreb</item>
      <item>FILIP UNUS j.d.o.o., OIB 14185474845, Ante Starčevića 89,44430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14185474845</item>
    </izvorni_sadrzaj>
    <derivirana_varijabla naziv="DomainObject.Predmet.SudioniciListNazivOIB_1">
      <item>, OIB 85821130368</item>
      <item>, OIB 14185474845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2202</properties:Characters>
  <properties:Lines>65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2016-04-20T12:32:00Z</dcterms:created>
  <dc:creator>nmarkovic</dc:creator>
  <cp:lastModifiedBy>Ivana Stampf</cp:lastModifiedBy>
  <cp:lastPrinted>2013-05-27T09:10:00Z</cp:lastPrinted>
  <dcterms:modified xmlns:xsi="http://www.w3.org/2001/XMLSchema-instance" xsi:type="dcterms:W3CDTF">2017-01-16T12:13:00Z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