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78ed" w14:paraId="3b878ed" w:rsidRDefault="00E66A60" w:rsidP="00E90774" w:rsidR="00E66A60" w:rsidRPr="00E90774">
      <w:pPr>
        <w:ind w:firstLine="708"/>
        <w15:collapsed w:val="false"/>
      </w:pPr>
      <w:bookmarkStart w:name="_GoBack" w:id="0"/>
      <w:bookmarkEnd w:id="0"/>
      <w:r w:rsidRPr="00E90774">
        <w:tab/>
      </w:r>
    </w:p>
    <w:p w:rsidRDefault="00E90774" w:rsidP="00E90774" w:rsidR="00E90774" w:rsidRPr="00E90774">
      <w:pPr>
        <w:ind w:firstLine="708"/>
      </w:pPr>
      <w:r w:rsidRPr="00E90774">
        <w:t xml:space="preserve">  </w:t>
      </w:r>
      <w:r w:rsidR="001A0E58">
        <w:t xml:space="preserve">  </w:t>
      </w:r>
      <w:r w:rsidRPr="00E90774">
        <w:t xml:space="preserve"> </w:t>
      </w:r>
      <w:r w:rsidR="001317C4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8" o:title=""/>
          </v:shape>
        </w:pic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  </w:t>
      </w:r>
    </w:p>
    <w:p w:rsidRDefault="001A0E58" w:rsidP="00E90774" w:rsidR="00E90774" w:rsidRPr="00E90774">
      <w:r>
        <w:t xml:space="preserve">  </w:t>
      </w:r>
      <w:r w:rsidR="00E90774" w:rsidRPr="00E90774">
        <w:t>REPUBLIKA HRVATSKA</w:t>
      </w:r>
    </w:p>
    <w:p w:rsidRDefault="00E90774" w:rsidP="00E90774" w:rsidR="00E90774" w:rsidRPr="00E90774">
      <w:r w:rsidRPr="00E90774">
        <w:t>TRGOVAČKI SUD U PAZINU</w:t>
      </w:r>
    </w:p>
    <w:p w:rsidRDefault="00E90774" w:rsidP="001A0E58" w:rsidR="001A0E58">
      <w:pPr>
        <w:ind w:firstLine="708"/>
      </w:pPr>
      <w:r w:rsidRPr="00E90774">
        <w:t>Dršćevka 1, Pazin</w:t>
      </w:r>
      <w:r w:rsidRPr="00E90774">
        <w:tab/>
        <w:t xml:space="preserve">                  </w:t>
      </w:r>
    </w:p>
    <w:p w:rsidRDefault="00E90774" w:rsidP="001A0E58" w:rsidR="00E90774" w:rsidRPr="00E90774">
      <w:pPr>
        <w:ind w:firstLine="708"/>
      </w:pPr>
      <w:r w:rsidRPr="00E90774">
        <w:t xml:space="preserve">  </w:t>
      </w:r>
    </w:p>
    <w:p w:rsidRDefault="00344FFF" w:rsidP="00E90774" w:rsidR="00E90774" w:rsidRPr="00E90774">
      <w:pPr>
        <w:jc w:val="center"/>
      </w:pPr>
      <w:r>
        <w:t>Z A K L J U Č A K</w:t>
      </w:r>
    </w:p>
    <w:p w:rsidRDefault="00E90774" w:rsidP="00E90774" w:rsidR="00E90774" w:rsidRPr="00E90774">
      <w:pPr>
        <w:ind w:firstLine="708"/>
        <w:jc w:val="both"/>
      </w:pPr>
    </w:p>
    <w:p w:rsidRDefault="00A83FAC" w:rsidP="008A6E0E" w:rsidR="008A6E0E">
      <w:pPr>
        <w:jc w:val="both"/>
      </w:pPr>
      <w:r>
        <w:tab/>
      </w:r>
      <w:r w:rsidR="00E90774" w:rsidRPr="00E90774">
        <w:t xml:space="preserve">Trgovački sud u Pazinu, po stečajnom sucu Ivanu Dujiću, u stečajnom postupku nad dužnikom </w:t>
      </w:r>
      <w:r w:rsidR="008A6E0E" w:rsidRPr="008A6E0E">
        <w:t>BIBER d.o.o.</w:t>
      </w:r>
      <w:r w:rsidR="008A6E0E">
        <w:t xml:space="preserve"> </w:t>
      </w:r>
      <w:r w:rsidR="008A6E0E" w:rsidRPr="008A6E0E">
        <w:t>u stečaju, Kaštelir, Rojci 17, OIB: 72380293911</w:t>
      </w:r>
      <w:r w:rsidR="00E90774" w:rsidRPr="00E90774">
        <w:t>,</w:t>
      </w:r>
      <w:r w:rsidR="00B44C8D" w:rsidRPr="00E90774">
        <w:t xml:space="preserve"> </w:t>
      </w:r>
      <w:r w:rsidR="00E66A60" w:rsidRPr="00E90774">
        <w:t xml:space="preserve">temeljem čl. </w:t>
      </w:r>
      <w:r w:rsidR="006B3207">
        <w:t>103.</w:t>
      </w:r>
      <w:r w:rsidR="00E90774" w:rsidRPr="00E90774">
        <w:t xml:space="preserve"> Stečajnog zakona (Narodne novine br. 71/2015)</w:t>
      </w:r>
      <w:r w:rsidR="005F7B3E" w:rsidRPr="00E90774">
        <w:t xml:space="preserve">, </w:t>
      </w:r>
      <w:r w:rsidR="008A6E0E">
        <w:t>10</w:t>
      </w:r>
      <w:r w:rsidR="00E66A60" w:rsidRPr="00E90774">
        <w:t xml:space="preserve">. </w:t>
      </w:r>
      <w:r w:rsidR="008A6E0E">
        <w:t xml:space="preserve">ožujka </w:t>
      </w:r>
      <w:r w:rsidR="00E66A60" w:rsidRPr="00E90774">
        <w:t>20</w:t>
      </w:r>
      <w:r w:rsidR="00B44C8D" w:rsidRPr="00E90774">
        <w:t>1</w:t>
      </w:r>
      <w:r w:rsidR="008A6E0E">
        <w:t>7</w:t>
      </w:r>
      <w:r w:rsidR="00E66A60" w:rsidRPr="00E90774">
        <w:t xml:space="preserve">. </w:t>
      </w:r>
    </w:p>
    <w:p w:rsidRDefault="008A6E0E" w:rsidP="008A6E0E" w:rsidR="008A6E0E">
      <w:pPr>
        <w:jc w:val="both"/>
      </w:pPr>
    </w:p>
    <w:p w:rsidRDefault="008A6E0E" w:rsidP="008A6E0E" w:rsidR="00E66A60" w:rsidRPr="00E90774">
      <w:pPr>
        <w:jc w:val="both"/>
      </w:pPr>
      <w:r>
        <w:t xml:space="preserve">                                                            </w:t>
      </w:r>
      <w:r w:rsidR="00E66A60" w:rsidRPr="00E90774">
        <w:t>z a k l j u č i o   j e</w:t>
      </w:r>
    </w:p>
    <w:p w:rsidRDefault="00E66A60" w:rsidP="00E66A60" w:rsidR="00E66A60" w:rsidRPr="00E90774">
      <w:pPr>
        <w:ind w:firstLine="702"/>
        <w:jc w:val="both"/>
      </w:pPr>
    </w:p>
    <w:p w:rsidRDefault="00E66A60" w:rsidP="00B44C8D" w:rsidR="00841E3A" w:rsidRPr="00E90774">
      <w:pPr>
        <w:ind w:firstLine="702"/>
        <w:jc w:val="both"/>
      </w:pPr>
      <w:r w:rsidRPr="00E90774">
        <w:t xml:space="preserve">Saziva se skupština vjerovnika </w:t>
      </w:r>
      <w:r w:rsidR="00E90774" w:rsidRPr="00E90774">
        <w:t xml:space="preserve">dužnikom </w:t>
      </w:r>
      <w:r w:rsidR="008A6E0E" w:rsidRPr="008A6E0E">
        <w:t>BIBER d.o.o. u stečaju, Kaštelir, Rojci 17, OIB: 72380293911</w:t>
      </w:r>
      <w:r w:rsidR="00BC2B37" w:rsidRPr="00E90774">
        <w:t>,</w:t>
      </w:r>
      <w:r w:rsidRPr="00E90774">
        <w:t xml:space="preserve"> koja će se održati </w:t>
      </w:r>
      <w:r w:rsidR="00841E3A" w:rsidRPr="00E90774">
        <w:t xml:space="preserve">dana </w:t>
      </w:r>
    </w:p>
    <w:p w:rsidRDefault="00B44C8D" w:rsidP="00841E3A" w:rsidR="00B44C8D" w:rsidRPr="00E90774">
      <w:pPr>
        <w:jc w:val="center"/>
      </w:pPr>
    </w:p>
    <w:p w:rsidRDefault="008A6E0E" w:rsidP="00841E3A" w:rsidR="00E66A60" w:rsidRPr="00E90774">
      <w:pPr>
        <w:jc w:val="center"/>
        <w:rPr>
          <w:u w:val="single"/>
        </w:rPr>
      </w:pPr>
      <w:r>
        <w:rPr>
          <w:u w:val="single"/>
        </w:rPr>
        <w:t>03</w:t>
      </w:r>
      <w:r w:rsidR="00E66A60" w:rsidRPr="00E90774">
        <w:rPr>
          <w:u w:val="single"/>
        </w:rPr>
        <w:t xml:space="preserve">. </w:t>
      </w:r>
      <w:r>
        <w:rPr>
          <w:u w:val="single"/>
        </w:rPr>
        <w:t>travnja</w:t>
      </w:r>
      <w:r w:rsidR="00B44C8D" w:rsidRPr="00E90774">
        <w:rPr>
          <w:u w:val="single"/>
        </w:rPr>
        <w:t xml:space="preserve"> </w:t>
      </w:r>
      <w:r w:rsidR="00E66A60" w:rsidRPr="00E90774">
        <w:rPr>
          <w:u w:val="single"/>
        </w:rPr>
        <w:t>20</w:t>
      </w:r>
      <w:r w:rsidR="00B44C8D" w:rsidRPr="00E90774">
        <w:rPr>
          <w:u w:val="single"/>
        </w:rPr>
        <w:t>1</w:t>
      </w:r>
      <w:r w:rsidR="00AD4C7C">
        <w:rPr>
          <w:u w:val="single"/>
        </w:rPr>
        <w:t>7</w:t>
      </w:r>
      <w:r w:rsidR="00CA790D" w:rsidRPr="00E90774">
        <w:rPr>
          <w:u w:val="single"/>
        </w:rPr>
        <w:t xml:space="preserve">. u </w:t>
      </w:r>
      <w:r>
        <w:rPr>
          <w:u w:val="single"/>
        </w:rPr>
        <w:t>12</w:t>
      </w:r>
      <w:r w:rsidR="005F7B3E" w:rsidRPr="00E90774">
        <w:rPr>
          <w:u w:val="single"/>
        </w:rPr>
        <w:t>:</w:t>
      </w:r>
      <w:r>
        <w:rPr>
          <w:u w:val="single"/>
        </w:rPr>
        <w:t>3</w:t>
      </w:r>
      <w:r w:rsidR="00E66A60" w:rsidRPr="00E90774">
        <w:rPr>
          <w:u w:val="single"/>
        </w:rPr>
        <w:t>0 sati</w:t>
      </w:r>
    </w:p>
    <w:p w:rsidRDefault="00E66A60" w:rsidP="00841E3A" w:rsidR="00E66A60" w:rsidRPr="00E90774">
      <w:pPr>
        <w:jc w:val="center"/>
      </w:pPr>
      <w:r w:rsidRPr="00E90774">
        <w:t>u prostorijama Trgovačkog suda  u Pazinu,</w:t>
      </w:r>
    </w:p>
    <w:p w:rsidRDefault="00E66A60" w:rsidP="00841E3A" w:rsidR="00E66A60" w:rsidRPr="00E90774">
      <w:pPr>
        <w:jc w:val="center"/>
      </w:pPr>
      <w:r w:rsidRPr="00E90774">
        <w:t xml:space="preserve">Dršćevka 1, sudnica broj </w:t>
      </w:r>
      <w:r w:rsidR="00B44C8D" w:rsidRPr="00E90774">
        <w:t>1</w:t>
      </w:r>
      <w:r w:rsidR="00841E3A" w:rsidRPr="00E90774">
        <w:t>.</w:t>
      </w:r>
    </w:p>
    <w:p w:rsidRDefault="00E66A60" w:rsidP="00E66A60" w:rsidR="00E66A60" w:rsidRPr="00E90774">
      <w:pPr>
        <w:jc w:val="center"/>
      </w:pPr>
    </w:p>
    <w:p w:rsidRDefault="00E66A60" w:rsidP="00E66A60" w:rsidR="00E66A60" w:rsidRPr="00E90774">
      <w:pPr>
        <w:jc w:val="center"/>
      </w:pPr>
      <w:r w:rsidRPr="00E90774">
        <w:t>Dnevni red:</w:t>
      </w:r>
    </w:p>
    <w:p w:rsidRDefault="00F277C0" w:rsidP="00E66A60" w:rsidR="00F277C0" w:rsidRPr="00E90774">
      <w:pPr>
        <w:jc w:val="center"/>
      </w:pPr>
    </w:p>
    <w:p w:rsidRDefault="00E66A60" w:rsidP="00E66A60" w:rsidR="00B44C8D" w:rsidRPr="00E90774">
      <w:pPr>
        <w:jc w:val="both"/>
      </w:pPr>
      <w:r w:rsidRPr="00E90774">
        <w:tab/>
      </w:r>
      <w:r w:rsidR="00AD4C7C" w:rsidRPr="00AD4C7C">
        <w:t>Donošenje odluke o načinu i uvjetima unovčenja imovine stečajnog dužnika</w:t>
      </w:r>
      <w:r w:rsidR="00B44C8D" w:rsidRPr="00E90774">
        <w:t>.</w:t>
      </w:r>
    </w:p>
    <w:p w:rsidRDefault="00E66A60" w:rsidP="00E66A60" w:rsidR="00E66A60" w:rsidRPr="00E90774">
      <w:pPr>
        <w:jc w:val="both"/>
      </w:pPr>
    </w:p>
    <w:p w:rsidRDefault="00E66A60" w:rsidP="00E66A60" w:rsidR="00E66A60" w:rsidRPr="00E90774">
      <w:pPr>
        <w:jc w:val="center"/>
      </w:pPr>
      <w:r w:rsidRPr="00E90774">
        <w:t xml:space="preserve">U Pazinu, </w:t>
      </w:r>
      <w:r w:rsidR="008A6E0E">
        <w:t>10</w:t>
      </w:r>
      <w:r w:rsidRPr="00E90774">
        <w:t xml:space="preserve">. </w:t>
      </w:r>
      <w:r w:rsidR="008A6E0E">
        <w:t>ožujka</w:t>
      </w:r>
      <w:r w:rsidR="005F7B3E" w:rsidRPr="00E90774">
        <w:t xml:space="preserve"> </w:t>
      </w:r>
      <w:r w:rsidRPr="00E90774">
        <w:t xml:space="preserve"> 20</w:t>
      </w:r>
      <w:r w:rsidR="00F277C0" w:rsidRPr="00E90774">
        <w:t>1</w:t>
      </w:r>
      <w:r w:rsidR="008A6E0E">
        <w:t>7</w:t>
      </w:r>
      <w:r w:rsidRPr="00E90774">
        <w:t>.</w:t>
      </w:r>
    </w:p>
    <w:p w:rsidRDefault="00841E3A" w:rsidP="00E66A60" w:rsidR="00841E3A" w:rsidRPr="00E90774">
      <w:pPr>
        <w:jc w:val="center"/>
      </w:pPr>
    </w:p>
    <w:p w:rsidRDefault="00E66A60" w:rsidP="00E66A60" w:rsidR="00F277C0" w:rsidRPr="00E90774">
      <w:pPr>
        <w:jc w:val="both"/>
      </w:pPr>
      <w:r w:rsidRPr="00E90774">
        <w:t xml:space="preserve"> 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      Stečajni sudac</w:t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</w:r>
      <w:r w:rsidRPr="00E90774">
        <w:tab/>
        <w:t xml:space="preserve">    </w:t>
      </w:r>
      <w:r w:rsidRPr="00E90774">
        <w:tab/>
      </w:r>
      <w:r w:rsidRPr="00E90774">
        <w:tab/>
        <w:t xml:space="preserve">           </w:t>
      </w:r>
    </w:p>
    <w:p w:rsidRDefault="00F277C0" w:rsidP="00F277C0" w:rsidR="00E66A60" w:rsidRPr="00E90774">
      <w:pPr>
        <w:ind w:left="6372"/>
        <w:jc w:val="both"/>
      </w:pPr>
      <w:r w:rsidRPr="00E90774">
        <w:t xml:space="preserve">             Ivan Dujić</w:t>
      </w:r>
      <w:r w:rsidR="001317C4">
        <w:t>, v.r.</w:t>
      </w:r>
      <w:r w:rsidR="00E66A60" w:rsidRPr="00E90774">
        <w:t xml:space="preserve"> </w:t>
      </w:r>
    </w:p>
    <w:p w:rsidRDefault="00841E3A" w:rsidP="00E66A60" w:rsidR="00841E3A" w:rsidRPr="00E90774"/>
    <w:p w:rsidRDefault="00A83FAC" w:rsidP="00E66A60" w:rsidR="00A83FAC"/>
    <w:p w:rsidRDefault="00A83FAC" w:rsidP="00E66A60" w:rsidR="00A83FAC"/>
    <w:p w:rsidRDefault="00AD4C7C" w:rsidP="00E66A60" w:rsidR="00AD4C7C"/>
    <w:p w:rsidRDefault="00E66A60" w:rsidP="00E66A60" w:rsidR="00E66A60" w:rsidRPr="00E90774">
      <w:r w:rsidRPr="00E90774">
        <w:t>POUKA O PRAVNOM LIJEKU:</w:t>
      </w:r>
    </w:p>
    <w:p w:rsidRDefault="00E66A60" w:rsidP="00E66A60" w:rsidR="00E66A60" w:rsidRPr="00E90774">
      <w:r w:rsidRPr="00E90774">
        <w:t>Protiv  ovog  zaključka žalba nije dopuštena.</w:t>
      </w:r>
    </w:p>
    <w:p w:rsidRDefault="00E66A60" w:rsidP="00E66A60" w:rsidR="00E66A60" w:rsidRPr="00E90774"/>
    <w:p w:rsidRDefault="00E66A60" w:rsidP="00E66A60" w:rsidR="00E66A60" w:rsidRPr="00E90774">
      <w:r w:rsidRPr="00E90774">
        <w:t xml:space="preserve">DNA:   </w:t>
      </w:r>
    </w:p>
    <w:p w:rsidRDefault="00E90774" w:rsidP="00841E3A" w:rsidR="00E90774" w:rsidRPr="00E90774">
      <w:pPr>
        <w:jc w:val="both"/>
      </w:pPr>
      <w:r w:rsidRPr="00E90774">
        <w:t>- e-oglasna ploča suda (čl. 12. Stečajnog zakona</w:t>
      </w:r>
      <w:r w:rsidR="006B3207">
        <w:t>)</w:t>
      </w:r>
    </w:p>
    <w:p w:rsidRDefault="006B3207" w:rsidP="006B3207" w:rsidR="006B3207" w:rsidRPr="00E90774">
      <w:pPr>
        <w:jc w:val="both"/>
      </w:pPr>
      <w:r w:rsidRPr="00E90774">
        <w:t xml:space="preserve">- stečajnom upravitelju </w:t>
      </w:r>
      <w:r w:rsidR="008A6E0E">
        <w:t>Boris Debelić</w:t>
      </w:r>
    </w:p>
    <w:p w:rsidRDefault="00E90774" w:rsidP="00841E3A" w:rsidR="00594E3F" w:rsidRPr="00E90774">
      <w:pPr>
        <w:jc w:val="both"/>
      </w:pPr>
      <w:r w:rsidRPr="00E90774">
        <w:t xml:space="preserve">- </w:t>
      </w:r>
      <w:r w:rsidR="008A6E0E" w:rsidRPr="008A6E0E">
        <w:t>HEP-OPSKRBA d.o.o. Zagreb</w:t>
      </w:r>
      <w:r w:rsidR="008A6E0E">
        <w:t>,</w:t>
      </w:r>
      <w:r w:rsidR="008A6E0E" w:rsidRPr="008A6E0E">
        <w:t xml:space="preserve"> Ulica grada Vukovara 37 </w:t>
      </w:r>
    </w:p>
    <w:p w:rsidRDefault="008A6E0E" w:rsidR="008A6E0E" w:rsidRPr="00E90774">
      <w:pPr>
        <w:jc w:val="both"/>
      </w:pPr>
    </w:p>
    <w:sectPr w:rsidSect="00841E3A" w:rsidR="008A6E0E" w:rsidRPr="00E90774">
      <w:headerReference w:type="default" r:id="rId9"/>
      <w:pgSz w:h="16838" w:w="11906"/>
      <w:pgMar w:gutter="0" w:footer="709" w:header="709" w:left="1418" w:bottom="1021" w:right="1418" w:top="102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944" w:rsidR="00E87944">
      <w:r>
        <w:separator/>
      </w:r>
    </w:p>
  </w:endnote>
  <w:endnote w:id="0" w:type="continuationSeparator">
    <w:p w:rsidRDefault="00E87944" w:rsidR="00E879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944" w:rsidR="00E87944">
      <w:r>
        <w:separator/>
      </w:r>
    </w:p>
  </w:footnote>
  <w:footnote w:id="0" w:type="continuationSeparator">
    <w:p w:rsidRDefault="00E87944" w:rsidR="00E879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3FAC" w:rsidR="00A83FAC">
    <w:pPr>
      <w:pStyle w:val="Zaglavlje"/>
    </w:pPr>
    <w:r>
      <w:tab/>
      <w:t xml:space="preserve">                                   </w:t>
    </w:r>
    <w:r>
      <w:tab/>
    </w:r>
    <w:r w:rsidR="008A6E0E">
      <w:t>Posl.br. 10 St</w:t>
    </w:r>
    <w:r>
      <w:t>-</w:t>
    </w:r>
    <w:r w:rsidR="008A6E0E">
      <w:t>632</w:t>
    </w:r>
    <w:r w:rsidR="00AD4C7C">
      <w:t>/16</w:t>
    </w:r>
    <w:r w:rsidR="008A6E0E">
      <w:t>-34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66A60"/>
    <w:rsid w:val="001317C4"/>
    <w:rsid w:val="001A0E58"/>
    <w:rsid w:val="001A7B0E"/>
    <w:rsid w:val="001B62D3"/>
    <w:rsid w:val="00344FFF"/>
    <w:rsid w:val="00352D43"/>
    <w:rsid w:val="00440D0C"/>
    <w:rsid w:val="00466ADF"/>
    <w:rsid w:val="004D7C55"/>
    <w:rsid w:val="005347EF"/>
    <w:rsid w:val="00594E3F"/>
    <w:rsid w:val="005F7B3E"/>
    <w:rsid w:val="00626298"/>
    <w:rsid w:val="00662ED8"/>
    <w:rsid w:val="0068283B"/>
    <w:rsid w:val="006B3207"/>
    <w:rsid w:val="006B563F"/>
    <w:rsid w:val="007A23AC"/>
    <w:rsid w:val="00841E3A"/>
    <w:rsid w:val="00867AAC"/>
    <w:rsid w:val="008A6E0E"/>
    <w:rsid w:val="008B1E2E"/>
    <w:rsid w:val="00915BA8"/>
    <w:rsid w:val="00A83FAC"/>
    <w:rsid w:val="00AD4C7C"/>
    <w:rsid w:val="00B44C8D"/>
    <w:rsid w:val="00B53E68"/>
    <w:rsid w:val="00B72B2C"/>
    <w:rsid w:val="00BC2B37"/>
    <w:rsid w:val="00C47062"/>
    <w:rsid w:val="00C54F96"/>
    <w:rsid w:val="00CA790D"/>
    <w:rsid w:val="00CD0659"/>
    <w:rsid w:val="00E00453"/>
    <w:rsid w:val="00E1314D"/>
    <w:rsid w:val="00E66A60"/>
    <w:rsid w:val="00E87944"/>
    <w:rsid w:val="00E90774"/>
    <w:rsid w:val="00EB612B"/>
    <w:rsid w:val="00F277C0"/>
    <w:rsid w:val="00F305A3"/>
    <w:rsid w:val="00FE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6A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83F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A83FAC"/>
    <w:rPr>
      <w:sz w:val="24"/>
      <w:szCs w:val="24"/>
    </w:rPr>
  </w:style>
  <w:style w:styleId="Podnoje" w:type="paragraph">
    <w:name w:val="footer"/>
    <w:basedOn w:val="Normal"/>
    <w:link w:val="PodnojeChar"/>
    <w:rsid w:val="00A83F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83FA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31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1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1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1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1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154</properties:Words>
  <properties:Characters>765</properties:Characters>
  <properties:Lines>41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2017-03-10T09:54:00Z</dcterms:created>
  <dc:creator>rfabris</dc:creator>
  <cp:lastModifiedBy>Sanja Lakošeljac</cp:lastModifiedBy>
  <cp:lastPrinted>2007-03-06T11:17:00Z</cp:lastPrinted>
  <dcterms:modified xmlns:xsi="http://www.w3.org/2001/XMLSchema-instance" xsi:type="dcterms:W3CDTF">2017-03-10T13:57:00Z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