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16e7" w14:paraId="61d16e7" w:rsidRDefault="00AF05C8" w:rsidP="00AF05C8" w:rsidR="00AF05C8">
      <w:pPr>
        <w:pStyle w:val="Bezproreda"/>
        <w15:collapsed w:val="false"/>
      </w:pPr>
    </w:p>
    <w:p w:rsidRDefault="00FF51D7" w:rsidP="00AF05C8" w:rsidR="00AF05C8">
      <w:pPr>
        <w:pStyle w:val="Bezproreda"/>
        <w:ind w:firstLine="708" w:left="4956"/>
      </w:pPr>
      <w:r>
        <w:t>1 St-</w:t>
      </w:r>
      <w:r w:rsidR="007C4860">
        <w:t>5</w:t>
      </w:r>
      <w:r>
        <w:t>3</w:t>
      </w:r>
      <w:bookmarkStart w:name="_GoBack" w:id="0"/>
      <w:bookmarkEnd w:id="0"/>
      <w:r w:rsidR="007C4860">
        <w:t>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7C4860">
        <w:t>PROIZVODNO USLUŽNA ZADRUGA ZA POLJOPRIVREDU, PRIJEVOZ I USLUGE AMBROZIJA ZDENČEC 46,  OIB: 04687458747,  dana 14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7C4860">
        <w:t>PROIZVODNO USLUŽNA ZADRUGA ZA POLJOPRIVREDU, PRIJEVOZ I USLUGE AMBROZIJA ZDENČEC 46,  OIB: 04687458747.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7C4860">
        <w:t xml:space="preserve">Marijan </w:t>
      </w:r>
      <w:proofErr w:type="spellStart"/>
      <w:r w:rsidR="007C4860">
        <w:t>Belani</w:t>
      </w:r>
      <w:proofErr w:type="spellEnd"/>
      <w:r w:rsidR="007C4860">
        <w:t xml:space="preserve"> iz Križevaca, I. Z. </w:t>
      </w:r>
      <w:proofErr w:type="spellStart"/>
      <w:r w:rsidR="007C4860">
        <w:t>Dijankovečkog</w:t>
      </w:r>
      <w:proofErr w:type="spellEnd"/>
      <w:r w:rsidR="007C4860">
        <w:t xml:space="preserve"> 4, OIB: 07380658768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7C4860">
        <w:t>PROIZVODNO USLUŽNA ZADRUGA ZA POLJOPRIVREDU, PRIJEVOZ I USLUGE AMBROZIJA ZDENČEC 46,  OIB: 04687458747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7C4860">
        <w:t>e otvoren i zaključen s danom 14</w:t>
      </w:r>
      <w:r w:rsidR="00B368E7">
        <w:t xml:space="preserve">. prosinca 2015. u   </w:t>
      </w:r>
      <w:r w:rsidR="007C4860">
        <w:t>9</w:t>
      </w:r>
      <w:r w:rsidR="0035289C">
        <w:t>,00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7C4860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St-53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7C4860">
        <w:t>u  podatke iz  bilance na dan 15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7C4860">
        <w:t>14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7C4860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AF05C8" w:rsidP="00AF05C8" w:rsidR="00AF05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F05C8" w:rsidP="00AF05C8" w:rsidR="00AF05C8">
      <w:pPr>
        <w:pStyle w:val="Bezproreda"/>
      </w:pPr>
      <w:r>
        <w:t>DNA:</w:t>
      </w:r>
      <w:r w:rsidR="00DC1414">
        <w:t xml:space="preserve">  </w:t>
      </w:r>
      <w:r>
        <w:t xml:space="preserve"> predlaga</w:t>
      </w:r>
      <w:r w:rsidR="00CA2FB9">
        <w:t>telju – putem e-oglasne ploče suda</w:t>
      </w:r>
    </w:p>
    <w:p w:rsidRDefault="00AF05C8" w:rsidP="00AF05C8" w:rsidR="00AF05C8">
      <w:pPr>
        <w:pStyle w:val="Bezproreda"/>
      </w:pPr>
      <w:r>
        <w:t xml:space="preserve">             zakonskom zastupniku dužnika  </w:t>
      </w:r>
      <w:r w:rsidR="00CA2FB9">
        <w:t>- putem e-oglasne ploče suda</w:t>
      </w:r>
      <w:r w:rsidR="00DC1414">
        <w:t xml:space="preserve"> i putem pošte</w:t>
      </w:r>
    </w:p>
    <w:p w:rsidRDefault="00AF05C8" w:rsidP="00AF05C8" w:rsidR="00AF05C8">
      <w:pPr>
        <w:pStyle w:val="Bezproreda"/>
      </w:pPr>
      <w:r>
        <w:t xml:space="preserve">             stečajnom upravitelju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FINI, Podružnica Bjelovar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sudskom regist</w:t>
      </w:r>
      <w:r w:rsidR="00CA2FB9">
        <w:t xml:space="preserve">ru ovog suda </w:t>
      </w:r>
      <w:r w:rsidR="00E40E68">
        <w:t>nakon pravomoćnosti rješenja</w:t>
      </w:r>
    </w:p>
    <w:p w:rsidRDefault="00DC1414" w:rsidP="00AF05C8" w:rsidR="00DC1414">
      <w:pPr>
        <w:pStyle w:val="Bezproreda"/>
      </w:pPr>
      <w:r>
        <w:t xml:space="preserve">             ŽDO- u Bjelovaru – putem e-oglasne ploče suda</w:t>
      </w:r>
    </w:p>
    <w:p w:rsidRDefault="00DC1414" w:rsidP="00AF05C8" w:rsidR="00DC1414">
      <w:pPr>
        <w:pStyle w:val="Bezproreda"/>
      </w:pPr>
      <w:r>
        <w:t xml:space="preserve">    </w:t>
      </w:r>
      <w:r w:rsidR="007C4860">
        <w:t xml:space="preserve">         Porezna uprava Bjelovar</w:t>
      </w:r>
      <w:r>
        <w:t xml:space="preserve"> – putem e-oglasne ploče suda</w:t>
      </w:r>
    </w:p>
    <w:p w:rsidRDefault="00AF05C8" w:rsidP="00AF05C8" w:rsidR="00AF05C8">
      <w:pPr>
        <w:pStyle w:val="Bezproreda"/>
      </w:pPr>
      <w:r>
        <w:t xml:space="preserve">             </w:t>
      </w:r>
      <w:r w:rsidR="00CA2FB9">
        <w:t>e-</w:t>
      </w:r>
      <w:r>
        <w:t>oglasna ploča ovoga suda</w:t>
      </w:r>
    </w:p>
    <w:p w:rsidRDefault="00AF05C8" w:rsidP="00AF05C8" w:rsidR="00AF05C8">
      <w:pPr>
        <w:pStyle w:val="Bezproreda"/>
      </w:pPr>
      <w:r>
        <w:t xml:space="preserve">             Sc</w:t>
      </w:r>
      <w:r w:rsidR="007C4860">
        <w:t>.</w:t>
      </w:r>
      <w:r>
        <w:t xml:space="preserve"> pravomoćnost</w:t>
      </w:r>
    </w:p>
    <w:p w:rsidRDefault="007C4860" w:rsidP="00AF05C8" w:rsidR="00AF05C8">
      <w:pPr>
        <w:pStyle w:val="Bezproreda"/>
      </w:pPr>
      <w:r>
        <w:t>Bjelovar, 14</w:t>
      </w:r>
      <w:r w:rsidR="00CA2FB9">
        <w:t>. XII  2015</w:t>
      </w:r>
      <w:r w:rsidR="00AF05C8">
        <w:t>.</w:t>
      </w:r>
    </w:p>
    <w:p w:rsidRDefault="00AF05C8" w:rsidP="00AF05C8" w:rsidR="00AF05C8">
      <w:pPr>
        <w:pStyle w:val="Bezproreda"/>
      </w:pPr>
    </w:p>
    <w:p w:rsidRDefault="00FF51D7" w:rsidR="003D2344"/>
    <w:sectPr w:rsidSect="00FF51D7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1D7" w:rsidP="00FF51D7" w:rsidR="00FF51D7">
      <w:pPr>
        <w:spacing w:lineRule="auto" w:line="240" w:after="0"/>
      </w:pPr>
      <w:r>
        <w:separator/>
      </w:r>
    </w:p>
  </w:endnote>
  <w:endnote w:id="0" w:type="continuationSeparator">
    <w:p w:rsidRDefault="00FF51D7" w:rsidP="00FF51D7" w:rsidR="00FF51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1D7" w:rsidP="00FF51D7" w:rsidR="00FF51D7">
      <w:pPr>
        <w:spacing w:lineRule="auto" w:line="240" w:after="0"/>
      </w:pPr>
      <w:r>
        <w:separator/>
      </w:r>
    </w:p>
  </w:footnote>
  <w:footnote w:id="0" w:type="continuationSeparator">
    <w:p w:rsidRDefault="00FF51D7" w:rsidP="00FF51D7" w:rsidR="00FF51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7826321"/>
      <w:docPartObj>
        <w:docPartGallery w:val="Page Numbers (Top of Page)"/>
        <w:docPartUnique/>
      </w:docPartObj>
    </w:sdtPr>
    <w:sdtContent>
      <w:p w:rsidRDefault="00FF51D7" w:rsidR="00FF51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F51D7" w:rsidR="00FF51D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289C"/>
    <w:rsid w:val="00547963"/>
    <w:rsid w:val="007C4860"/>
    <w:rsid w:val="00A92139"/>
    <w:rsid w:val="00AF05C8"/>
    <w:rsid w:val="00B07D3A"/>
    <w:rsid w:val="00B368E7"/>
    <w:rsid w:val="00CA2FB9"/>
    <w:rsid w:val="00D93FE0"/>
    <w:rsid w:val="00DC1414"/>
    <w:rsid w:val="00E40E68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F51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51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1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1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1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F51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1D7"/>
  </w:style>
  <w:style w:styleId="Podnoje" w:type="paragraph">
    <w:name w:val="footer"/>
    <w:basedOn w:val="Normal"/>
    <w:link w:val="PodnojeChar"/>
    <w:uiPriority w:val="99"/>
    <w:unhideWhenUsed/>
    <w:rsid w:val="00FF51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1D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F51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51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1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1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1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F51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1D7"/>
  </w:style>
  <w:style w:styleId="Podnoje" w:type="paragraph">
    <w:name w:val="footer"/>
    <w:basedOn w:val="Normal"/>
    <w:link w:val="PodnojeChar"/>
    <w:uiPriority w:val="99"/>
    <w:unhideWhenUsed/>
    <w:rsid w:val="00FF51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1D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ZA POLJOPRIVREDU, PRIJEVOZE I USLUGE AMBROZIJA, Zdenčec; PROIZVODNO USLUŽNA ZADRUGA ZA POLJOPRIVREDU, PRIJEVOZE I USLUGE AMBROZIJA Zdenčec</izvorni_sadrzaj>
    <derivirana_varijabla naziv="DomainObject.Predmet.ProtustrankaFormated_1">  PROIZVODNO USLUŽNA ZADRUGA ZA POLJOPRIVREDU, PRIJEVOZE I USLUGE AMBROZIJA, Zdenčec; PROIZVODNO USLUŽNA ZADRUGA ZA POLJOPRIVREDU, PRIJEVOZE I USLUGE AMBROZIJA Zdenčec</derivirana_varijabla>
  </DomainObject.Predmet.ProtustrankaFormated>
  <DomainObject.Predmet.ProtustrankaFormatedOIB>
    <izvorni_sadrzaj>  PROIZVODNO USLUŽNA ZADRUGA ZA POLJOPRIVREDU, PRIJEVOZE I USLUGE AMBROZIJA, Zdenčec, OIB 04687458747; PROIZVODNO USLUŽNA ZADRUGA ZA POLJOPRIVREDU, PRIJEVOZE I USLUGE AMBROZIJA Zdenčec, OIB 04687458747</izvorni_sadrzaj>
    <derivirana_varijabla naziv="DomainObject.Predmet.ProtustrankaFormatedOIB_1">  PROIZVODNO USLUŽNA ZADRUGA ZA POLJOPRIVREDU, PRIJEVOZE I USLUGE AMBROZIJA, Zdenčec, OIB 04687458747; PROIZVODNO USLUŽNA ZADRUGA ZA POLJOPRIVREDU, PRIJEVOZE I USLUGE AMBROZIJA Zdenčec, OIB 04687458747</derivirana_varijabla>
  </DomainObject.Predmet.ProtustrankaFormatedOIB>
  <DomainObject.Predmet.ProtustrankaFormatedWithAdress>
    <izvorni_sadrzaj> PROIZVODNO USLUŽNA ZADRUGA ZA POLJOPRIVREDU, PRIJEVOZE I USLUGE AMBROZIJA, Zdenčec, Zdenčec 46, 43240 Zdenčec; PROIZVODNO USLUŽNA ZADRUGA ZA POLJOPRIVREDU, PRIJEVOZE I USLUGE AMBROZIJA Zdenčec, Zdenčec 46, 43240 Zdenčec</izvorni_sadrzaj>
    <derivirana_varijabla naziv="DomainObject.Predmet.ProtustrankaFormatedWithAdress_1"> PROIZVODNO USLUŽNA ZADRUGA ZA POLJOPRIVREDU, PRIJEVOZE I USLUGE AMBROZIJA, Zdenčec, Zdenčec 46, 43240 Zdenčec; PROIZVODNO USLUŽNA ZADRUGA ZA POLJOPRIVREDU, PRIJEVOZE I USLUGE AMBROZIJA Zdenčec, Zdenčec 46, 43240 Zdenčec</derivirana_varijabla>
  </DomainObject.Predmet.ProtustrankaFormatedWithAdress>
  <DomainObject.Predmet.ProtustrankaFormatedWithAdressOIB>
    <izvorni_sadrzaj> PROIZVODNO USLUŽNA ZADRUGA ZA POLJOPRIVREDU, PRIJEVOZE I USLUGE AMBROZIJA, Zdenčec, OIB 04687458747, Zdenčec 46, 43240 Zdenčec; PROIZVODNO USLUŽNA ZADRUGA ZA POLJOPRIVREDU, PRIJEVOZE I USLUGE AMBROZIJA Zdenčec, OIB 04687458747, Zdenčec 46, 43240 Zdenčec</izvorni_sadrzaj>
    <derivirana_varijabla naziv="DomainObject.Predmet.ProtustrankaFormatedWithAdressOIB_1"> PROIZVODNO USLUŽNA ZADRUGA ZA POLJOPRIVREDU, PRIJEVOZE I USLUGE AMBROZIJA, Zdenčec, OIB 04687458747, Zdenčec 46, 43240 Zdenčec; PROIZVODNO USLUŽNA ZADRUGA ZA POLJOPRIVREDU, PRIJEVOZE I USLUGE AMBROZIJA Zdenčec, OIB 04687458747, Zdenčec 46, 43240 Zdenčec</derivirana_varijabla>
  </DomainObject.Predmet.ProtustrankaFormatedWithAdressOIB>
  <DomainObject.Predmet.ProtustrankaWithAdress>
    <izvorni_sadrzaj>PROIZVODNO USLUŽNA ZADRUGA ZA POLJOPRIVREDU, PRIJEVOZE I USLUGE AMBROZIJA, Zdenčec Zdenčec 46, 43240 Zdenčec, PROIZVODNO USLUŽNA ZADRUGA ZA POLJOPRIVREDU, PRIJEVOZE I USLUGE AMBROZIJA Zdenčec Zdenčec 46, 43240 Zdenčec</izvorni_sadrzaj>
    <derivirana_varijabla naziv="DomainObject.Predmet.ProtustrankaWithAdress_1">PROIZVODNO USLUŽNA ZADRUGA ZA POLJOPRIVREDU, PRIJEVOZE I USLUGE AMBROZIJA, Zdenčec Zdenčec 46, 43240 Zdenčec, PROIZVODNO USLUŽNA ZADRUGA ZA POLJOPRIVREDU, PRIJEVOZE I USLUGE AMBROZIJA Zdenčec Zdenčec 46, 43240 Zdenčec</derivirana_varijabla>
  </DomainObject.Predmet.ProtustrankaWithAdress>
  <DomainObject.Predmet.ProtustrankaWithAdressOIB>
    <izvorni_sadrzaj>PROIZVODNO USLUŽNA ZADRUGA ZA POLJOPRIVREDU, PRIJEVOZE I USLUGE AMBROZIJA, Zdenčec, OIB 04687458747, Zdenčec 46, 43240 Zdenčec, PROIZVODNO USLUŽNA ZADRUGA ZA POLJOPRIVREDU, PRIJEVOZE I USLUGE AMBROZIJA Zdenčec, OIB 04687458747, Zdenčec 46, 43240 Zdenčec</izvorni_sadrzaj>
    <derivirana_varijabla naziv="DomainObject.Predmet.ProtustrankaWithAdressOIB_1">PROIZVODNO USLUŽNA ZADRUGA ZA POLJOPRIVREDU, PRIJEVOZE I USLUGE AMBROZIJA, Zdenčec, OIB 04687458747, Zdenčec 46, 43240 Zdenčec, PROIZVODNO USLUŽNA ZADRUGA ZA POLJOPRIVREDU, PRIJEVOZE I USLUGE AMBROZIJA Zdenčec, OIB 04687458747, Zdenčec 46, 43240 Zdenčec</derivirana_varijabla>
  </DomainObject.Predmet.ProtustrankaWithAdressOIB>
  <DomainObject.Predmet.ProtustrankaNazivFormated>
    <izvorni_sadrzaj>PROIZVODNO USLUŽNA ZADRUGA ZA POLJOPRIVREDU, PRIJEVOZE I USLUGE AMBROZIJA, Zdenčec,PROIZVODNO USLUŽNA ZADRUGA ZA POLJOPRIVREDU, PRIJEVOZE I USLUGE AMBROZIJA Zdenčec</izvorni_sadrzaj>
    <derivirana_varijabla naziv="DomainObject.Predmet.ProtustrankaNazivFormated_1">PROIZVODNO USLUŽNA ZADRUGA ZA POLJOPRIVREDU, PRIJEVOZE I USLUGE AMBROZIJA, Zdenčec,PROIZVODNO USLUŽNA ZADRUGA ZA POLJOPRIVREDU, PRIJEVOZE I USLUGE AMBROZIJA Zdenčec</derivirana_varijabla>
  </DomainObject.Predmet.ProtustrankaNazivFormated>
  <DomainObject.Predmet.ProtustrankaNazivFormatedOIB>
    <izvorni_sadrzaj>PROIZVODNO USLUŽNA ZADRUGA ZA POLJOPRIVREDU, PRIJEVOZE I USLUGE AMBROZIJA, Zdenčec, OIB 04687458747,PROIZVODNO USLUŽNA ZADRUGA ZA POLJOPRIVREDU, PRIJEVOZE I USLUGE AMBROZIJA Zdenčec, OIB 04687458747</izvorni_sadrzaj>
    <derivirana_varijabla naziv="DomainObject.Predmet.ProtustrankaNazivFormatedOIB_1">PROIZVODNO USLUŽNA ZADRUGA ZA POLJOPRIVREDU, PRIJEVOZE I USLUGE AMBROZIJA, Zdenčec, OIB 04687458747,PROIZVODNO USLUŽNA ZADRUGA ZA POLJOPRIVREDU, PRIJEVOZE I USLUGE AMBROZIJA Zdenčec, OIB 04687458747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FINA, RC ZAGREB, Podružnica Bjelovar</izvorni_sadrzaj>
    <derivirana_varijabla naziv="DomainObject.Predmet.StrankaFormated_1">  FINA, RC ZAGREB, Podružnica Bjelovar; FINA, RC ZAGREB, Podružnica Bjelovar</derivirana_varijabla>
  </DomainObject.Predmet.StrankaFormated>
  <DomainObject.Predmet.StrankaFormatedOIB>
    <izvorni_sadrzaj>  FINA, RC ZAGREB, Podružnica Bjelovar; FINA, RC ZAGREB, Podružnica Bjelovar, OIB 85821130368</izvorni_sadrzaj>
    <derivirana_varijabla naziv="DomainObject.Predmet.StrankaFormatedOIB_1">  FINA, RC ZAGREB, Podružnica Bjelovar; FINA, RC ZAGREB, Podružnica Bjelovar, OIB 85821130368</derivirana_varijabla>
  </DomainObject.Predmet.StrankaFormatedOIB>
  <DomainObject.Predmet.StrankaFormatedWithAdress>
    <izvorni_sadrzaj> FINA, RC ZAGREB, Podružnica Bjelovar, F. Supila 4, 43000 Bjelovar; FINA, RC ZAGREB, Podružnica Bjelovar, F. Supila 4, 43000 Bjelovar</izvorni_sadrzaj>
    <derivirana_varijabla naziv="DomainObject.Predmet.StrankaFormatedWithAdress_1"> FINA,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Bjelovar; FINA, RC ZAGREB, Podružnica Bjelovar, OIB 85821130368, F. Supila 4, 43000 Bjelovar</izvorni_sadrzaj>
    <derivirana_varijabla naziv="DomainObject.Predmet.StrankaFormatedWithAdressOIB_1"> FINA,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Bjelovar,FINA, RC ZAGREB, Podružnica Bjelovar F. Supila 4,43000 Bjelovar</izvorni_sadrzaj>
    <derivirana_varijabla naziv="DomainObject.Predmet.StrankaWithAdress_1">FINA, RC ZAGREB, Podružnica Bjelovar F. Supila 4,43000 Bjelovar,FINA, RC ZAGREB, Podružnica Bjelovar F. Supila 4,43000 Bjelovar</derivirana_varijabla>
  </DomainObject.Predmet.StrankaWithAdress>
  <DomainObject.Predmet.StrankaWithAdressOIB>
    <izvorni_sadrzaj>FINA, RC ZAGREB, Podružnica Bjelovar, F. Supila 4,43000 Bjelovar,FINA, RC ZAGREB, Podružnica Bjelovar, OIB 85821130368, F. Supila 4,43000 Bjelovar</izvorni_sadrzaj>
    <derivirana_varijabla naziv="DomainObject.Predmet.StrankaWithAdressOIB_1">FINA,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FINA, RC ZAGREB, Podružnica Bjelovar,FINA, RC ZAGREB, Podružnica Bjelovar</izvorni_sadrzaj>
    <derivirana_varijabla naziv="DomainObject.Predmet.StrankaNazivFormated_1">FINA, RC ZAGREB, Podružnica Bjelovar,FINA, RC ZAGREB, Podružnica Bjelovar</derivirana_varijabla>
  </DomainObject.Predmet.StrankaNazivFormated>
  <DomainObject.Predmet.StrankaNazivFormatedOIB>
    <izvorni_sadrzaj>FINA, RC ZAGREB, Podružnica Bjelovar,FINA, RC ZAGREB, Podružnica Bjelovar, OIB 85821130368</izvorni_sadrzaj>
    <derivirana_varijabla naziv="DomainObject.Predmet.StrankaNazivFormatedOIB_1">FINA,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FINA, RC ZAGREB, Podružnica Bjelovar</item>
    </izvorni_sadrzaj>
    <derivirana_varijabla naziv="DomainObject.Predmet.StrankaListFormated_1">
      <item>FINA, RC ZAGREB, Podružnica Bjelovar</item>
      <item>FINA, RC ZAGREB, Podružnica Bjelovar</item>
    </derivirana_varijabla>
  </DomainObject.Predmet.StrankaListFormated>
  <DomainObject.Predmet.StrankaListFormatedOIB>
    <izvorni_sadrzaj>
      <item>FINA, RC ZAGREB, Podružnica Bjelovar</item>
      <item>FINA, RC ZAGREB, Podružnica Bjelovar, OIB 85821130368</item>
    </izvorni_sadrzaj>
    <derivirana_varijabla naziv="DomainObject.Predmet.StrankaListFormatedOIB_1">
      <item>FINA,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  <item>FINA, RC ZAGREB, Podružnica Bjelovar</item>
    </izvorni_sadrzaj>
    <derivirana_varijabla naziv="DomainObject.Predmet.StrankaListNazivFormated_1">
      <item>FINA, RC ZAGREB, Podružnica Bjelovar</item>
      <item>FINA, RC ZAGREB, Podružnica Bjelovar</item>
    </derivirana_varijabla>
  </DomainObject.Predmet.StrankaListNazivFormated>
  <DomainObject.Predmet.StrankaListNazivFormatedOIB>
    <izvorni_sadrzaj>
      <item>FINA, RC ZAGREB, Podružnica Bjelovar</item>
      <item>FINA, RC ZAGREB, Podružnica Bjelovar, OIB 85821130368</item>
    </izvorni_sadrzaj>
    <derivirana_varijabla naziv="DomainObject.Predmet.StrankaListNazivFormatedOIB_1">
      <item>FINA,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PROIZVODNO USLUŽNA ZADRUGA ZA POLJOPRIVREDU, PRIJEVOZE I USLUGE AMBROZIJA, Zdenčec</item>
      <item>PROIZVODNO USLUŽNA ZADRUGA ZA POLJOPRIVREDU, PRIJEVOZE I USLUGE AMBROZIJA Zdenčec</item>
    </izvorni_sadrzaj>
    <derivirana_varijabla naziv="DomainObject.Predmet.ProtuStrankaListFormated_1">
      <item>PROIZVODNO USLUŽNA ZADRUGA ZA POLJOPRIVREDU, PRIJEVOZE I USLUGE AMBROZIJA, Zdenčec</item>
      <item>PROIZVODNO USLUŽNA ZADRUGA ZA POLJOPRIVREDU, PRIJEVOZE I USLUGE AMBROZIJA Zdenčec</item>
    </derivirana_varijabla>
  </DomainObject.Predmet.ProtuStrankaListFormated>
  <DomainObject.Predmet.ProtuStrankaListFormatedOIB>
    <izvorni_sadrzaj>
      <item>PROIZVODNO USLUŽNA ZADRUGA ZA POLJOPRIVREDU, PRIJEVOZE I USLUGE AMBROZIJA, Zdenčec, OIB 04687458747</item>
      <item>PROIZVODNO USLUŽNA ZADRUGA ZA POLJOPRIVREDU, PRIJEVOZE I USLUGE AMBROZIJA Zdenčec, OIB 04687458747</item>
    </izvorni_sadrzaj>
    <derivirana_varijabla naziv="DomainObject.Predmet.ProtuStrankaListFormatedOIB_1">
      <item>PROIZVODNO USLUŽNA ZADRUGA ZA POLJOPRIVREDU, PRIJEVOZE I USLUGE AMBROZIJA, Zdenčec, OIB 04687458747</item>
      <item>PROIZVODNO USLUŽNA ZADRUGA ZA POLJOPRIVREDU, PRIJEVOZE I USLUGE AMBROZIJA Zdenčec, OIB 04687458747</item>
    </derivirana_varijabla>
  </DomainObject.Predmet.ProtuStrankaListFormatedOIB>
  <DomainObject.Predmet.ProtuStrankaListFormatedWithAdress>
    <izvorni_sadrzaj>
      <item>PROIZVODNO USLUŽNA ZADRUGA ZA POLJOPRIVREDU, PRIJEVOZE I USLUGE AMBROZIJA, Zdenčec, Zdenčec 46, 43240 Zdenčec</item>
      <item>PROIZVODNO USLUŽNA ZADRUGA ZA POLJOPRIVREDU, PRIJEVOZE I USLUGE AMBROZIJA Zdenčec, Zdenčec 46, 43240 Zdenčec</item>
    </izvorni_sadrzaj>
    <derivirana_varijabla naziv="DomainObject.Predmet.ProtuStrankaListFormatedWithAdress_1">
      <item>PROIZVODNO USLUŽNA ZADRUGA ZA POLJOPRIVREDU, PRIJEVOZE I USLUGE AMBROZIJA, Zdenčec, Zdenčec 46, 43240 Zdenčec</item>
      <item>PROIZVODNO USLUŽNA ZADRUGA ZA POLJOPRIVREDU, PRIJEVOZE I USLUGE AMBROZIJA Zdenčec, Zdenčec 46, 43240 Zdenčec</item>
    </derivirana_varijabla>
  </DomainObject.Predmet.ProtuStrankaListFormatedWithAdress>
  <DomainObject.Predmet.ProtuStrankaListFormatedWithAdressOIB>
    <izvorni_sadrzaj>
      <item>PROIZVODNO USLUŽNA ZADRUGA ZA POLJOPRIVREDU, PRIJEVOZE I USLUGE AMBROZIJA, Zdenčec, OIB 04687458747, Zdenčec 46, 43240 Zdenčec</item>
      <item>PROIZVODNO USLUŽNA ZADRUGA ZA POLJOPRIVREDU, PRIJEVOZE I USLUGE AMBROZIJA Zdenčec, OIB 04687458747, Zdenčec 46, 43240 Zdenčec</item>
    </izvorni_sadrzaj>
    <derivirana_varijabla naziv="DomainObject.Predmet.ProtuStrankaListFormatedWithAdressOIB_1">
      <item>PROIZVODNO USLUŽNA ZADRUGA ZA POLJOPRIVREDU, PRIJEVOZE I USLUGE AMBROZIJA, Zdenčec, OIB 04687458747, Zdenčec 46, 43240 Zdenčec</item>
      <item>PROIZVODNO USLUŽNA ZADRUGA ZA POLJOPRIVREDU, PRIJEVOZE I USLUGE AMBROZIJA Zdenčec, OIB 04687458747, Zdenčec 46, 43240 Zdenčec</item>
    </derivirana_varijabla>
  </DomainObject.Predmet.ProtuStrankaListFormatedWithAdressOIB>
  <DomainObject.Predmet.ProtuStrankaListNazivFormated>
    <izvorni_sadrzaj>
      <item>PROIZVODNO USLUŽNA ZADRUGA ZA POLJOPRIVREDU, PRIJEVOZE I USLUGE AMBROZIJA, Zdenčec</item>
      <item>PROIZVODNO USLUŽNA ZADRUGA ZA POLJOPRIVREDU, PRIJEVOZE I USLUGE AMBROZIJA Zdenčec</item>
    </izvorni_sadrzaj>
    <derivirana_varijabla naziv="DomainObject.Predmet.ProtuStrankaListNazivFormated_1">
      <item>PROIZVODNO USLUŽNA ZADRUGA ZA POLJOPRIVREDU, PRIJEVOZE I USLUGE AMBROZIJA, Zdenčec</item>
      <item>PROIZVODNO USLUŽNA ZADRUGA ZA POLJOPRIVREDU, PRIJEVOZE I USLUGE AMBROZIJA Zdenčec</item>
    </derivirana_varijabla>
  </DomainObject.Predmet.ProtuStrankaListNazivFormated>
  <DomainObject.Predmet.ProtuStrankaListNazivFormatedOIB>
    <izvorni_sadrzaj>
      <item>PROIZVODNO USLUŽNA ZADRUGA ZA POLJOPRIVREDU, PRIJEVOZE I USLUGE AMBROZIJA, Zdenčec, OIB 04687458747</item>
      <item>PROIZVODNO USLUŽNA ZADRUGA ZA POLJOPRIVREDU, PRIJEVOZE I USLUGE AMBROZIJA Zdenčec, OIB 04687458747</item>
    </izvorni_sadrzaj>
    <derivirana_varijabla naziv="DomainObject.Predmet.ProtuStrankaListNazivFormatedOIB_1">
      <item>PROIZVODNO USLUŽNA ZADRUGA ZA POLJOPRIVREDU, PRIJEVOZE I USLUGE AMBROZIJA, Zdenčec, OIB 04687458747</item>
      <item>PROIZVODNO USLUŽNA ZADRUGA ZA POLJOPRIVREDU, PRIJEVOZE I USLUGE AMBROZIJA Zdenčec, OIB 04687458747</item>
    </derivirana_varijabla>
  </DomainObject.Predmet.ProtuStrankaListNazivFormatedOIB>
  <DomainObject.Predmet.OstaliListFormated>
    <izvorni_sadrzaj>
      <item>Dražen Dončević</item>
    </izvorni_sadrzaj>
    <derivirana_varijabla naziv="DomainObject.Predmet.OstaliListFormated_1">
      <item>Dražen Dončević</item>
    </derivirana_varijabla>
  </DomainObject.Predmet.OstaliListFormated>
  <DomainObject.Predmet.OstaliListFormatedOIB>
    <izvorni_sadrzaj>
      <item>Dražen Dončević</item>
    </izvorni_sadrzaj>
    <derivirana_varijabla naziv="DomainObject.Predmet.OstaliListFormatedOIB_1">
      <item>Dražen Dončević</item>
    </derivirana_varijabla>
  </DomainObject.Predmet.OstaliListFormatedOIB>
  <DomainObject.Predmet.OstaliListFormatedWithAdress>
    <izvorni_sadrzaj>
      <item>Dražen Dončević, kbr. 46, 43240 Zdenčec</item>
    </izvorni_sadrzaj>
    <derivirana_varijabla naziv="DomainObject.Predmet.OstaliListFormatedWithAdress_1">
      <item>Dražen Dončević, kbr. 46, 43240 Zdenčec</item>
    </derivirana_varijabla>
  </DomainObject.Predmet.OstaliListFormatedWithAdress>
  <DomainObject.Predmet.OstaliListFormatedWithAdressOIB>
    <izvorni_sadrzaj>
      <item>Dražen Dončević, kbr. 46, 43240 Zdenčec</item>
    </izvorni_sadrzaj>
    <derivirana_varijabla naziv="DomainObject.Predmet.OstaliListFormatedWithAdressOIB_1">
      <item>Dražen Dončević, kbr. 46, 43240 Zdenčec</item>
    </derivirana_varijabla>
  </DomainObject.Predmet.OstaliListFormatedWithAdressOIB>
  <DomainObject.Predmet.OstaliListNazivFormated>
    <izvorni_sadrzaj>
      <item>Dražen Dončević</item>
    </izvorni_sadrzaj>
    <derivirana_varijabla naziv="DomainObject.Predmet.OstaliListNazivFormated_1">
      <item>Dražen Dončević</item>
    </derivirana_varijabla>
  </DomainObject.Predmet.OstaliListNazivFormated>
  <DomainObject.Predmet.OstaliListNazivFormatedOIB>
    <izvorni_sadrzaj>
      <item>Dražen Dončević</item>
    </izvorni_sadrzaj>
    <derivirana_varijabla naziv="DomainObject.Predmet.OstaliListNazivFormatedOIB_1">
      <item>Dražen Dončević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PROIZVODNO USLUŽNA ZADRUGA ZA POLJOPRIVREDU, PRIJEVOZE I USLUGE AMBROZIJA, Zdenčec i dr.</izvorni_sadrzaj>
    <derivirana_varijabla naziv="DomainObject.Predmet.ProtustrankaIDrugi_1">PROIZVODNO USLUŽNA ZADRUGA ZA POLJOPRIVREDU, PRIJEVOZE I USLUGE AMBROZIJA, Zdenčec i dr.</derivirana_varijabla>
  </DomainObject.Predmet.ProtustrankaIDrugi>
  <DomainObject.Predmet.StrankaIDrugiAdressOIB>
    <izvorni_sadrzaj>FINA, RC ZAGREB, Podružnica Bjelovar, F. Supila 4, 43000 Bjelovar i dr.</izvorni_sadrzaj>
    <derivirana_varijabla naziv="DomainObject.Predmet.StrankaIDrugiAdressOIB_1">FINA, RC ZAGREB, Podružnica Bjelovar, F. Supila 4, 43000 Bjelovar i dr.</derivirana_varijabla>
  </DomainObject.Predmet.StrankaIDrugiAdressOIB>
  <DomainObject.Predmet.ProtustrankaIDrugiAdressOIB>
    <izvorni_sadrzaj>PROIZVODNO USLUŽNA ZADRUGA ZA POLJOPRIVREDU, PRIJEVOZE I USLUGE AMBROZIJA, Zdenčec, OIB 04687458747, Zdenčec 46, 43240 Zdenčec i dr.</izvorni_sadrzaj>
    <derivirana_varijabla naziv="DomainObject.Predmet.ProtustrankaIDrugiAdressOIB_1">PROIZVODNO USLUŽNA ZADRUGA ZA POLJOPRIVREDU, PRIJEVOZE I USLUGE AMBROZIJA, Zdenčec, OIB 04687458747, Zdenčec 46, 43240 Zdenčec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ZA POLJOPRIVREDU, PRIJEVOZE I USLUGE AMBROZIJA, Zdenčec</item>
      <item>Dražen Dončević</item>
      <item>PROIZVODNO USLUŽNA ZADRUGA ZA POLJOPRIVREDU, PRIJEVOZE I USLUGE AMBROZIJA Zdenčec</item>
      <item>FINA, RC ZAGREB, Podružnica Bjelovar</item>
    </izvorni_sadrzaj>
    <derivirana_varijabla naziv="DomainObject.Predmet.SudioniciListNaziv_1">
      <item>FINA, RC ZAGREB, Podružnica Bjelovar</item>
      <item>PROIZVODNO USLUŽNA ZADRUGA ZA POLJOPRIVREDU, PRIJEVOZE I USLUGE AMBROZIJA, Zdenčec</item>
      <item>Dražen Dončević</item>
      <item>PROIZVODNO USLUŽNA ZADRUGA ZA POLJOPRIVREDU, PRIJEVOZE I USLUGE AMBROZIJA Zdenčec</item>
      <item>FINA, RC ZAGREB, Podružnica Bjelovar</item>
    </derivirana_varijabla>
  </DomainObject.Predmet.SudioniciListNaziv>
  <DomainObject.Predmet.SudioniciListAdressOIB>
    <izvorni_sadrzaj>
      <item>FINA, RC ZAGREB, Podružnica Bjelovar, F. Supila 4,43000 Bjelovar</item>
      <item>PROIZVODNO USLUŽNA ZADRUGA ZA POLJOPRIVREDU, PRIJEVOZE I USLUGE AMBROZIJA, Zdenčec, OIB 04687458747, Zdenčec 46,43240 Zdenčec</item>
      <item>Dražen Dončević, kbr. 46,43240 Zdenčec</item>
      <item>PROIZVODNO USLUŽNA ZADRUGA ZA POLJOPRIVREDU, PRIJEVOZE I USLUGE AMBROZIJA Zdenčec, OIB 04687458747, Zdenčec 46,43240 Zdenčec</item>
      <item>FINA, RC ZAGREB, Podružnica Bjelovar, OIB 85821130368, F. Supila 4,43000 Bjelovar</item>
    </izvorni_sadrzaj>
    <derivirana_varijabla naziv="DomainObject.Predmet.SudioniciListAdressOIB_1">
      <item>FINA, RC ZAGREB, Podružnica Bjelovar, F. Supila 4,43000 Bjelovar</item>
      <item>PROIZVODNO USLUŽNA ZADRUGA ZA POLJOPRIVREDU, PRIJEVOZE I USLUGE AMBROZIJA, Zdenčec, OIB 04687458747, Zdenčec 46,43240 Zdenčec</item>
      <item>Dražen Dončević, kbr. 46,43240 Zdenčec</item>
      <item>PROIZVODNO USLUŽNA ZADRUGA ZA POLJOPRIVREDU, PRIJEVOZE I USLUGE AMBROZIJA Zdenčec, OIB 04687458747, Zdenčec 46,43240 Zdenčec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04687458747</item>
      <item>, OIB null</item>
      <item>, OIB 04687458747</item>
      <item>, OIB 85821130368</item>
    </izvorni_sadrzaj>
    <derivirana_varijabla naziv="DomainObject.Predmet.SudioniciListNazivOIB_1">
      <item>, OIB null</item>
      <item>, OIB 04687458747</item>
      <item>, OIB null</item>
      <item>, OIB 04687458747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3295</properties:Characters>
  <properties:Lines>98</properties:Lines>
  <properties:Paragraphs>35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2015-12-14T08:14:00Z</cp:lastPrinted>
  <dcterms:modified xmlns:xsi="http://www.w3.org/2001/XMLSchema-instance" xsi:type="dcterms:W3CDTF">2015-12-14T08:19:00Z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