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4211" w14:paraId="4e94211" w:rsidRDefault="00693B67" w:rsidP="00693B67" w:rsidR="00693B67">
      <w:pPr>
        <w:jc w:val="right"/>
        <w15:collapsed w:val="false"/>
      </w:pPr>
      <w:bookmarkStart w:name="_GoBack" w:id="0"/>
      <w:bookmarkEnd w:id="0"/>
      <w:r>
        <w:t>OBRAZAC  20.</w:t>
      </w:r>
    </w:p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>
      <w:pPr>
        <w:jc w:val="center"/>
      </w:pPr>
      <w:r>
        <w:t>IZVJEŠĆE  STEČAJNOG  UPRAVITELJA</w:t>
      </w:r>
    </w:p>
    <w:p w:rsidRDefault="00693B67" w:rsidP="00693B67" w:rsidR="00693B67">
      <w:pPr>
        <w:jc w:val="center"/>
      </w:pPr>
      <w:r>
        <w:t>O  TIJEKU  STEČAJNOG  POSTUPKA  I  O  STANJU  STEČAJNE  MASE</w:t>
      </w:r>
    </w:p>
    <w:p w:rsidRDefault="00693B67" w:rsidP="00693B67" w:rsidR="00693B67">
      <w:pPr>
        <w:jc w:val="center"/>
      </w:pPr>
      <w:r>
        <w:t>(čl. 89. st. 2. Stečajnog zakona)</w:t>
      </w:r>
    </w:p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>
      <w:r>
        <w:t xml:space="preserve">NADLEŽNI  TRGOVAČKI  SUD:  Trgovački sud u Zagrebu, </w:t>
      </w:r>
      <w:proofErr w:type="spellStart"/>
      <w:r>
        <w:t>Amruševa</w:t>
      </w:r>
      <w:proofErr w:type="spellEnd"/>
      <w:r>
        <w:t xml:space="preserve"> 2/II, Zagreb </w:t>
      </w:r>
    </w:p>
    <w:p w:rsidRDefault="00693B67" w:rsidP="00693B67" w:rsidR="00693B67">
      <w:r>
        <w:t>POSLOVNI  BROJ:  3. St-177/2017</w:t>
      </w:r>
    </w:p>
    <w:p w:rsidRDefault="00693B67" w:rsidP="00693B67" w:rsidR="00693B67">
      <w:r>
        <w:t xml:space="preserve">STEČAJNI  DUŽNIK: PROJEKT  A.A.  d.o.o. u stečaju, Zagreb, Jadranska avenija </w:t>
      </w:r>
      <w:proofErr w:type="spellStart"/>
      <w:r>
        <w:t>bb</w:t>
      </w:r>
      <w:proofErr w:type="spellEnd"/>
      <w:r>
        <w:t>, OIB:92256331760</w:t>
      </w:r>
    </w:p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>
      <w:r>
        <w:t xml:space="preserve">      </w:t>
      </w:r>
    </w:p>
    <w:p w:rsidRDefault="00693B67" w:rsidP="00693B67" w:rsidR="00693B67">
      <w:r>
        <w:t xml:space="preserve">U Ivancu,  09.06.2018. godine.     </w:t>
      </w:r>
    </w:p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/>
    <w:p w:rsidRDefault="00693B67" w:rsidP="00693B67" w:rsidR="00693B67">
      <w:r>
        <w:lastRenderedPageBreak/>
        <w:t>I)</w:t>
      </w:r>
    </w:p>
    <w:p w:rsidRDefault="00693B67" w:rsidP="00693B67" w:rsidR="00693B67">
      <w:r>
        <w:t xml:space="preserve">Dana 14.09.2017.g. održano je ispitno i izvještajno ročište u stečajnom postupku nad navedenim stečajnim dužnikom.  </w:t>
      </w:r>
    </w:p>
    <w:p w:rsidRDefault="00693B67" w:rsidP="00693B67" w:rsidR="00693B67">
      <w:r>
        <w:t>Na izvještajnom ročištu sam obavijestio vjerovnike o tome da nisam pronašao nikakvu imovinu koja bi mogla poslužiti namirenju troškova stečajnog postupka i tražbina vjerovnika.</w:t>
      </w:r>
    </w:p>
    <w:p w:rsidRDefault="00693B67" w:rsidP="00693B67" w:rsidR="00693B67">
      <w:r>
        <w:t>Isto tako, kako sam naveo i u dosadašnjim izvješćima, i dalje, sve do danas, nisam pronašao nikakvu imovinu stečajnog dužnika koja bi se mogla unovčiti i namiriti stečajni vjerovnici.</w:t>
      </w:r>
    </w:p>
    <w:p w:rsidRDefault="00693B67" w:rsidP="00693B67" w:rsidR="00693B67">
      <w:r>
        <w:t xml:space="preserve">Zbog toga sam predložio stečajnom sucu </w:t>
      </w:r>
      <w:r w:rsidRPr="00693B67">
        <w:t xml:space="preserve">da pokrene postupak iz članka 293. Stečajnog zakona, sa radnjama navedenim u stavku 2. i 3.   </w:t>
      </w:r>
    </w:p>
    <w:p w:rsidRDefault="00693B67" w:rsidP="00693B67" w:rsidR="00693B67"/>
    <w:p w:rsidRDefault="00693B67" w:rsidP="00693B67" w:rsidR="00693B67">
      <w:r>
        <w:t>II)</w:t>
      </w:r>
    </w:p>
    <w:p w:rsidRDefault="00693B67" w:rsidP="00693B67" w:rsidR="00693B67">
      <w:r>
        <w:t>Dana 04.05.2018.g. stečajni suda je svojim rješenjem pozvao sve zainteresirane da se očituju o namjeravanom zaključenju i obustavi ovog stečajnog postupka zbog nedostatnosti stečajne mase.</w:t>
      </w:r>
    </w:p>
    <w:p w:rsidRDefault="00693B67" w:rsidP="00693B67" w:rsidR="00693B67">
      <w:pPr>
        <w:rPr>
          <w:b/>
        </w:rPr>
      </w:pPr>
      <w:r>
        <w:t xml:space="preserve">Kao što sam već naveo i predložio u svojim izvješćima, ja, kao stečajni upravitelj u ovom stečajnom postupku utvrdio sam da ne postoji nikakva imovina, podobna za unovčenje i namirenje stečajnih vjerovnika, </w:t>
      </w:r>
      <w:r w:rsidRPr="00693B67">
        <w:rPr>
          <w:b/>
        </w:rPr>
        <w:t>te sam u cijelosti suglasan da se ovaj stečajni postupak obustavi zbog nedostatnosti stečajne mase.</w:t>
      </w:r>
    </w:p>
    <w:p w:rsidRDefault="00693B67" w:rsidP="00693B67" w:rsidR="00693B67" w:rsidRPr="00693B67">
      <w:pPr>
        <w:rPr>
          <w:b/>
        </w:rPr>
      </w:pPr>
    </w:p>
    <w:p w:rsidRDefault="00693B67" w:rsidP="00693B67" w:rsidR="00693B67">
      <w:r>
        <w:t xml:space="preserve"> III)</w:t>
      </w:r>
    </w:p>
    <w:p w:rsidRDefault="00693B67" w:rsidP="00693B67" w:rsidR="00693B67">
      <w:r>
        <w:t xml:space="preserve"> U daljnjem tijeku ovog stečajnog postupka čekat ću odluku suda o obustavi te nakon toga poduzeti sve potrebne radnje, u skladu sa Zakonom.</w:t>
      </w:r>
    </w:p>
    <w:p w:rsidRDefault="00693B67" w:rsidP="00693B67" w:rsidR="00693B67"/>
    <w:p w:rsidRDefault="00693B67" w:rsidP="00693B67" w:rsidR="00693B67">
      <w:r>
        <w:t xml:space="preserve">                                                                                                       </w:t>
      </w:r>
    </w:p>
    <w:p w:rsidRDefault="00693B67" w:rsidP="00693B67" w:rsidR="00693B67"/>
    <w:p w:rsidRDefault="00693B67" w:rsidP="00693B67" w:rsidR="00693B67">
      <w:r>
        <w:t xml:space="preserve">                                                                                              STEČAJNI  UPRAVITELJ:</w:t>
      </w:r>
    </w:p>
    <w:p w:rsidRDefault="00693B67" w:rsidP="00693B67" w:rsidR="00693B67">
      <w:r>
        <w:t xml:space="preserve">                                                                                                IVAN  HUDOLETNJAK</w:t>
      </w:r>
    </w:p>
    <w:p w:rsidRDefault="00693B67" w:rsidP="00693B67" w:rsidR="00693B67"/>
    <w:p w:rsidRDefault="00421681" w:rsidR="00421681"/>
    <w:sectPr w:rsidR="004216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B67"/>
    <w:rsid w:val="00421681"/>
    <w:rsid w:val="00693B67"/>
    <w:rsid w:val="009D5FE5"/>
    <w:rsid w:val="00AB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0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0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9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1405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2018-06-12T05:34:00Z</dcterms:created>
  <dc:creator>Ivan</dc:creator>
  <cp:lastModifiedBy>Sonja Pilić</cp:lastModifiedBy>
  <dcterms:modified xmlns:xsi="http://www.w3.org/2001/XMLSchema-instance" xsi:type="dcterms:W3CDTF">2018-06-12T05:37:00Z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St-177/2017-37 / Podnesak - Izvješće stečajnog upravitelja (Stečaj   PROJEKT  A.A. izvješće od 09.06.2018.g_.docx)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