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e6a9" w14:paraId="a43e6a9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277477">
        <w:t>1814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277477">
        <w:t>PROJEKT 3D METAL d.o.o. Zagreb, Ulica grada Vukovara 269/D, OIB 75904208394</w:t>
      </w:r>
      <w:r>
        <w:t xml:space="preserve">, dana </w:t>
      </w:r>
      <w:r w:rsidR="00841D1C">
        <w:t>1</w:t>
      </w:r>
      <w:r w:rsidR="0014347D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277477">
        <w:t>PROJEKT 3D METAL d.o.o. Zagreb, Ulica grada Vukovara 269/D, OIB 75904208394</w:t>
      </w:r>
      <w:r>
        <w:t xml:space="preserve">. Stečajni postupak je otvoren dana </w:t>
      </w:r>
      <w:r w:rsidR="0045631B">
        <w:t>1</w:t>
      </w:r>
      <w:r w:rsidR="0014347D">
        <w:t>7</w:t>
      </w:r>
      <w:r w:rsidR="0045631B">
        <w:t>. veljače</w:t>
      </w:r>
      <w:r>
        <w:t xml:space="preserve"> 2016. godine u </w:t>
      </w:r>
      <w:r w:rsidR="0014347D">
        <w:t>10,</w:t>
      </w:r>
      <w:r w:rsidR="00277477">
        <w:t>43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277477">
        <w:t>Milan Bariša Obradović, Sveta Nedelja, Srebrnjak 20 B, OIB 45619494339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277477">
        <w:t>PROJEKT 3D METAL d.o.o. Zagreb, Ulica grada Vukovara 269/D, OIB 75904208394</w:t>
      </w:r>
      <w:r w:rsidR="0014347D">
        <w:t>,</w:t>
      </w:r>
      <w:r w:rsidR="00ED1BC8">
        <w:t xml:space="preserve"> </w:t>
      </w:r>
      <w:r>
        <w:t xml:space="preserve">s danom </w:t>
      </w:r>
      <w:r w:rsidR="0045631B">
        <w:t>1</w:t>
      </w:r>
      <w:r w:rsidR="0014347D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277477">
        <w:t>PROJEKT 3D METAL d.o.o. Zagreb, Ulica grada Vukovara 269/D, OIB 75904208394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E7CAF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277477">
        <w:t>PROJEKT 3D METAL d.o.o. Zagreb, Ulica grada Vukovara 269/D, OIB 75904208394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277477">
        <w:t>7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277477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277477">
        <w:t>7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14347D">
        <w:t>7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7705AC" w:rsidR="0057485D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7705AC" w:rsidP="007705AC" w:rsidR="007705AC">
      <w:pPr>
        <w:jc w:val="right"/>
      </w:pPr>
    </w:p>
    <w:p w:rsidRDefault="007705AC" w:rsidP="007705AC" w:rsidR="007705AC">
      <w:pPr>
        <w:jc w:val="right"/>
      </w:pPr>
    </w:p>
    <w:p w:rsidRDefault="003341E5" w:rsidP="0097396D" w:rsidR="003341E5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277477">
        <w:t>Milan Bariša Obradović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04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77477">
      <w:t>1814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91059"/>
    <w:rsid w:val="00217CDB"/>
    <w:rsid w:val="00256567"/>
    <w:rsid w:val="00263B62"/>
    <w:rsid w:val="0027227B"/>
    <w:rsid w:val="0027745F"/>
    <w:rsid w:val="00277477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05AC"/>
    <w:rsid w:val="007A2F2C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A26EB7"/>
    <w:rsid w:val="00A34282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82C2F"/>
    <w:rsid w:val="00CB6C29"/>
    <w:rsid w:val="00CE7CAF"/>
    <w:rsid w:val="00D910B0"/>
    <w:rsid w:val="00DD04F9"/>
    <w:rsid w:val="00DE7512"/>
    <w:rsid w:val="00DF1B94"/>
    <w:rsid w:val="00E46036"/>
    <w:rsid w:val="00E57BA5"/>
    <w:rsid w:val="00EA5851"/>
    <w:rsid w:val="00EB6168"/>
    <w:rsid w:val="00EC5F57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1814</izvorni_sadrzaj>
    <derivirana_varijabla naziv="DomainObject.Predmet.Broj_1">1814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St-1814/2015</izvorni_sadrzaj>
    <derivirana_varijabla naziv="DomainObject.Predmet.OznakaBroj_1">St-1814/2015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3D METAL d.o.o.</izvorni_sadrzaj>
    <derivirana_varijabla naziv="DomainObject.Predmet.ProtustrankaFormated_1">  PROJEKT 3D METAL d.o.o.</derivirana_varijabla>
  </DomainObject.Predmet.ProtustrankaFormated>
  <DomainObject.Predmet.ProtustrankaFormatedOIB>
    <izvorni_sadrzaj>  PROJEKT 3D METAL d.o.o., OIB 75904208394</izvorni_sadrzaj>
    <derivirana_varijabla naziv="DomainObject.Predmet.ProtustrankaFormatedOIB_1">  PROJEKT 3D METAL d.o.o., OIB 75904208394</derivirana_varijabla>
  </DomainObject.Predmet.ProtustrankaFormatedOIB>
  <DomainObject.Predmet.ProtustrankaFormatedWithAdress>
    <izvorni_sadrzaj> PROJEKT 3D METAL d.o.o., Ulica grada Vukovara 269/D, 10000 Zagreb</izvorni_sadrzaj>
    <derivirana_varijabla naziv="DomainObject.Predmet.ProtustrankaFormatedWithAdress_1"> PROJEKT 3D METAL d.o.o., Ulica grada Vukovara 269/D, 10000 Zagreb</derivirana_varijabla>
  </DomainObject.Predmet.ProtustrankaFormatedWithAdress>
  <DomainObject.Predmet.ProtustrankaFormatedWithAdressOIB>
    <izvorni_sadrzaj> PROJEKT 3D METAL d.o.o., OIB 75904208394, Ulica grada Vukovara 269/D, 10000 Zagreb</izvorni_sadrzaj>
    <derivirana_varijabla naziv="DomainObject.Predmet.ProtustrankaFormatedWithAdressOIB_1"> PROJEKT 3D METAL d.o.o., OIB 75904208394, Ulica grada Vukovara 269/D, 10000 Zagreb</derivirana_varijabla>
  </DomainObject.Predmet.ProtustrankaFormatedWithAdressOIB>
  <DomainObject.Predmet.ProtustrankaWithAdress>
    <izvorni_sadrzaj>PROJEKT 3D METAL d.o.o. Ulica grada Vukovara 269/D, 10000 Zagreb</izvorni_sadrzaj>
    <derivirana_varijabla naziv="DomainObject.Predmet.ProtustrankaWithAdress_1">PROJEKT 3D METAL d.o.o. Ulica grada Vukovara 269/D, 10000 Zagreb</derivirana_varijabla>
  </DomainObject.Predmet.ProtustrankaWithAdress>
  <DomainObject.Predmet.ProtustrankaWithAdressOIB>
    <izvorni_sadrzaj>PROJEKT 3D METAL d.o.o., OIB 75904208394, Ulica grada Vukovara 269/D, 10000 Zagreb</izvorni_sadrzaj>
    <derivirana_varijabla naziv="DomainObject.Predmet.ProtustrankaWithAdressOIB_1">PROJEKT 3D METAL d.o.o., OIB 75904208394, Ulica grada Vukovara 269/D, 10000 Zagreb</derivirana_varijabla>
  </DomainObject.Predmet.ProtustrankaWithAdressOIB>
  <DomainObject.Predmet.ProtustrankaNazivFormated>
    <izvorni_sadrzaj>PROJEKT 3D METAL d.o.o.</izvorni_sadrzaj>
    <derivirana_varijabla naziv="DomainObject.Predmet.ProtustrankaNazivFormated_1">PROJEKT 3D METAL d.o.o.</derivirana_varijabla>
  </DomainObject.Predmet.ProtustrankaNazivFormated>
  <DomainObject.Predmet.ProtustrankaNazivFormatedOIB>
    <izvorni_sadrzaj>PROJEKT 3D METAL d.o.o., OIB 75904208394</izvorni_sadrzaj>
    <derivirana_varijabla naziv="DomainObject.Predmet.ProtustrankaNazivFormatedOIB_1">PROJEKT 3D METAL d.o.o., OIB 75904208394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3D METAL d.o.o.</item>
    </izvorni_sadrzaj>
    <derivirana_varijabla naziv="DomainObject.Predmet.ProtuStrankaListFormated_1">
      <item>PROJEKT 3D METAL d.o.o.</item>
    </derivirana_varijabla>
  </DomainObject.Predmet.ProtuStrankaListFormated>
  <DomainObject.Predmet.ProtuStrankaListFormatedOIB>
    <izvorni_sadrzaj>
      <item>PROJEKT 3D METAL d.o.o., OIB 75904208394</item>
    </izvorni_sadrzaj>
    <derivirana_varijabla naziv="DomainObject.Predmet.ProtuStrankaListFormatedOIB_1">
      <item>PROJEKT 3D METAL d.o.o., OIB 75904208394</item>
    </derivirana_varijabla>
  </DomainObject.Predmet.ProtuStrankaListFormatedOIB>
  <DomainObject.Predmet.ProtuStrankaListFormatedWithAdress>
    <izvorni_sadrzaj>
      <item>PROJEKT 3D METAL d.o.o., Ulica grada Vukovara 269/D, 10000 Zagreb</item>
    </izvorni_sadrzaj>
    <derivirana_varijabla naziv="DomainObject.Predmet.ProtuStrankaListFormatedWithAdress_1">
      <item>PROJEKT 3D METAL d.o.o., Ulica grada Vukovara 269/D, 10000 Zagreb</item>
    </derivirana_varijabla>
  </DomainObject.Predmet.ProtuStrankaListFormatedWithAdress>
  <DomainObject.Predmet.ProtuStrankaListFormatedWithAdressOIB>
    <izvorni_sadrzaj>
      <item>PROJEKT 3D METAL d.o.o., OIB 75904208394, Ulica grada Vukovara 269/D, 10000 Zagreb</item>
    </izvorni_sadrzaj>
    <derivirana_varijabla naziv="DomainObject.Predmet.ProtuStrankaListFormatedWithAdressOIB_1">
      <item>PROJEKT 3D METAL d.o.o., OIB 75904208394, Ulica grada Vukovara 269/D, 10000 Zagreb</item>
    </derivirana_varijabla>
  </DomainObject.Predmet.ProtuStrankaListFormatedWithAdressOIB>
  <DomainObject.Predmet.ProtuStrankaListNazivFormated>
    <izvorni_sadrzaj>
      <item>PROJEKT 3D METAL d.o.o.</item>
    </izvorni_sadrzaj>
    <derivirana_varijabla naziv="DomainObject.Predmet.ProtuStrankaListNazivFormated_1">
      <item>PROJEKT 3D METAL d.o.o.</item>
    </derivirana_varijabla>
  </DomainObject.Predmet.ProtuStrankaListNazivFormated>
  <DomainObject.Predmet.ProtuStrankaListNazivFormatedOIB>
    <izvorni_sadrzaj>
      <item>PROJEKT 3D METAL d.o.o., OIB 75904208394</item>
    </izvorni_sadrzaj>
    <derivirana_varijabla naziv="DomainObject.Predmet.ProtuStrankaListNazivFormatedOIB_1">
      <item>PROJEKT 3D METAL d.o.o., OIB 75904208394</item>
    </derivirana_varijabla>
  </DomainObject.Predmet.ProtuStrankaListNazivFormatedOIB>
  <DomainObject.Predmet.OstaliListFormated>
    <izvorni_sadrzaj>
      <item>Jasenka Rabuzin-Košćak</item>
      <item>Mario Košćak</item>
    </izvorni_sadrzaj>
    <derivirana_varijabla naziv="DomainObject.Predmet.OstaliListFormated_1">
      <item>Jasenka Rabuzin-Košćak</item>
      <item>Mario Košćak</item>
    </derivirana_varijabla>
  </DomainObject.Predmet.OstaliListFormated>
  <DomainObject.Predmet.OstaliListFormatedOIB>
    <izvorni_sadrzaj>
      <item>Jasenka Rabuzin-Košćak, OIB 81624568715</item>
      <item>Mario Košćak, OIB 23121022304</item>
    </izvorni_sadrzaj>
    <derivirana_varijabla naziv="DomainObject.Predmet.OstaliListFormatedOIB_1">
      <item>Jasenka Rabuzin-Košćak, OIB 81624568715</item>
      <item>Mario Košćak, OIB 23121022304</item>
    </derivirana_varijabla>
  </DomainObject.Predmet.OstaliListFormatedOIB>
  <DomainObject.Predmet.OstaliListFormatedWithAdress>
    <izvorni_sadrzaj>
      <item>Jasenka Rabuzin-Košćak, Anina Ulica 10, 42000 Varaždin</item>
      <item>Mario Košćak, Anina Ulica 10, 42000 Varaždin</item>
    </izvorni_sadrzaj>
    <derivirana_varijabla naziv="DomainObject.Predmet.OstaliListFormatedWithAdress_1">
      <item>Jasenka Rabuzin-Košćak, Anina Ulica 10, 42000 Varaždin</item>
      <item>Mario Košćak, Anina Ulica 10, 42000 Varaždin</item>
    </derivirana_varijabla>
  </DomainObject.Predmet.OstaliListFormatedWithAdress>
  <DomainObject.Predmet.OstaliListFormatedWithAdressOIB>
    <izvorni_sadrzaj>
      <item>Jasenka Rabuzin-Košćak, OIB 81624568715, Anina Ulica 10, 42000 Varaždin</item>
      <item>Mario Košćak, OIB 23121022304, Anina Ulica 10, 42000 Varaždin</item>
    </izvorni_sadrzaj>
    <derivirana_varijabla naziv="DomainObject.Predmet.OstaliListFormatedWithAdressOIB_1">
      <item>Jasenka Rabuzin-Košćak, OIB 81624568715, Anina Ulica 10, 42000 Varaždin</item>
      <item>Mario Košćak, OIB 23121022304, Anina Ulica 10, 42000 Varaždin</item>
    </derivirana_varijabla>
  </DomainObject.Predmet.OstaliListFormatedWithAdressOIB>
  <DomainObject.Predmet.OstaliListNazivFormated>
    <izvorni_sadrzaj>
      <item>Jasenka Rabuzin-Košćak</item>
      <item>Mario Košćak</item>
    </izvorni_sadrzaj>
    <derivirana_varijabla naziv="DomainObject.Predmet.OstaliListNazivFormated_1">
      <item>Jasenka Rabuzin-Košćak</item>
      <item>Mario Košćak</item>
    </derivirana_varijabla>
  </DomainObject.Predmet.OstaliListNazivFormated>
  <DomainObject.Predmet.OstaliListNazivFormatedOIB>
    <izvorni_sadrzaj>
      <item>Jasenka Rabuzin-Košćak, OIB 81624568715</item>
      <item>Mario Košćak, OIB 23121022304</item>
    </izvorni_sadrzaj>
    <derivirana_varijabla naziv="DomainObject.Predmet.OstaliListNazivFormatedOIB_1">
      <item>Jasenka Rabuzin-Košćak, OIB 81624568715</item>
      <item>Mario Košćak, OIB 23121022304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3D METAL d.o.o.</izvorni_sadrzaj>
    <derivirana_varijabla naziv="DomainObject.Predmet.ProtustrankaIDrugi_1">PROJEKT 3D 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 3D METAL d.o.o., OIB 75904208394, Ulica grada Vukovara 269/D, 10000 Zagreb</izvorni_sadrzaj>
    <derivirana_varijabla naziv="DomainObject.Predmet.ProtustrankaIDrugiAdressOIB_1">PROJEKT 3D METAL d.o.o., OIB 75904208394,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3D METAL d.o.o.</item>
      <item>Jasenka Rabuzin-Košćak</item>
      <item>Mario Košćak</item>
    </izvorni_sadrzaj>
    <derivirana_varijabla naziv="DomainObject.Predmet.SudioniciListNaziv_1">
      <item>FINA Regionalni Centar Zagreb</item>
      <item>PROJEKT 3D METAL d.o.o.</item>
      <item>Jasenka Rabuzin-Košćak</item>
      <item>Mario Košćak</item>
    </derivirana_varijabla>
  </DomainObject.Predmet.SudioniciListNaziv>
  <DomainObject.Predmet.SudioniciListAdressOIB>
    <izvorni_sadrzaj>
      <item>FINA Regionalni Centar Zagreb, OIB 85821130368, Trg svibanjskih žrtava 1995. 1,10000 Zagreb</item>
      <item>PROJEKT 3D METAL d.o.o., OIB 75904208394, Ulica grada Vukovara 269/D,10000 Zagreb</item>
      <item>Jasenka Rabuzin-Košćak, OIB 81624568715, Anina Ulica 10,42000 Varaždin</item>
      <item>Mario Košćak, OIB 23121022304, Anina Ulica 10,42000 Varaždin</item>
    </izvorni_sadrzaj>
    <derivirana_varijabla naziv="DomainObject.Predmet.SudioniciListAdressOIB_1">
      <item>FINA Regionalni Centar Zagreb, OIB 85821130368, Trg svibanjskih žrtava 1995. 1,10000 Zagreb</item>
      <item>PROJEKT 3D METAL d.o.o., OIB 75904208394, Ulica grada Vukovara 269/D,10000 Zagreb</item>
      <item>Jasenka Rabuzin-Košćak, OIB 81624568715, Anina Ulica 10,42000 Varaždin</item>
      <item>Mario Košćak, OIB 23121022304, Anina Ulica 10,42000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75904208394</item>
      <item>, OIB 81624568715</item>
      <item>, OIB 23121022304</item>
    </izvorni_sadrzaj>
    <derivirana_varijabla naziv="DomainObject.Predmet.SudioniciListNazivOIB_1">
      <item>, OIB 85821130368</item>
      <item>, OIB 75904208394</item>
      <item>, OIB 81624568715</item>
      <item>, OIB 23121022304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3239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2016-02-17T09:42:00Z</dcterms:created>
  <dc:creator>gboljkovac</dc:creator>
  <cp:lastModifiedBy>Goranka Boljkovac</cp:lastModifiedBy>
  <cp:lastPrinted>2016-02-17T09:42:00Z</cp:lastPrinted>
  <dcterms:modified xmlns:xsi="http://www.w3.org/2001/XMLSchema-instance" xsi:type="dcterms:W3CDTF">2016-02-17T09:42:00Z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