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eaa5" w14:paraId="e7feaa5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61311F">
        <w:t>8</w:t>
      </w:r>
      <w:r w:rsidR="00727E9C">
        <w:t>3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727E9C">
        <w:t>2</w:t>
      </w:r>
      <w:r w:rsidR="00814557" w:rsidRPr="006F1FF1">
        <w:t xml:space="preserve">. </w:t>
      </w:r>
      <w:r w:rsidR="00727E9C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7618CB">
        <w:t>161</w:t>
      </w:r>
      <w:r w:rsidR="002C5E3E">
        <w:t xml:space="preserve">, </w:t>
      </w:r>
      <w:r w:rsidR="00103A86" w:rsidRPr="00103A86">
        <w:t>PARKIRNO MJESTO</w:t>
      </w:r>
      <w:r w:rsidR="002F38C0">
        <w:t xml:space="preserve"> - P 5</w:t>
      </w:r>
      <w:r w:rsidR="007618CB">
        <w:t>4</w:t>
      </w:r>
      <w:r w:rsidR="00103A86" w:rsidRPr="00103A86">
        <w:t xml:space="preserve"> u </w:t>
      </w:r>
      <w:r w:rsidR="00727E9C">
        <w:t>podrumu</w:t>
      </w:r>
      <w:r w:rsidR="00103A86" w:rsidRPr="00103A86">
        <w:t xml:space="preserve"> koji se sastoji od parkirnog mjesta </w:t>
      </w:r>
      <w:r w:rsidR="00727E9C">
        <w:t>u garaži</w:t>
      </w:r>
      <w:r w:rsidR="00103A86" w:rsidRPr="00103A86">
        <w:t>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727E9C">
        <w:t>2</w:t>
      </w:r>
      <w:r w:rsidR="00814557" w:rsidRPr="006F1FF1">
        <w:t xml:space="preserve">. </w:t>
      </w:r>
      <w:r w:rsidR="00727E9C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A5357F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A5357F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A5357F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F1421A">
      <w:t>8</w:t>
    </w:r>
    <w:r w:rsidR="00727E9C">
      <w:t>3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22C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2F38C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348EC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1E9F"/>
    <w:rsid w:val="005172AF"/>
    <w:rsid w:val="0053339F"/>
    <w:rsid w:val="00547980"/>
    <w:rsid w:val="005638FD"/>
    <w:rsid w:val="00565F06"/>
    <w:rsid w:val="00575E91"/>
    <w:rsid w:val="0061311F"/>
    <w:rsid w:val="006212E6"/>
    <w:rsid w:val="0062393D"/>
    <w:rsid w:val="00623D4B"/>
    <w:rsid w:val="00646F4A"/>
    <w:rsid w:val="00653BD7"/>
    <w:rsid w:val="0066028B"/>
    <w:rsid w:val="00666D9F"/>
    <w:rsid w:val="006B63D6"/>
    <w:rsid w:val="006C2B24"/>
    <w:rsid w:val="006D6651"/>
    <w:rsid w:val="006F1FF1"/>
    <w:rsid w:val="00701301"/>
    <w:rsid w:val="007072A4"/>
    <w:rsid w:val="007106C3"/>
    <w:rsid w:val="00710980"/>
    <w:rsid w:val="00721E83"/>
    <w:rsid w:val="00722625"/>
    <w:rsid w:val="00727E9C"/>
    <w:rsid w:val="007400BC"/>
    <w:rsid w:val="00743AF8"/>
    <w:rsid w:val="00745607"/>
    <w:rsid w:val="007502CE"/>
    <w:rsid w:val="0075254F"/>
    <w:rsid w:val="007618CB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5357F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1421A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3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5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5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5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5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3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5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5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5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5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St-5/2018-82</izvorni_sadrzaj>
    <derivirana_varijabla naziv="DomainObject.PredzadnjaOdlukaIzPredmeta.Oznaka_1">St-5/2018-82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B7722-B628-4F73-BA47-1DCD62997E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2442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2018-10-26T12:36:00Z</dcterms:created>
  <dc:creator>Srđan Gavranić</dc:creator>
  <cp:lastModifiedBy>Ante Rubelj</cp:lastModifiedBy>
  <cp:lastPrinted>2018-11-06T12:18:00Z</cp:lastPrinted>
  <dcterms:modified xmlns:xsi="http://www.w3.org/2001/XMLSchema-instance" xsi:type="dcterms:W3CDTF">2018-11-06T12:18:00Z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E-161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