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b3e2" w14:paraId="7f6b3e2" w:rsidRDefault="008D38B1" w:rsidP="008D38B1" w:rsidR="008D38B1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1062428" cx="800100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62428" cx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D38B1" w:rsidP="008D38B1" w:rsidR="008D38B1">
      <w:r>
        <w:t xml:space="preserve">    Republika Hrvatska</w:t>
      </w:r>
    </w:p>
    <w:p w:rsidRDefault="008D38B1" w:rsidP="008D38B1" w:rsidR="008D38B1">
      <w:r>
        <w:t>Trgovački sud u Zagrebu</w:t>
      </w:r>
    </w:p>
    <w:p w:rsidRDefault="008D38B1" w:rsidP="008D38B1" w:rsidR="008D38B1">
      <w:pPr>
        <w:tabs>
          <w:tab w:pos="2340" w:val="center"/>
          <w:tab w:pos="6480" w:val="left"/>
        </w:tabs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</w:p>
    <w:p w:rsidRDefault="008D38B1" w:rsidP="008D38B1" w:rsidR="008D38B1"/>
    <w:p w:rsidRDefault="008D38B1" w:rsidP="008D38B1" w:rsidR="008D38B1"/>
    <w:p w:rsidRDefault="008D38B1" w:rsidP="008D38B1" w:rsidR="008D38B1">
      <w:pPr>
        <w:jc w:val="both"/>
      </w:pPr>
      <w:r>
        <w:t xml:space="preserve"> </w:t>
      </w:r>
      <w:r>
        <w:tab/>
        <w:t>TRG</w:t>
      </w:r>
      <w:r w:rsidR="00655BB6">
        <w:t>OVAČKI SUD U ZAGREBU, po sudskoj savjetnici</w:t>
      </w:r>
      <w:r>
        <w:t xml:space="preserve"> toga suda </w:t>
      </w:r>
      <w:r w:rsidR="00655BB6">
        <w:t>Tihani Božičević</w:t>
      </w:r>
      <w:r>
        <w:t xml:space="preserve"> u skraćenom stečajnom postupku pod poslovnim brojem St-</w:t>
      </w:r>
      <w:r w:rsidR="004E01BE">
        <w:t>7520</w:t>
      </w:r>
      <w:r>
        <w:t>/201</w:t>
      </w:r>
      <w:r w:rsidR="004E01BE">
        <w:t>6</w:t>
      </w:r>
      <w:r>
        <w:t xml:space="preserve">, na temelju odredbe članka 430. Stečajnog zakona ("Narodne novine" br. 71/15), dana </w:t>
      </w:r>
      <w:r w:rsidR="004E01BE">
        <w:t>8</w:t>
      </w:r>
      <w:r w:rsidR="002D0BE8">
        <w:t xml:space="preserve">. </w:t>
      </w:r>
      <w:r w:rsidR="004E01BE">
        <w:t>svib</w:t>
      </w:r>
      <w:r w:rsidR="002D0BE8">
        <w:t>nj</w:t>
      </w:r>
      <w:r>
        <w:t>a 201</w:t>
      </w:r>
      <w:r w:rsidR="00655BB6">
        <w:t>7</w:t>
      </w:r>
      <w:r>
        <w:t>., objavljuje:</w:t>
      </w:r>
    </w:p>
    <w:p w:rsidRDefault="008D38B1" w:rsidP="008D38B1" w:rsidR="008D38B1">
      <w:pPr>
        <w:jc w:val="both"/>
      </w:pPr>
    </w:p>
    <w:p w:rsidRDefault="008D38B1" w:rsidP="008D38B1" w:rsidR="008D38B1">
      <w:pPr>
        <w:jc w:val="center"/>
      </w:pPr>
      <w:r>
        <w:t>O G L A S</w:t>
      </w:r>
    </w:p>
    <w:p w:rsidRDefault="008D38B1" w:rsidP="008D38B1" w:rsidR="008D38B1">
      <w:pPr>
        <w:rPr>
          <w:b/>
        </w:rPr>
      </w:pPr>
    </w:p>
    <w:p w:rsidRDefault="008D38B1" w:rsidP="004E01BE" w:rsidR="008D38B1">
      <w:pPr>
        <w:pStyle w:val="Odlomakpopisa"/>
        <w:numPr>
          <w:ilvl w:val="0"/>
          <w:numId w:val="1"/>
        </w:numPr>
      </w:pPr>
      <w:r>
        <w:t xml:space="preserve">Za dužnika  </w:t>
      </w:r>
      <w:r w:rsidR="004E01BE" w:rsidRPr="004E01BE">
        <w:t>SVJETLOST DOLAZI j.d.o.o.</w:t>
      </w:r>
      <w:r w:rsidR="002D0BE8">
        <w:t xml:space="preserve">, Zagreb, </w:t>
      </w:r>
      <w:proofErr w:type="spellStart"/>
      <w:r w:rsidR="004E01BE">
        <w:t>Ferenščica</w:t>
      </w:r>
      <w:proofErr w:type="spellEnd"/>
      <w:r w:rsidR="004E01BE">
        <w:t xml:space="preserve"> I. 39</w:t>
      </w:r>
      <w:r w:rsidR="00655BB6">
        <w:t>, MBS:</w:t>
      </w:r>
      <w:r w:rsidR="004E01BE">
        <w:t xml:space="preserve"> </w:t>
      </w:r>
      <w:r w:rsidR="004E01BE" w:rsidRPr="004E01BE">
        <w:t>080879329</w:t>
      </w:r>
      <w:r w:rsidR="00655BB6">
        <w:t>, OIB:</w:t>
      </w:r>
      <w:r w:rsidR="002D0BE8">
        <w:t xml:space="preserve"> </w:t>
      </w:r>
      <w:r w:rsidR="004E01BE" w:rsidRPr="004E01BE">
        <w:t>23597330421</w:t>
      </w:r>
      <w:r>
        <w:t>.</w:t>
      </w:r>
    </w:p>
    <w:p w:rsidRDefault="008D38B1" w:rsidP="008D38B1" w:rsidR="008D38B1">
      <w:pPr>
        <w:pStyle w:val="Odlomakpopisa"/>
        <w:ind w:left="1428"/>
      </w:pPr>
    </w:p>
    <w:p w:rsidRDefault="008D38B1" w:rsidP="008D38B1" w:rsidR="008D38B1">
      <w:pPr>
        <w:pStyle w:val="Odlomakpopisa"/>
        <w:numPr>
          <w:ilvl w:val="0"/>
          <w:numId w:val="1"/>
        </w:numPr>
      </w:pPr>
      <w:r>
        <w:t>Iznos duga evidentiran na temelju neizvrš</w:t>
      </w:r>
      <w:r w:rsidR="002D0BE8">
        <w:t xml:space="preserve">enih osnova za plaćanje je </w:t>
      </w:r>
      <w:r w:rsidR="004E01BE">
        <w:t>1.012,95</w:t>
      </w:r>
      <w:r>
        <w:t xml:space="preserve"> kn.</w:t>
      </w:r>
    </w:p>
    <w:p w:rsidRDefault="008D38B1" w:rsidP="008D38B1" w:rsidR="008D38B1">
      <w:pPr>
        <w:ind w:left="360"/>
      </w:pPr>
      <w:r>
        <w:t xml:space="preserve"> </w:t>
      </w:r>
    </w:p>
    <w:p w:rsidRDefault="008D38B1" w:rsidP="008D38B1" w:rsidR="008D38B1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D38B1" w:rsidP="008D38B1" w:rsidR="008D38B1">
      <w:pPr>
        <w:ind w:firstLine="720"/>
        <w:jc w:val="both"/>
      </w:pPr>
    </w:p>
    <w:p w:rsidRDefault="008D38B1" w:rsidP="008D38B1" w:rsidR="008D38B1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D38B1" w:rsidP="008D38B1" w:rsidR="008D38B1">
      <w:pPr>
        <w:pStyle w:val="Odlomakpopisa"/>
      </w:pPr>
    </w:p>
    <w:p w:rsidRDefault="008D38B1" w:rsidP="008D38B1" w:rsidR="008D38B1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8D38B1" w:rsidP="008D38B1" w:rsidR="008D38B1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D38B1" w:rsidP="008D38B1" w:rsidR="008D38B1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8D38B1" w:rsidP="008D38B1" w:rsidR="008D38B1">
      <w:pPr>
        <w:jc w:val="center"/>
      </w:pPr>
    </w:p>
    <w:p w:rsidRDefault="008D38B1" w:rsidP="008D38B1" w:rsidR="008D38B1">
      <w:pPr>
        <w:jc w:val="center"/>
      </w:pPr>
      <w:r>
        <w:t xml:space="preserve">U Zagrebu </w:t>
      </w:r>
      <w:r w:rsidR="004E01BE">
        <w:t>8</w:t>
      </w:r>
      <w:r w:rsidR="00655BB6">
        <w:t xml:space="preserve">. </w:t>
      </w:r>
      <w:r w:rsidR="004E01BE">
        <w:t>svib</w:t>
      </w:r>
      <w:r>
        <w:t>nja 201</w:t>
      </w:r>
      <w:r w:rsidR="00655BB6">
        <w:t>7</w:t>
      </w:r>
      <w:r>
        <w:t>.</w:t>
      </w:r>
    </w:p>
    <w:p w:rsidRDefault="008D38B1" w:rsidP="008D38B1" w:rsidR="008D38B1"/>
    <w:p w:rsidRDefault="008D38B1" w:rsidP="008D38B1" w:rsidR="008D38B1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Sudski savjetnik:</w:t>
      </w:r>
    </w:p>
    <w:p w:rsidRDefault="008D38B1" w:rsidP="008D38B1" w:rsidR="008D38B1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  <w:t xml:space="preserve">                                             </w:t>
      </w:r>
      <w:r w:rsidR="00655BB6">
        <w:t>Tihana Božičević</w:t>
      </w:r>
    </w:p>
    <w:p w:rsidRDefault="008D38B1" w:rsidP="008D38B1" w:rsidR="008D38B1">
      <w:pPr>
        <w:pStyle w:val="Tijeloteksta"/>
        <w:tabs>
          <w:tab w:pos="7080" w:val="center"/>
        </w:tabs>
        <w:spacing w:after="0"/>
      </w:pPr>
    </w:p>
    <w:p w:rsidRDefault="008D38B1" w:rsidP="008D38B1" w:rsidR="008D38B1">
      <w:r>
        <w:t xml:space="preserve">DNA: </w:t>
      </w:r>
    </w:p>
    <w:p w:rsidRDefault="008D38B1" w:rsidR="00E254AF">
      <w:r>
        <w:t>- e - oglasna ploča 45 dana</w:t>
      </w:r>
    </w:p>
    <w:sectPr w:rsidR="00E254A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BB6" w:rsidP="00655BB6" w:rsidR="00655BB6">
      <w:r>
        <w:separator/>
      </w:r>
    </w:p>
  </w:endnote>
  <w:endnote w:id="0" w:type="continuationSeparator">
    <w:p w:rsidRDefault="00655BB6" w:rsidP="00655BB6" w:rsidR="00655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BB6" w:rsidP="00655BB6" w:rsidR="00655BB6">
      <w:r>
        <w:separator/>
      </w:r>
    </w:p>
  </w:footnote>
  <w:footnote w:id="0" w:type="continuationSeparator">
    <w:p w:rsidRDefault="00655BB6" w:rsidP="00655BB6" w:rsidR="00655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1BE" w:rsidP="00655BB6" w:rsidR="00655BB6">
    <w:pPr>
      <w:pStyle w:val="Zaglavlje"/>
      <w:jc w:val="right"/>
    </w:pPr>
    <w:r>
      <w:t>10.St-520/2016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38B1"/>
    <w:rsid w:val="0009459B"/>
    <w:rsid w:val="0019616C"/>
    <w:rsid w:val="002D0BE8"/>
    <w:rsid w:val="003E6590"/>
    <w:rsid w:val="004E01BE"/>
    <w:rsid w:val="00655BB6"/>
    <w:rsid w:val="008D38B1"/>
    <w:rsid w:val="00E254AF"/>
    <w:rsid w:val="00E40FAC"/>
    <w:rsid w:val="00F4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8B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D38B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8D38B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38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38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8B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5BB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5BB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5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5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5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5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8B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D38B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8D38B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38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38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8B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5BB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5BB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5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5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5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5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SVJETLOST DOLAZI j.d.o.o.</izvorni_sadrzaj>
    <derivirana_varijabla naziv="DomainObject.Predmet.ProtustrankaFormated_1">  SVJETLOST DOLAZI j.d.o.o.</derivirana_varijabla>
  </DomainObject.Predmet.ProtustrankaFormated>
  <DomainObject.Predmet.ProtustrankaFormatedOIB>
    <izvorni_sadrzaj>  SVJETLOST DOLAZI j.d.o.o., OIB 23597330421</izvorni_sadrzaj>
    <derivirana_varijabla naziv="DomainObject.Predmet.ProtustrankaFormatedOIB_1">  SVJETLOST DOLAZI j.d.o.o., OIB 23597330421</derivirana_varijabla>
  </DomainObject.Predmet.ProtustrankaFormatedOIB>
  <DomainObject.Predmet.ProtustrankaFormatedWithAdress>
    <izvorni_sadrzaj> SVJETLOST DOLAZI j.d.o.o., Ferenščica I. 39, 10000 Zagreb</izvorni_sadrzaj>
    <derivirana_varijabla naziv="DomainObject.Predmet.ProtustrankaFormatedWithAdress_1"> SVJETLOST DOLAZI j.d.o.o., Ferenščica I. 39, 10000 Zagreb</derivirana_varijabla>
  </DomainObject.Predmet.ProtustrankaFormatedWithAdress>
  <DomainObject.Predmet.ProtustrankaFormatedWithAdressOIB>
    <izvorni_sadrzaj> SVJETLOST DOLAZI j.d.o.o., OIB 23597330421, Ferenščica I. 39, 10000 Zagreb</izvorni_sadrzaj>
    <derivirana_varijabla naziv="DomainObject.Predmet.ProtustrankaFormatedWithAdressOIB_1"> SVJETLOST DOLAZI j.d.o.o., OIB 23597330421, Ferenščica I. 39, 10000 Zagreb</derivirana_varijabla>
  </DomainObject.Predmet.ProtustrankaFormatedWithAdressOIB>
  <DomainObject.Predmet.ProtustrankaWithAdress>
    <izvorni_sadrzaj>SVJETLOST DOLAZI j.d.o.o. Ferenščica I. 39, 10000 Zagreb</izvorni_sadrzaj>
    <derivirana_varijabla naziv="DomainObject.Predmet.ProtustrankaWithAdress_1">SVJETLOST DOLAZI j.d.o.o. Ferenščica I. 39, 10000 Zagreb</derivirana_varijabla>
  </DomainObject.Predmet.ProtustrankaWithAdress>
  <DomainObject.Predmet.ProtustrankaWithAdressOIB>
    <izvorni_sadrzaj>SVJETLOST DOLAZI j.d.o.o., OIB 23597330421, Ferenščica I. 39, 10000 Zagreb</izvorni_sadrzaj>
    <derivirana_varijabla naziv="DomainObject.Predmet.ProtustrankaWithAdressOIB_1">SVJETLOST DOLAZI j.d.o.o., OIB 23597330421, Ferenščica I. 39, 10000 Zagreb</derivirana_varijabla>
  </DomainObject.Predmet.ProtustrankaWithAdressOIB>
  <DomainObject.Predmet.ProtustrankaNazivFormated>
    <izvorni_sadrzaj>SVJETLOST DOLAZI j.d.o.o.</izvorni_sadrzaj>
    <derivirana_varijabla naziv="DomainObject.Predmet.ProtustrankaNazivFormated_1">SVJETLOST DOLAZI j.d.o.o.</derivirana_varijabla>
  </DomainObject.Predmet.ProtustrankaNazivFormated>
  <DomainObject.Predmet.ProtustrankaNazivFormatedOIB>
    <izvorni_sadrzaj>SVJETLOST DOLAZI j.d.o.o., OIB 23597330421</izvorni_sadrzaj>
    <derivirana_varijabla naziv="DomainObject.Predmet.ProtustrankaNazivFormatedOIB_1">SVJETLOST DOLAZI j.d.o.o., OIB 23597330421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SVJETLOST DOLAZI j.d.o.o.</item>
    </izvorni_sadrzaj>
    <derivirana_varijabla naziv="DomainObject.Predmet.ProtuStrankaListFormated_1">
      <item>SVJETLOST DOLAZI j.d.o.o.</item>
    </derivirana_varijabla>
  </DomainObject.Predmet.ProtuStrankaListFormated>
  <DomainObject.Predmet.ProtuStrankaListFormatedOIB>
    <izvorni_sadrzaj>
      <item>SVJETLOST DOLAZI j.d.o.o., OIB 23597330421</item>
    </izvorni_sadrzaj>
    <derivirana_varijabla naziv="DomainObject.Predmet.ProtuStrankaListFormatedOIB_1">
      <item>SVJETLOST DOLAZI j.d.o.o., OIB 23597330421</item>
    </derivirana_varijabla>
  </DomainObject.Predmet.ProtuStrankaListFormatedOIB>
  <DomainObject.Predmet.ProtuStrankaListFormatedWithAdress>
    <izvorni_sadrzaj>
      <item>SVJETLOST DOLAZI j.d.o.o., Ferenščica I. 39, 10000 Zagreb</item>
    </izvorni_sadrzaj>
    <derivirana_varijabla naziv="DomainObject.Predmet.ProtuStrankaListFormatedWithAdress_1">
      <item>SVJETLOST DOLAZI j.d.o.o., Ferenščica I. 39, 10000 Zagreb</item>
    </derivirana_varijabla>
  </DomainObject.Predmet.ProtuStrankaListFormatedWithAdress>
  <DomainObject.Predmet.ProtuStrankaListFormatedWithAdressOIB>
    <izvorni_sadrzaj>
      <item>SVJETLOST DOLAZI j.d.o.o., OIB 23597330421, Ferenščica I. 39, 10000 Zagreb</item>
    </izvorni_sadrzaj>
    <derivirana_varijabla naziv="DomainObject.Predmet.ProtuStrankaListFormatedWithAdressOIB_1">
      <item>SVJETLOST DOLAZI j.d.o.o., OIB 23597330421, Ferenščica I. 39, 10000 Zagreb</item>
    </derivirana_varijabla>
  </DomainObject.Predmet.ProtuStrankaListFormatedWithAdressOIB>
  <DomainObject.Predmet.ProtuStrankaListNazivFormated>
    <izvorni_sadrzaj>
      <item>SVJETLOST DOLAZI j.d.o.o.</item>
    </izvorni_sadrzaj>
    <derivirana_varijabla naziv="DomainObject.Predmet.ProtuStrankaListNazivFormated_1">
      <item>SVJETLOST DOLAZI j.d.o.o.</item>
    </derivirana_varijabla>
  </DomainObject.Predmet.ProtuStrankaListNazivFormated>
  <DomainObject.Predmet.ProtuStrankaListNazivFormatedOIB>
    <izvorni_sadrzaj>
      <item>SVJETLOST DOLAZI j.d.o.o., OIB 23597330421</item>
    </izvorni_sadrzaj>
    <derivirana_varijabla naziv="DomainObject.Predmet.ProtuStrankaListNazivFormatedOIB_1">
      <item>SVJETLOST DOLAZI j.d.o.o., OIB 23597330421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SVJETLOST DOLAZI j.d.o.o.</izvorni_sadrzaj>
    <derivirana_varijabla naziv="DomainObject.Predmet.ProtustrankaIDrugi_1">SVJETLOST DOLAZI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SVJETLOST DOLAZI j.d.o.o., OIB 23597330421, Ferenščica I. 39, 10000 Zagreb</izvorni_sadrzaj>
    <derivirana_varijabla naziv="DomainObject.Predmet.ProtustrankaIDrugiAdressOIB_1">SVJETLOST DOLAZI j.d.o.o., OIB 23597330421, Ferenščica I.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SVJETLOST DOLAZI j.d.o.o.</item>
    </izvorni_sadrzaj>
    <derivirana_varijabla naziv="DomainObject.Predmet.SudioniciListNaziv_1">
      <item>FINA Regionalni centar Zagreb</item>
      <item>SVJETLOST DOLAZI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SVJETLOST DOLAZI j.d.o.o., OIB 23597330421, Ferenščica I. 39,10000 Zagreb</item>
    </izvorni_sadrzaj>
    <derivirana_varijabla naziv="DomainObject.Predmet.SudioniciListAdressOIB_1">
      <item>FINA Regionalni centar Zagreb, OIB 85821130368, Trg svibanjskih žrtava 1995. 1,10000 Zagreb</item>
      <item>SVJETLOST DOLAZI j.d.o.o., OIB 23597330421, Ferenščica I.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23597330421</item>
    </izvorni_sadrzaj>
    <derivirana_varijabla naziv="DomainObject.Predmet.SudioniciListNazivOIB_1">
      <item>, OIB 85821130368</item>
      <item>, OIB 23597330421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1376</properties:Characters>
  <properties:Lines>44</properties:Lines>
  <properties:Paragraphs>17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2017-04-19T06:58:00Z</dcterms:created>
  <dc:creator>Jelena Đureković Jurić</dc:creator>
  <cp:lastModifiedBy>Slavica Sorić</cp:lastModifiedBy>
  <cp:lastPrinted>2017-04-19T07:16:00Z</cp:lastPrinted>
  <dcterms:modified xmlns:xsi="http://www.w3.org/2001/XMLSchema-instance" xsi:type="dcterms:W3CDTF">2017-05-08T11:18:00Z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