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6e7a" w14:paraId="0c56e7a" w:rsidRDefault="001D3B26" w:rsidP="001D3B26" w:rsidR="001D3B26">
      <w:pPr>
        <w15:collapsed w:val="false"/>
      </w:pPr>
      <w:bookmarkStart w:name="_GoBack" w:id="0"/>
      <w:bookmarkEnd w:id="0"/>
    </w:p>
    <w:p w:rsidRDefault="001D3B26" w:rsidP="001D3B26" w:rsidR="001D3B26"/>
    <w:p w:rsidRDefault="00140E3E" w:rsidP="00607973" w:rsidR="00140E3E">
      <w:r>
        <w:t xml:space="preserve">      </w:t>
      </w:r>
      <w:r w:rsidR="00607973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61F1A" w:rsidP="00361F1A" w:rsidR="00361F1A">
      <w:r>
        <w:t xml:space="preserve">REPUBLIKA HRVATSKA </w:t>
      </w:r>
    </w:p>
    <w:p w:rsidRDefault="00361F1A" w:rsidP="00361F1A" w:rsidR="00361F1A">
      <w:r>
        <w:t>Trgovački sud u Zagrebu</w:t>
      </w:r>
    </w:p>
    <w:p w:rsidRDefault="00361F1A" w:rsidP="00361F1A" w:rsidR="00361F1A">
      <w:r>
        <w:t>  Zagreb, Amruševa 2/II</w:t>
      </w:r>
    </w:p>
    <w:p w:rsidRDefault="00361F1A" w:rsidP="00361F1A" w:rsidR="00361F1A">
      <w:r>
        <w:t>                                                                                                                    9</w:t>
      </w:r>
      <w:r w:rsidR="00DE069E">
        <w:t>9</w:t>
      </w:r>
      <w:r>
        <w:t>. St-</w:t>
      </w:r>
      <w:r w:rsidR="002027C7">
        <w:t>38</w:t>
      </w:r>
      <w:r w:rsidR="00E62ABD">
        <w:t>48</w:t>
      </w:r>
      <w:r w:rsidR="00322A8D">
        <w:t>/2015.</w:t>
      </w:r>
    </w:p>
    <w:p w:rsidRDefault="00361F1A" w:rsidP="00361F1A" w:rsidR="00361F1A"/>
    <w:p w:rsidRDefault="00361F1A" w:rsidP="00361F1A" w:rsidR="00361F1A"/>
    <w:p w:rsidRDefault="00361F1A" w:rsidP="00361F1A" w:rsidR="00361F1A">
      <w:pPr>
        <w:jc w:val="both"/>
        <w:rPr>
          <w:sz w:val="40"/>
          <w:szCs w:val="40"/>
        </w:rPr>
      </w:pPr>
      <w:r>
        <w:t>           Trgovački sud u Zagrebu, u skraćenom stečajnom postupku temeljem odredbe članka 430. Stečajnog zakona (“Narodne novine</w:t>
      </w:r>
      <w:r w:rsidR="00CA1C2A">
        <w:t xml:space="preserve">” broj 71/15, dalje: SZ), dana </w:t>
      </w:r>
      <w:r w:rsidR="005078D8">
        <w:t>2</w:t>
      </w:r>
      <w:r w:rsidR="00012F39">
        <w:t>5</w:t>
      </w:r>
      <w:r w:rsidR="00CA1C2A">
        <w:t>. siječnja</w:t>
      </w:r>
      <w:r>
        <w:t xml:space="preserve"> 201</w:t>
      </w:r>
      <w:r w:rsidR="00CA1C2A">
        <w:t>6</w:t>
      </w:r>
      <w:r>
        <w:t>., objavljuje:</w:t>
      </w:r>
    </w:p>
    <w:p w:rsidRDefault="00361F1A" w:rsidP="00361F1A" w:rsidR="00361F1A">
      <w:pPr>
        <w:jc w:val="center"/>
        <w:rPr>
          <w:b/>
          <w:bCs/>
        </w:rPr>
      </w:pPr>
      <w:r>
        <w:rPr>
          <w:b/>
          <w:bCs/>
        </w:rPr>
        <w:t>O G L A S</w:t>
      </w:r>
    </w:p>
    <w:p w:rsidRDefault="00361F1A" w:rsidP="00361F1A" w:rsidR="00361F1A">
      <w:pPr>
        <w:rPr>
          <w:b/>
          <w:bCs/>
        </w:rPr>
      </w:pPr>
    </w:p>
    <w:p w:rsidRDefault="00361F1A" w:rsidP="00E62ABD" w:rsidR="00E62ABD">
      <w:pPr>
        <w:jc w:val="both"/>
      </w:pPr>
      <w:r>
        <w:t xml:space="preserve">I           Za dužnika </w:t>
      </w:r>
      <w:r w:rsidR="00E62ABD">
        <w:t>JORDANOVAC d.o.o. Zagreb, Barutanski brijeg 44, OIB 95946818136.</w:t>
      </w:r>
    </w:p>
    <w:p w:rsidRDefault="00DD3FE9" w:rsidP="00322A8D" w:rsidR="00DD3FE9">
      <w:pPr>
        <w:jc w:val="both"/>
      </w:pPr>
    </w:p>
    <w:p w:rsidRDefault="00361F1A" w:rsidP="00322A8D" w:rsidR="00361F1A">
      <w:pPr>
        <w:jc w:val="both"/>
      </w:pPr>
      <w:r>
        <w:t xml:space="preserve">II         Iznos duga evidentiran na temelju neizvršenih osnova za plaćanje je </w:t>
      </w:r>
      <w:r w:rsidR="00E62ABD">
        <w:t>90.136,19</w:t>
      </w:r>
      <w:r w:rsidR="00522BDE">
        <w:t xml:space="preserve"> kn.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III        Pozivaju se osobe ovlaštene za zastupanje dužnika po zakonu u roku 15 dana od dana objave oglasa, pozivom na gornji broj spisa, podnijeti sudu javnobilježnički ovjerovljen popis imovine i obveza na propisanom obrascu.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IV        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6A22CF" w:rsidP="006A22CF" w:rsidR="006A22CF">
      <w:pPr>
        <w:jc w:val="both"/>
      </w:pPr>
    </w:p>
    <w:p w:rsidRDefault="00361F1A" w:rsidP="006A22CF" w:rsidR="00361F1A">
      <w:pPr>
        <w:jc w:val="both"/>
      </w:pPr>
      <w:r>
        <w:t>V         UPOZORENJE:</w:t>
      </w:r>
    </w:p>
    <w:p w:rsidRDefault="00361F1A" w:rsidP="00361F1A" w:rsidR="00361F1A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  ako u roku od 45 dana niti jedan vjerovnik ne predloži otvaranje stečajnog postupka i ne predujmi sredstva za namirenje troškova postupka, smatrat će se da je dužnik nesposoban za plaćanje. </w:t>
      </w:r>
    </w:p>
    <w:p w:rsidRDefault="00361F1A" w:rsidP="00361F1A" w:rsidR="00361F1A">
      <w:pPr>
        <w:jc w:val="both"/>
      </w:pPr>
      <w:r>
        <w:t>U tom slučaju sud će po službenoj dužnosti donijeti rješenje o otvaranju i zaključenju skraćenog stečajnog postupka.</w:t>
      </w:r>
    </w:p>
    <w:p w:rsidRDefault="00361F1A" w:rsidP="00361F1A" w:rsidR="00361F1A">
      <w:pPr>
        <w:jc w:val="center"/>
      </w:pPr>
    </w:p>
    <w:p w:rsidRDefault="0086355B" w:rsidP="0086355B" w:rsidR="002D6087">
      <w:pPr>
        <w:ind w:left="2124"/>
      </w:pPr>
      <w:r>
        <w:t xml:space="preserve">                       </w:t>
      </w:r>
      <w:r w:rsidR="00361F1A">
        <w:t xml:space="preserve">Zagreb, </w:t>
      </w:r>
      <w:r w:rsidR="005078D8">
        <w:t>2</w:t>
      </w:r>
      <w:r w:rsidR="00012F39">
        <w:t>5</w:t>
      </w:r>
      <w:r w:rsidR="00B86588">
        <w:t>. siječnja</w:t>
      </w:r>
      <w:r w:rsidR="00361F1A">
        <w:t xml:space="preserve"> 2016.</w:t>
      </w:r>
    </w:p>
    <w:p w:rsidRDefault="00422F97" w:rsidP="00CF23FE" w:rsidR="00E62ABD" w:rsidRPr="003D78D9">
      <w:pPr>
        <w:jc w:val="center"/>
      </w:pPr>
      <w:r>
        <w:tab/>
      </w:r>
      <w:r>
        <w:tab/>
      </w:r>
      <w:r>
        <w:tab/>
      </w:r>
      <w:r w:rsidR="000D4D4D">
        <w:t xml:space="preserve">                                         </w:t>
      </w:r>
      <w:r w:rsidR="00186133">
        <w:t xml:space="preserve">                                                                                        </w:t>
      </w:r>
      <w:r w:rsidR="00522BDE">
        <w:t xml:space="preserve">                                                                                        </w:t>
      </w:r>
      <w:r w:rsidR="00D81D5C">
        <w:t xml:space="preserve">                                                                                        </w:t>
      </w:r>
      <w:r w:rsidR="00701F29">
        <w:t xml:space="preserve">                                                                                        </w:t>
      </w:r>
      <w:r w:rsidR="00451D82">
        <w:t xml:space="preserve">                                                                                        </w:t>
      </w:r>
      <w:r w:rsidR="00194258">
        <w:t xml:space="preserve">                                                                                        </w:t>
      </w:r>
      <w:r w:rsidR="00A640C7">
        <w:t xml:space="preserve">                                                                                        </w:t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A640C7">
        <w:tab/>
      </w:r>
      <w:r w:rsidR="00E62ABD">
        <w:t xml:space="preserve">                                                                                        </w:t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>
        <w:tab/>
      </w:r>
      <w:r w:rsidR="00E62ABD" w:rsidRPr="003D78D9">
        <w:t xml:space="preserve">SUDAC: </w:t>
      </w:r>
    </w:p>
    <w:p w:rsidRDefault="00E62ABD" w:rsidP="00CF23FE" w:rsidR="00E62ABD">
      <w:pPr>
        <w:jc w:val="center"/>
      </w:pPr>
      <w:r>
        <w:t xml:space="preserve">                                                                                     </w:t>
      </w:r>
      <w:r w:rsidRPr="003D78D9">
        <w:t>Goran Iskra</w:t>
      </w:r>
      <w:r>
        <w:t xml:space="preserve"> v.r.</w:t>
      </w:r>
    </w:p>
    <w:p w:rsidRDefault="00E62ABD" w:rsidP="00CF23FE" w:rsidR="00E62ABD">
      <w:pPr>
        <w:jc w:val="both"/>
      </w:pPr>
      <w:r>
        <w:t xml:space="preserve">                                                                                  </w:t>
      </w:r>
      <w:r>
        <w:tab/>
        <w:t>Za točnost otpravka, ovl. službenik:</w:t>
      </w:r>
    </w:p>
    <w:p w:rsidRDefault="00E62ABD" w:rsidP="00CF23FE" w:rsidR="00E62ABD" w:rsidRPr="003D78D9">
      <w:pPr>
        <w:jc w:val="both"/>
      </w:pPr>
      <w:r>
        <w:t xml:space="preserve">                                                                                                        Valentina Delač</w:t>
      </w:r>
    </w:p>
    <w:p w:rsidRDefault="00E62ABD" w:rsidP="00B95577" w:rsidR="00E62ABD" w:rsidRPr="003D78D9"/>
    <w:p w:rsidRDefault="00292131" w:rsidP="00CF23FE" w:rsidR="00292131">
      <w:pPr>
        <w:jc w:val="both"/>
      </w:pPr>
    </w:p>
    <w:p w:rsidRDefault="00292131" w:rsidP="00292131" w:rsidR="00292131">
      <w:pPr>
        <w:jc w:val="both"/>
      </w:pPr>
    </w:p>
    <w:p w:rsidRDefault="00292131" w:rsidP="00292131" w:rsidR="00292131">
      <w:pPr>
        <w:jc w:val="center"/>
      </w:pPr>
      <w:r>
        <w:lastRenderedPageBreak/>
        <w:tab/>
      </w:r>
      <w:r>
        <w:tab/>
      </w:r>
      <w:r>
        <w:tab/>
      </w:r>
      <w:r>
        <w:tab/>
      </w:r>
      <w:r>
        <w:tab/>
      </w:r>
      <w:r>
        <w:tab/>
      </w:r>
      <w:r w:rsidR="00A640C7">
        <w:tab/>
      </w:r>
      <w:r w:rsidR="00DD5324">
        <w:t xml:space="preserve">                                                                                        </w:t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5324">
        <w:tab/>
      </w:r>
      <w:r w:rsidR="00DD3FE9">
        <w:t xml:space="preserve">                                                                                        </w:t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  <w:r w:rsidR="00DD3FE9">
        <w:tab/>
      </w:r>
    </w:p>
    <w:p w:rsidRDefault="00422F97" w:rsidP="000D4D4D" w:rsidR="00342606">
      <w:pPr>
        <w:ind w:left="4248"/>
        <w:jc w:val="center"/>
      </w:pPr>
      <w:r>
        <w:t xml:space="preserve">                                                                                        </w:t>
      </w:r>
    </w:p>
    <w:p w:rsidRDefault="00342606" w:rsidP="00342606" w:rsidR="00342606" w:rsidRPr="003D78D9">
      <w:pPr>
        <w:jc w:val="both"/>
      </w:pPr>
    </w:p>
    <w:p w:rsidRDefault="00422F97" w:rsidP="00CF23FE" w:rsidR="00422F97" w:rsidRPr="003D78D9">
      <w:pPr>
        <w:jc w:val="both"/>
      </w:pPr>
    </w:p>
    <w:p w:rsidRDefault="00422F97" w:rsidP="00B95577" w:rsidR="00422F97" w:rsidRPr="003D78D9"/>
    <w:p w:rsidRDefault="00422F97" w:rsidP="00422F97" w:rsidR="00422F97">
      <w:pPr>
        <w:ind w:left="2124"/>
        <w:jc w:val="both"/>
      </w:pPr>
    </w:p>
    <w:p w:rsidRDefault="006A5D64" w:rsidP="00422F97" w:rsidR="00A32718">
      <w:pPr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                                                                          </w:t>
      </w:r>
      <w:r w:rsidR="00C15688">
        <w:t xml:space="preserve">                                                                                        </w:t>
      </w:r>
      <w:r w:rsidR="00B12DF5">
        <w:t xml:space="preserve">                                                                                        </w:t>
      </w:r>
      <w:r w:rsidR="00443D16">
        <w:t xml:space="preserve">                                                                                        </w:t>
      </w:r>
      <w:r w:rsidR="00715981">
        <w:t xml:space="preserve">                                                                                        </w:t>
      </w:r>
      <w:r w:rsidR="00083E56">
        <w:t xml:space="preserve">                                                                                        </w:t>
      </w:r>
      <w:r w:rsidR="00B03B81">
        <w:t xml:space="preserve">                                                                                        </w:t>
      </w:r>
      <w:r w:rsidR="00E115E7">
        <w:t xml:space="preserve">                                                                                        </w:t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E115E7">
        <w:tab/>
      </w:r>
      <w:r w:rsidR="0082531D">
        <w:t xml:space="preserve">                                                                                        </w:t>
      </w:r>
      <w:r w:rsidR="00E36663">
        <w:tab/>
      </w:r>
      <w:r w:rsidR="00E36663">
        <w:tab/>
      </w:r>
      <w:r w:rsidR="00E36663">
        <w:tab/>
      </w:r>
      <w:r w:rsidR="00E36663">
        <w:tab/>
      </w:r>
      <w:r w:rsidR="00E36663">
        <w:tab/>
      </w:r>
    </w:p>
    <w:p w:rsidRDefault="00A32718" w:rsidP="00A32718" w:rsidR="00A32718" w:rsidRPr="003D78D9">
      <w:pPr>
        <w:jc w:val="both"/>
      </w:pPr>
    </w:p>
    <w:p w:rsidRDefault="0082531D" w:rsidP="00B95577" w:rsidR="0082531D" w:rsidRPr="003D78D9"/>
    <w:p w:rsidRDefault="00E115E7" w:rsidP="0082531D" w:rsidR="00E115E7">
      <w:pPr>
        <w:jc w:val="center"/>
      </w:pPr>
    </w:p>
    <w:p w:rsidRDefault="007E3CB3" w:rsidP="007E3CB3" w:rsidR="00A65904">
      <w:pPr>
        <w:jc w:val="center"/>
      </w:pPr>
      <w:r>
        <w:tab/>
      </w:r>
      <w:r>
        <w:tab/>
      </w:r>
    </w:p>
    <w:p w:rsidRDefault="00A65904" w:rsidP="00A65904" w:rsidR="00A65904" w:rsidRPr="003D78D9">
      <w:pPr>
        <w:jc w:val="both"/>
      </w:pPr>
    </w:p>
    <w:p w:rsidRDefault="0050231F" w:rsidP="0050231F" w:rsidR="0050231F" w:rsidRPr="003D78D9"/>
    <w:p w:rsidRDefault="00F64739" w:rsidP="0050231F" w:rsidR="0050231F" w:rsidRPr="003D78D9">
      <w:pPr>
        <w:jc w:val="center"/>
      </w:pPr>
      <w:r>
        <w:t xml:space="preserve">                                                               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0231F">
        <w:t xml:space="preserve">                                                                                       </w:t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  <w:r w:rsidR="0050231F">
        <w:tab/>
      </w:r>
    </w:p>
    <w:p w:rsidRDefault="00F64739" w:rsidP="0050231F" w:rsidR="00F64739">
      <w:pPr>
        <w:jc w:val="center"/>
      </w:pPr>
    </w:p>
    <w:p w:rsidRDefault="00462E8F" w:rsidP="00CF23FE" w:rsidR="00462E8F">
      <w:pPr>
        <w:jc w:val="both"/>
      </w:pPr>
    </w:p>
    <w:p w:rsidRDefault="00462E8F" w:rsidP="00462E8F" w:rsidR="00462E8F" w:rsidRPr="003D78D9">
      <w:pPr>
        <w:jc w:val="both"/>
      </w:pPr>
    </w:p>
    <w:p w:rsidRDefault="00C16711" w:rsidP="00F64739" w:rsidR="00C16711">
      <w:pPr>
        <w:jc w:val="center"/>
      </w:pPr>
    </w:p>
    <w:p w:rsidRDefault="00925F6A" w:rsidP="00C16711" w:rsidR="00925F6A">
      <w:pPr>
        <w:jc w:val="center"/>
      </w:pPr>
    </w:p>
    <w:p w:rsidRDefault="00925F6A" w:rsidP="00B95577" w:rsidR="00925F6A" w:rsidRPr="003D78D9"/>
    <w:p w:rsidRDefault="009D314D" w:rsidP="00925F6A" w:rsidR="009D314D">
      <w:pPr>
        <w:jc w:val="center"/>
      </w:pPr>
    </w:p>
    <w:p w:rsidRDefault="001C4AD5" w:rsidP="00CF23FE" w:rsidR="001C4AD5">
      <w:pPr>
        <w:jc w:val="both"/>
      </w:pPr>
    </w:p>
    <w:p w:rsidRDefault="001C4AD5" w:rsidP="001C4AD5" w:rsidR="001C4AD5" w:rsidRPr="003D78D9">
      <w:pPr>
        <w:jc w:val="both"/>
      </w:pPr>
    </w:p>
    <w:p w:rsidRDefault="009D314D" w:rsidP="009D314D" w:rsidR="009D314D" w:rsidRPr="003D78D9"/>
    <w:p w:rsidRDefault="006A22CF" w:rsidP="009D314D" w:rsidR="008054B7" w:rsidRPr="003D78D9">
      <w:pPr>
        <w:jc w:val="center"/>
      </w:pPr>
      <w:r>
        <w:t xml:space="preserve">            </w:t>
      </w:r>
      <w:r w:rsidR="00F252AB">
        <w:t xml:space="preserve">                                                                                        </w:t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F252AB">
        <w:tab/>
      </w:r>
      <w:r w:rsidR="008054B7">
        <w:t xml:space="preserve">                                                                                        </w:t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  <w:r w:rsidR="008054B7">
        <w:tab/>
      </w:r>
    </w:p>
    <w:p w:rsidRDefault="00F252AB" w:rsidP="008054B7" w:rsidR="00F252AB">
      <w:pPr>
        <w:jc w:val="center"/>
      </w:pPr>
    </w:p>
    <w:p w:rsidRDefault="005078D8" w:rsidP="0045509B" w:rsidR="005078D8">
      <w:pPr>
        <w:ind w:left="4248"/>
        <w:jc w:val="center"/>
      </w:pPr>
    </w:p>
    <w:p w:rsidRDefault="00DB47F0" w:rsidP="00DB47F0" w:rsidR="00DB47F0">
      <w:pPr>
        <w:jc w:val="center"/>
      </w:pPr>
    </w:p>
    <w:p w:rsidRDefault="00DB47F0" w:rsidP="00DB47F0" w:rsidR="00DB47F0" w:rsidRPr="003D78D9">
      <w:pPr>
        <w:jc w:val="both"/>
      </w:pPr>
    </w:p>
    <w:p w:rsidRDefault="005078D8" w:rsidP="00B95577" w:rsidR="005078D8" w:rsidRPr="003D78D9"/>
    <w:p w:rsidRDefault="00F36893" w:rsidP="005078D8" w:rsidR="00F36893">
      <w:pPr>
        <w:ind w:left="4248"/>
        <w:jc w:val="center"/>
      </w:pPr>
    </w:p>
    <w:p w:rsidRDefault="00F36893" w:rsidP="00B95577" w:rsidR="00F36893" w:rsidRPr="003D78D9"/>
    <w:p w:rsidRDefault="008D26BB" w:rsidP="00F36893" w:rsidR="008D26BB">
      <w:pPr>
        <w:ind w:left="4248"/>
        <w:jc w:val="center"/>
      </w:pPr>
    </w:p>
    <w:p w:rsidRDefault="00B0404A" w:rsidP="00B0404A" w:rsidR="00B0404A" w:rsidRPr="003D78D9">
      <w:pPr>
        <w:jc w:val="both"/>
      </w:pPr>
    </w:p>
    <w:p w:rsidRDefault="008D26BB" w:rsidP="00B95577" w:rsidR="008D26BB" w:rsidRPr="003D78D9"/>
    <w:p w:rsidRDefault="00AD79A6" w:rsidP="008D26BB" w:rsidR="00AD79A6">
      <w:pPr>
        <w:ind w:left="4248"/>
        <w:jc w:val="center"/>
      </w:pPr>
    </w:p>
    <w:p w:rsidRDefault="00F06098" w:rsidP="00F06098" w:rsidR="00F06098" w:rsidRPr="003D78D9">
      <w:pPr>
        <w:jc w:val="center"/>
      </w:pPr>
    </w:p>
    <w:p w:rsidRDefault="00AD79A6" w:rsidP="00B95577" w:rsidR="00AD79A6" w:rsidRPr="003D78D9"/>
    <w:p w:rsidRDefault="008962D8" w:rsidP="00AD79A6" w:rsidR="008962D8">
      <w:pPr>
        <w:ind w:left="4248"/>
        <w:jc w:val="center"/>
      </w:pPr>
    </w:p>
    <w:p w:rsidRDefault="00DC5D30" w:rsidP="003377CA" w:rsidR="00DC5D30">
      <w:pPr>
        <w:jc w:val="center"/>
      </w:pPr>
    </w:p>
    <w:sectPr w:rsidSect="001D2443" w:rsidR="00DC5D30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3189A" w:rsidR="00C3189A">
      <w:r>
        <w:separator/>
      </w:r>
    </w:p>
  </w:endnote>
  <w:endnote w:id="0" w:type="continuationSeparator">
    <w:p w:rsidRDefault="00C3189A" w:rsidR="00C3189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-NewRoman">
    <w:panose1 w:val="00000000000000000000"/>
    <w:charset w:val="EE"/>
    <w:family w:val="roman"/>
    <w:notTrueType/>
    <w:pitch w:val="default"/>
    <w:sig w:csb1="00000000" w:csb0="00000002" w:usb3="00000000" w:usb2="00000000" w:usb1="00000000" w:usb0="00000005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3189A" w:rsidR="00C3189A">
      <w:r>
        <w:separator/>
      </w:r>
    </w:p>
  </w:footnote>
  <w:footnote w:id="0" w:type="continuationSeparator">
    <w:p w:rsidRDefault="00C3189A" w:rsidR="00C3189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81D1D" w:rsidP="00E00585" w:rsidR="00881D1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81D1D" w:rsidR="00881D1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842E2" w:rsidR="00881D1D">
    <w:pPr>
      <w:pStyle w:val="Zaglavlje"/>
    </w:pP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6601CC"/>
    <w:multiLevelType w:val="hybridMultilevel"/>
    <w:tmpl w:val="C506F08A"/>
    <w:lvl w:tplc="16982444" w:ilvl="0">
      <w:start w:val="6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4A7357F"/>
    <w:multiLevelType w:val="hybridMultilevel"/>
    <w:tmpl w:val="66AA1440"/>
    <w:lvl w:tplc="EEA6055E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06BA4AFF"/>
    <w:multiLevelType w:val="hybridMultilevel"/>
    <w:tmpl w:val="B88C7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5FF1798"/>
    <w:multiLevelType w:val="hybridMultilevel"/>
    <w:tmpl w:val="EFE49276"/>
    <w:lvl w:tplc="82161126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6158F926" w:ilvl="1">
      <w:start w:val="68"/>
      <w:numFmt w:val="bullet"/>
      <w:lvlText w:val="-"/>
      <w:lvlJc w:val="left"/>
      <w:pPr>
        <w:tabs>
          <w:tab w:pos="1800" w:val="num"/>
        </w:tabs>
        <w:ind w:hanging="360" w:left="180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4">
    <w:nsid w:val="21EF0D39"/>
    <w:multiLevelType w:val="hybridMultilevel"/>
    <w:tmpl w:val="5AB433A4"/>
    <w:lvl w:tplc="041A000F" w:ilvl="0">
      <w:start w:val="1"/>
      <w:numFmt w:val="decimal"/>
      <w:lvlText w:val="%1.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6B40A1"/>
    <w:multiLevelType w:val="hybridMultilevel"/>
    <w:tmpl w:val="1F08F8BA"/>
    <w:lvl w:tplc="9BE04C44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2F017F89"/>
    <w:multiLevelType w:val="hybridMultilevel"/>
    <w:tmpl w:val="D3D0680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3FC058B"/>
    <w:multiLevelType w:val="hybridMultilevel"/>
    <w:tmpl w:val="52C0EC34"/>
    <w:lvl w:tplc="F3ACCAB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</w:lvl>
    <w:lvl w:tplc="1D34CFFE" w:ilvl="1">
      <w:start w:val="68"/>
      <w:numFmt w:val="bullet"/>
      <w:lvlText w:val="-"/>
      <w:lvlJc w:val="left"/>
      <w:pPr>
        <w:tabs>
          <w:tab w:pos="1785" w:val="num"/>
        </w:tabs>
        <w:ind w:hanging="360" w:left="1785"/>
      </w:pPr>
      <w:rPr>
        <w:rFonts w:cs="Times New Roman" w:eastAsia="Times New Roman" w:hAnsi="Times New Roman" w:ascii="Times New Roman" w:hint="default"/>
      </w:rPr>
    </w:lvl>
    <w:lvl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8">
    <w:nsid w:val="38414A03"/>
    <w:multiLevelType w:val="hybridMultilevel"/>
    <w:tmpl w:val="E1FE6E4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3AFB00BB"/>
    <w:multiLevelType w:val="hybridMultilevel"/>
    <w:tmpl w:val="E026BCA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3E99395E"/>
    <w:multiLevelType w:val="hybridMultilevel"/>
    <w:tmpl w:val="07B8590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5F342B9"/>
    <w:multiLevelType w:val="hybridMultilevel"/>
    <w:tmpl w:val="AABEEB8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4D37016F"/>
    <w:multiLevelType w:val="hybridMultilevel"/>
    <w:tmpl w:val="5844AFF8"/>
    <w:lvl w:tplc="32A8E672" w:ilvl="0">
      <w:start w:val="4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4">
    <w:nsid w:val="57DE2138"/>
    <w:multiLevelType w:val="hybridMultilevel"/>
    <w:tmpl w:val="D756A8E2"/>
    <w:lvl w:tplc="7C9CF130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15">
    <w:nsid w:val="5B076F42"/>
    <w:multiLevelType w:val="hybridMultilevel"/>
    <w:tmpl w:val="0D9EB52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6">
    <w:nsid w:val="5B0B7358"/>
    <w:multiLevelType w:val="hybridMultilevel"/>
    <w:tmpl w:val="8E68B4EE"/>
    <w:lvl w:tplc="36407D62" w:ilvl="0">
      <w:start w:val="1"/>
      <w:numFmt w:val="decimal"/>
      <w:lvlText w:val="%1."/>
      <w:lvlJc w:val="left"/>
      <w:pPr>
        <w:ind w:hanging="360" w:left="1080"/>
      </w:pPr>
    </w:lvl>
    <w:lvl w:tplc="041A0019" w:ilvl="1">
      <w:start w:val="1"/>
      <w:numFmt w:val="lowerLetter"/>
      <w:lvlText w:val="%2."/>
      <w:lvlJc w:val="left"/>
      <w:pPr>
        <w:ind w:hanging="360" w:left="1800"/>
      </w:pPr>
    </w:lvl>
    <w:lvl w:tplc="041A001B" w:ilvl="2">
      <w:start w:val="1"/>
      <w:numFmt w:val="lowerRoman"/>
      <w:lvlText w:val="%3."/>
      <w:lvlJc w:val="right"/>
      <w:pPr>
        <w:ind w:hanging="180" w:left="2520"/>
      </w:pPr>
    </w:lvl>
    <w:lvl w:tplc="041A000F" w:ilvl="3">
      <w:start w:val="1"/>
      <w:numFmt w:val="decimal"/>
      <w:lvlText w:val="%4."/>
      <w:lvlJc w:val="left"/>
      <w:pPr>
        <w:ind w:hanging="360" w:left="3240"/>
      </w:pPr>
    </w:lvl>
    <w:lvl w:tplc="041A0019" w:ilvl="4">
      <w:start w:val="1"/>
      <w:numFmt w:val="lowerLetter"/>
      <w:lvlText w:val="%5."/>
      <w:lvlJc w:val="left"/>
      <w:pPr>
        <w:ind w:hanging="360" w:left="3960"/>
      </w:pPr>
    </w:lvl>
    <w:lvl w:tplc="041A001B" w:ilvl="5">
      <w:start w:val="1"/>
      <w:numFmt w:val="lowerRoman"/>
      <w:lvlText w:val="%6."/>
      <w:lvlJc w:val="right"/>
      <w:pPr>
        <w:ind w:hanging="180" w:left="4680"/>
      </w:pPr>
    </w:lvl>
    <w:lvl w:tplc="041A000F" w:ilvl="6">
      <w:start w:val="1"/>
      <w:numFmt w:val="decimal"/>
      <w:lvlText w:val="%7."/>
      <w:lvlJc w:val="left"/>
      <w:pPr>
        <w:ind w:hanging="360" w:left="5400"/>
      </w:pPr>
    </w:lvl>
    <w:lvl w:tplc="041A0019" w:ilvl="7">
      <w:start w:val="1"/>
      <w:numFmt w:val="lowerLetter"/>
      <w:lvlText w:val="%8."/>
      <w:lvlJc w:val="left"/>
      <w:pPr>
        <w:ind w:hanging="360" w:left="6120"/>
      </w:pPr>
    </w:lvl>
    <w:lvl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7">
    <w:nsid w:val="63881BFD"/>
    <w:multiLevelType w:val="hybridMultilevel"/>
    <w:tmpl w:val="FA6C8EF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8">
    <w:nsid w:val="640E36E3"/>
    <w:multiLevelType w:val="hybridMultilevel"/>
    <w:tmpl w:val="45D674DA"/>
    <w:lvl w:tplc="E9F2779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plc="6B98022C" w:ilvl="1"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9">
    <w:nsid w:val="7CE77B64"/>
    <w:multiLevelType w:val="hybridMultilevel"/>
    <w:tmpl w:val="CAE415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7EAA0A5A"/>
    <w:multiLevelType w:val="singleLevel"/>
    <w:tmpl w:val="94C281A0"/>
    <w:lvl w:ilvl="0">
      <w:start w:val="1"/>
      <w:numFmt w:val="decimal"/>
      <w:lvlText w:val="%1. "/>
      <w:legacy w:legacyIndent="360" w:legacySpace="0" w:legacy="true"/>
      <w:lvlJc w:val="left"/>
      <w:pPr>
        <w:ind w:hanging="360" w:left="360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num w:numId="1">
    <w:abstractNumId w:val="10"/>
  </w:num>
  <w:num w:numId="2">
    <w:abstractNumId w:val="18"/>
  </w:num>
  <w:num w:numId="3">
    <w:abstractNumId w:val="2"/>
  </w:num>
  <w:num w:numId="4">
    <w:abstractNumId w:val="0"/>
  </w:num>
  <w:num w:numId="5">
    <w:abstractNumId w:val="20"/>
    <w:lvlOverride w:ilvl="0">
      <w:startOverride w:val="1"/>
    </w:lvlOverride>
  </w:num>
  <w:num w:numId="6">
    <w:abstractNumId w:val="14"/>
  </w:num>
  <w:num w:numId="7">
    <w:abstractNumId w:val="1"/>
  </w:num>
  <w:num w:numId="8">
    <w:abstractNumId w:val="11"/>
  </w:num>
  <w:num w:numId="9">
    <w:abstractNumId w:val="8"/>
  </w:num>
  <w:num w:numId="10">
    <w:abstractNumId w:val="7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7"/>
  </w:num>
  <w:num w:numId="14">
    <w:abstractNumId w:val="3"/>
  </w:num>
  <w:num w:numId="15">
    <w:abstractNumId w:val="13"/>
  </w:num>
  <w:num w:numId="16">
    <w:abstractNumId w:val="3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4"/>
  </w:num>
  <w:num w:numId="19">
    <w:abstractNumId w:val="6"/>
  </w:num>
  <w:num w:numId="20">
    <w:abstractNumId w:val="9"/>
  </w:num>
  <w:num w:numId="21">
    <w:abstractNumId w:val="17"/>
  </w:num>
  <w:num w:numId="22">
    <w:abstractNumId w:val="19"/>
  </w:num>
  <w:num w:numId="23">
    <w:abstractNumId w:val="5"/>
  </w:num>
  <w:num w:numId="24">
    <w:abstractNumId w:val="1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7652"/>
    <w:rsid w:val="00000CC4"/>
    <w:rsid w:val="000036DC"/>
    <w:rsid w:val="00006E2C"/>
    <w:rsid w:val="00007717"/>
    <w:rsid w:val="00012F39"/>
    <w:rsid w:val="000159BD"/>
    <w:rsid w:val="0002156E"/>
    <w:rsid w:val="00024785"/>
    <w:rsid w:val="000271AD"/>
    <w:rsid w:val="00033FCA"/>
    <w:rsid w:val="00034B12"/>
    <w:rsid w:val="000370B8"/>
    <w:rsid w:val="0003783F"/>
    <w:rsid w:val="0004219E"/>
    <w:rsid w:val="00042208"/>
    <w:rsid w:val="000460B4"/>
    <w:rsid w:val="00052561"/>
    <w:rsid w:val="00055347"/>
    <w:rsid w:val="00064EB8"/>
    <w:rsid w:val="00076CEA"/>
    <w:rsid w:val="000771E7"/>
    <w:rsid w:val="00083E56"/>
    <w:rsid w:val="00086650"/>
    <w:rsid w:val="000866FD"/>
    <w:rsid w:val="00087C90"/>
    <w:rsid w:val="00096B4E"/>
    <w:rsid w:val="000A2B7F"/>
    <w:rsid w:val="000A3ADF"/>
    <w:rsid w:val="000A6B7A"/>
    <w:rsid w:val="000A71F9"/>
    <w:rsid w:val="000A759B"/>
    <w:rsid w:val="000B1382"/>
    <w:rsid w:val="000C3DA1"/>
    <w:rsid w:val="000D3D7E"/>
    <w:rsid w:val="000D4D4D"/>
    <w:rsid w:val="000D5210"/>
    <w:rsid w:val="000D6E67"/>
    <w:rsid w:val="000E3FC7"/>
    <w:rsid w:val="000E6F6B"/>
    <w:rsid w:val="000F3AA1"/>
    <w:rsid w:val="000F6BA9"/>
    <w:rsid w:val="000F7AD4"/>
    <w:rsid w:val="00102BDC"/>
    <w:rsid w:val="001111AF"/>
    <w:rsid w:val="00113FB2"/>
    <w:rsid w:val="001154E0"/>
    <w:rsid w:val="00121C3F"/>
    <w:rsid w:val="0012404B"/>
    <w:rsid w:val="00125445"/>
    <w:rsid w:val="00131C65"/>
    <w:rsid w:val="00134DB3"/>
    <w:rsid w:val="001360D7"/>
    <w:rsid w:val="001374E6"/>
    <w:rsid w:val="00140E3E"/>
    <w:rsid w:val="00140EE7"/>
    <w:rsid w:val="00141B1E"/>
    <w:rsid w:val="00142AC2"/>
    <w:rsid w:val="0014308F"/>
    <w:rsid w:val="00145A72"/>
    <w:rsid w:val="00146CD6"/>
    <w:rsid w:val="0014722F"/>
    <w:rsid w:val="001577E4"/>
    <w:rsid w:val="00163340"/>
    <w:rsid w:val="00163528"/>
    <w:rsid w:val="0016680B"/>
    <w:rsid w:val="0016691C"/>
    <w:rsid w:val="00167027"/>
    <w:rsid w:val="001727CE"/>
    <w:rsid w:val="0017575A"/>
    <w:rsid w:val="00184B02"/>
    <w:rsid w:val="00186133"/>
    <w:rsid w:val="00193D81"/>
    <w:rsid w:val="00194053"/>
    <w:rsid w:val="00194258"/>
    <w:rsid w:val="001A2D24"/>
    <w:rsid w:val="001A5D1F"/>
    <w:rsid w:val="001A616B"/>
    <w:rsid w:val="001A7795"/>
    <w:rsid w:val="001B20B3"/>
    <w:rsid w:val="001B6F3C"/>
    <w:rsid w:val="001C21A8"/>
    <w:rsid w:val="001C4522"/>
    <w:rsid w:val="001C4AD5"/>
    <w:rsid w:val="001D2443"/>
    <w:rsid w:val="001D35BE"/>
    <w:rsid w:val="001D3B26"/>
    <w:rsid w:val="001E02F5"/>
    <w:rsid w:val="001E7C3B"/>
    <w:rsid w:val="001F05AC"/>
    <w:rsid w:val="001F0C1F"/>
    <w:rsid w:val="001F1881"/>
    <w:rsid w:val="001F5669"/>
    <w:rsid w:val="001F5EB8"/>
    <w:rsid w:val="00202649"/>
    <w:rsid w:val="002027C7"/>
    <w:rsid w:val="00205368"/>
    <w:rsid w:val="002066F0"/>
    <w:rsid w:val="002131BA"/>
    <w:rsid w:val="00221895"/>
    <w:rsid w:val="00221D12"/>
    <w:rsid w:val="00221D74"/>
    <w:rsid w:val="00225AC5"/>
    <w:rsid w:val="00233135"/>
    <w:rsid w:val="0023479B"/>
    <w:rsid w:val="00234A21"/>
    <w:rsid w:val="0024046F"/>
    <w:rsid w:val="00242314"/>
    <w:rsid w:val="00243B55"/>
    <w:rsid w:val="00243CC4"/>
    <w:rsid w:val="0024428A"/>
    <w:rsid w:val="002452F2"/>
    <w:rsid w:val="00245E5F"/>
    <w:rsid w:val="00250F01"/>
    <w:rsid w:val="00251515"/>
    <w:rsid w:val="00253495"/>
    <w:rsid w:val="002541A7"/>
    <w:rsid w:val="0025794C"/>
    <w:rsid w:val="002579BD"/>
    <w:rsid w:val="00264341"/>
    <w:rsid w:val="00265A38"/>
    <w:rsid w:val="0027207A"/>
    <w:rsid w:val="0027438B"/>
    <w:rsid w:val="00275B7D"/>
    <w:rsid w:val="00275F25"/>
    <w:rsid w:val="00281EE4"/>
    <w:rsid w:val="00282033"/>
    <w:rsid w:val="002842E2"/>
    <w:rsid w:val="00285FE0"/>
    <w:rsid w:val="00292131"/>
    <w:rsid w:val="0029275C"/>
    <w:rsid w:val="002A098A"/>
    <w:rsid w:val="002A271C"/>
    <w:rsid w:val="002A3294"/>
    <w:rsid w:val="002A3E6A"/>
    <w:rsid w:val="002C152A"/>
    <w:rsid w:val="002C2053"/>
    <w:rsid w:val="002C4336"/>
    <w:rsid w:val="002C4DED"/>
    <w:rsid w:val="002D231A"/>
    <w:rsid w:val="002D5187"/>
    <w:rsid w:val="002D6087"/>
    <w:rsid w:val="002E0389"/>
    <w:rsid w:val="002F305C"/>
    <w:rsid w:val="00300E91"/>
    <w:rsid w:val="00300E97"/>
    <w:rsid w:val="00300EBC"/>
    <w:rsid w:val="0030121C"/>
    <w:rsid w:val="003022D4"/>
    <w:rsid w:val="00311B19"/>
    <w:rsid w:val="003123B5"/>
    <w:rsid w:val="003134BC"/>
    <w:rsid w:val="00314514"/>
    <w:rsid w:val="003151F4"/>
    <w:rsid w:val="003161D5"/>
    <w:rsid w:val="003162CC"/>
    <w:rsid w:val="00316A81"/>
    <w:rsid w:val="00317F97"/>
    <w:rsid w:val="00322A8D"/>
    <w:rsid w:val="00324E98"/>
    <w:rsid w:val="00325023"/>
    <w:rsid w:val="00325C88"/>
    <w:rsid w:val="00327774"/>
    <w:rsid w:val="003319DB"/>
    <w:rsid w:val="00333D60"/>
    <w:rsid w:val="00335B21"/>
    <w:rsid w:val="003377CA"/>
    <w:rsid w:val="00342606"/>
    <w:rsid w:val="0035113A"/>
    <w:rsid w:val="00355BDE"/>
    <w:rsid w:val="00355DEB"/>
    <w:rsid w:val="00361F1A"/>
    <w:rsid w:val="003662D7"/>
    <w:rsid w:val="003674B4"/>
    <w:rsid w:val="00371C6A"/>
    <w:rsid w:val="00372586"/>
    <w:rsid w:val="00376AC8"/>
    <w:rsid w:val="003901AA"/>
    <w:rsid w:val="00391575"/>
    <w:rsid w:val="00393AE4"/>
    <w:rsid w:val="00395506"/>
    <w:rsid w:val="003968F8"/>
    <w:rsid w:val="0039774F"/>
    <w:rsid w:val="003A31C8"/>
    <w:rsid w:val="003A3304"/>
    <w:rsid w:val="003A4A42"/>
    <w:rsid w:val="003A4FBF"/>
    <w:rsid w:val="003A5729"/>
    <w:rsid w:val="003A5AE9"/>
    <w:rsid w:val="003B0305"/>
    <w:rsid w:val="003B1B4D"/>
    <w:rsid w:val="003B302B"/>
    <w:rsid w:val="003B3AE5"/>
    <w:rsid w:val="003B6DD3"/>
    <w:rsid w:val="003B7BBC"/>
    <w:rsid w:val="003C7C6A"/>
    <w:rsid w:val="003D396F"/>
    <w:rsid w:val="003D504D"/>
    <w:rsid w:val="003E0830"/>
    <w:rsid w:val="003E0EB9"/>
    <w:rsid w:val="003E3D79"/>
    <w:rsid w:val="003E60CD"/>
    <w:rsid w:val="003E679E"/>
    <w:rsid w:val="003E7652"/>
    <w:rsid w:val="003F0BDA"/>
    <w:rsid w:val="003F0D9B"/>
    <w:rsid w:val="003F2115"/>
    <w:rsid w:val="003F42A2"/>
    <w:rsid w:val="003F4830"/>
    <w:rsid w:val="003F5E2E"/>
    <w:rsid w:val="00402727"/>
    <w:rsid w:val="00405A52"/>
    <w:rsid w:val="00410C13"/>
    <w:rsid w:val="00411186"/>
    <w:rsid w:val="00412E39"/>
    <w:rsid w:val="00416313"/>
    <w:rsid w:val="00422F97"/>
    <w:rsid w:val="00423CD9"/>
    <w:rsid w:val="004248A2"/>
    <w:rsid w:val="00431CAD"/>
    <w:rsid w:val="004333EF"/>
    <w:rsid w:val="00433C73"/>
    <w:rsid w:val="00443D16"/>
    <w:rsid w:val="004503D9"/>
    <w:rsid w:val="00451D82"/>
    <w:rsid w:val="0045509B"/>
    <w:rsid w:val="00455532"/>
    <w:rsid w:val="00460B0B"/>
    <w:rsid w:val="00462E8F"/>
    <w:rsid w:val="0046505F"/>
    <w:rsid w:val="00473E07"/>
    <w:rsid w:val="00491AB1"/>
    <w:rsid w:val="004A0F64"/>
    <w:rsid w:val="004B33CC"/>
    <w:rsid w:val="004B406D"/>
    <w:rsid w:val="004B5E7D"/>
    <w:rsid w:val="004C2F1D"/>
    <w:rsid w:val="004E5EC1"/>
    <w:rsid w:val="004E5FC3"/>
    <w:rsid w:val="00500346"/>
    <w:rsid w:val="0050231F"/>
    <w:rsid w:val="005038A5"/>
    <w:rsid w:val="005047BB"/>
    <w:rsid w:val="005078D8"/>
    <w:rsid w:val="005131F9"/>
    <w:rsid w:val="00517577"/>
    <w:rsid w:val="005209EA"/>
    <w:rsid w:val="00520D93"/>
    <w:rsid w:val="00522BDE"/>
    <w:rsid w:val="0052382B"/>
    <w:rsid w:val="0052662C"/>
    <w:rsid w:val="005334D9"/>
    <w:rsid w:val="00537BA6"/>
    <w:rsid w:val="005408FF"/>
    <w:rsid w:val="00542CDC"/>
    <w:rsid w:val="00545517"/>
    <w:rsid w:val="00555A3C"/>
    <w:rsid w:val="005608D4"/>
    <w:rsid w:val="00561268"/>
    <w:rsid w:val="00563F43"/>
    <w:rsid w:val="00566805"/>
    <w:rsid w:val="00566AF3"/>
    <w:rsid w:val="005677D6"/>
    <w:rsid w:val="00580810"/>
    <w:rsid w:val="00582750"/>
    <w:rsid w:val="005834BC"/>
    <w:rsid w:val="00584A76"/>
    <w:rsid w:val="00585C0E"/>
    <w:rsid w:val="00586359"/>
    <w:rsid w:val="0059603F"/>
    <w:rsid w:val="00596B42"/>
    <w:rsid w:val="005A2044"/>
    <w:rsid w:val="005B4B8A"/>
    <w:rsid w:val="005C2C20"/>
    <w:rsid w:val="005C4768"/>
    <w:rsid w:val="005D09B4"/>
    <w:rsid w:val="005D20A8"/>
    <w:rsid w:val="005D3F10"/>
    <w:rsid w:val="005D463E"/>
    <w:rsid w:val="005D4A0E"/>
    <w:rsid w:val="005D5363"/>
    <w:rsid w:val="005D6152"/>
    <w:rsid w:val="005E00BD"/>
    <w:rsid w:val="005E02BD"/>
    <w:rsid w:val="005E5830"/>
    <w:rsid w:val="005E7F15"/>
    <w:rsid w:val="005F170A"/>
    <w:rsid w:val="005F2A4A"/>
    <w:rsid w:val="005F3E59"/>
    <w:rsid w:val="005F4336"/>
    <w:rsid w:val="005F5711"/>
    <w:rsid w:val="005F57D0"/>
    <w:rsid w:val="00600394"/>
    <w:rsid w:val="00607973"/>
    <w:rsid w:val="00610CB5"/>
    <w:rsid w:val="006135A5"/>
    <w:rsid w:val="00614292"/>
    <w:rsid w:val="006303C2"/>
    <w:rsid w:val="006367EE"/>
    <w:rsid w:val="006472B7"/>
    <w:rsid w:val="00650977"/>
    <w:rsid w:val="00677268"/>
    <w:rsid w:val="006776F8"/>
    <w:rsid w:val="00677F38"/>
    <w:rsid w:val="00683FB9"/>
    <w:rsid w:val="00687ABB"/>
    <w:rsid w:val="00693D1C"/>
    <w:rsid w:val="0069472B"/>
    <w:rsid w:val="006958C6"/>
    <w:rsid w:val="006A17E1"/>
    <w:rsid w:val="006A193E"/>
    <w:rsid w:val="006A1FC5"/>
    <w:rsid w:val="006A22CF"/>
    <w:rsid w:val="006A4BD6"/>
    <w:rsid w:val="006A5D64"/>
    <w:rsid w:val="006B037E"/>
    <w:rsid w:val="006B2B1D"/>
    <w:rsid w:val="006B337A"/>
    <w:rsid w:val="006C0093"/>
    <w:rsid w:val="006C116B"/>
    <w:rsid w:val="006C2119"/>
    <w:rsid w:val="006C7BAA"/>
    <w:rsid w:val="006D32DE"/>
    <w:rsid w:val="006E5536"/>
    <w:rsid w:val="006E7515"/>
    <w:rsid w:val="00701A10"/>
    <w:rsid w:val="00701F29"/>
    <w:rsid w:val="00705AEE"/>
    <w:rsid w:val="0070616F"/>
    <w:rsid w:val="007062B1"/>
    <w:rsid w:val="00712029"/>
    <w:rsid w:val="0071416B"/>
    <w:rsid w:val="00715981"/>
    <w:rsid w:val="00715C0A"/>
    <w:rsid w:val="0072164D"/>
    <w:rsid w:val="0072602F"/>
    <w:rsid w:val="0072766A"/>
    <w:rsid w:val="00734BAD"/>
    <w:rsid w:val="00736666"/>
    <w:rsid w:val="00736C7E"/>
    <w:rsid w:val="007374C7"/>
    <w:rsid w:val="007429E3"/>
    <w:rsid w:val="00742E81"/>
    <w:rsid w:val="00744F99"/>
    <w:rsid w:val="0074521D"/>
    <w:rsid w:val="0074744E"/>
    <w:rsid w:val="00754595"/>
    <w:rsid w:val="00755263"/>
    <w:rsid w:val="00755E35"/>
    <w:rsid w:val="0075602E"/>
    <w:rsid w:val="00761DE4"/>
    <w:rsid w:val="0076394A"/>
    <w:rsid w:val="007675B1"/>
    <w:rsid w:val="00774FBB"/>
    <w:rsid w:val="007759BD"/>
    <w:rsid w:val="00777993"/>
    <w:rsid w:val="00783B71"/>
    <w:rsid w:val="007844CF"/>
    <w:rsid w:val="007851A9"/>
    <w:rsid w:val="00787E90"/>
    <w:rsid w:val="007976A6"/>
    <w:rsid w:val="007A245F"/>
    <w:rsid w:val="007B4092"/>
    <w:rsid w:val="007C1EA6"/>
    <w:rsid w:val="007C2363"/>
    <w:rsid w:val="007C53CD"/>
    <w:rsid w:val="007C6B24"/>
    <w:rsid w:val="007D4B13"/>
    <w:rsid w:val="007D63FA"/>
    <w:rsid w:val="007E2111"/>
    <w:rsid w:val="007E3CB3"/>
    <w:rsid w:val="007E7F13"/>
    <w:rsid w:val="007E7FD8"/>
    <w:rsid w:val="007F667D"/>
    <w:rsid w:val="00800D23"/>
    <w:rsid w:val="008014BE"/>
    <w:rsid w:val="008033E8"/>
    <w:rsid w:val="008054B7"/>
    <w:rsid w:val="008109D0"/>
    <w:rsid w:val="00811C25"/>
    <w:rsid w:val="008120DF"/>
    <w:rsid w:val="008144A5"/>
    <w:rsid w:val="0082011D"/>
    <w:rsid w:val="0082531D"/>
    <w:rsid w:val="00826AF9"/>
    <w:rsid w:val="00833419"/>
    <w:rsid w:val="00837717"/>
    <w:rsid w:val="00840614"/>
    <w:rsid w:val="008470A0"/>
    <w:rsid w:val="00850B3E"/>
    <w:rsid w:val="0085449C"/>
    <w:rsid w:val="00857AED"/>
    <w:rsid w:val="0086355B"/>
    <w:rsid w:val="008741DA"/>
    <w:rsid w:val="00874F2C"/>
    <w:rsid w:val="00880396"/>
    <w:rsid w:val="00881D1D"/>
    <w:rsid w:val="00890522"/>
    <w:rsid w:val="008917E8"/>
    <w:rsid w:val="00895F31"/>
    <w:rsid w:val="008962D8"/>
    <w:rsid w:val="008A2F8D"/>
    <w:rsid w:val="008B0731"/>
    <w:rsid w:val="008B25D0"/>
    <w:rsid w:val="008B4638"/>
    <w:rsid w:val="008B5821"/>
    <w:rsid w:val="008B60F9"/>
    <w:rsid w:val="008B678C"/>
    <w:rsid w:val="008C1BDC"/>
    <w:rsid w:val="008C3020"/>
    <w:rsid w:val="008C47FB"/>
    <w:rsid w:val="008C559B"/>
    <w:rsid w:val="008C7AAC"/>
    <w:rsid w:val="008D1969"/>
    <w:rsid w:val="008D1B5E"/>
    <w:rsid w:val="008D26BB"/>
    <w:rsid w:val="008D37C8"/>
    <w:rsid w:val="008D5DD7"/>
    <w:rsid w:val="008D6682"/>
    <w:rsid w:val="008E52AE"/>
    <w:rsid w:val="008F4C66"/>
    <w:rsid w:val="008F6EA1"/>
    <w:rsid w:val="00901900"/>
    <w:rsid w:val="00901B73"/>
    <w:rsid w:val="009024F0"/>
    <w:rsid w:val="00902842"/>
    <w:rsid w:val="00905C79"/>
    <w:rsid w:val="00906A6C"/>
    <w:rsid w:val="00906E5A"/>
    <w:rsid w:val="009072CE"/>
    <w:rsid w:val="00907896"/>
    <w:rsid w:val="00913D85"/>
    <w:rsid w:val="00913E5F"/>
    <w:rsid w:val="009228FC"/>
    <w:rsid w:val="00923126"/>
    <w:rsid w:val="00925F6A"/>
    <w:rsid w:val="00926858"/>
    <w:rsid w:val="00926B2C"/>
    <w:rsid w:val="00927909"/>
    <w:rsid w:val="00930916"/>
    <w:rsid w:val="009343D4"/>
    <w:rsid w:val="00937EE4"/>
    <w:rsid w:val="0094178A"/>
    <w:rsid w:val="009439CA"/>
    <w:rsid w:val="009446AA"/>
    <w:rsid w:val="00945949"/>
    <w:rsid w:val="00951852"/>
    <w:rsid w:val="00955F18"/>
    <w:rsid w:val="009578AA"/>
    <w:rsid w:val="00957DBE"/>
    <w:rsid w:val="009651A9"/>
    <w:rsid w:val="00977DBF"/>
    <w:rsid w:val="00982653"/>
    <w:rsid w:val="009852F9"/>
    <w:rsid w:val="009912A0"/>
    <w:rsid w:val="009923FA"/>
    <w:rsid w:val="009A70CD"/>
    <w:rsid w:val="009C00E6"/>
    <w:rsid w:val="009C04C5"/>
    <w:rsid w:val="009C1C3B"/>
    <w:rsid w:val="009C1ED2"/>
    <w:rsid w:val="009C6D30"/>
    <w:rsid w:val="009D0114"/>
    <w:rsid w:val="009D2A4A"/>
    <w:rsid w:val="009D314D"/>
    <w:rsid w:val="009D5E2E"/>
    <w:rsid w:val="009E11C2"/>
    <w:rsid w:val="009E370A"/>
    <w:rsid w:val="009E4C2C"/>
    <w:rsid w:val="009F4CD3"/>
    <w:rsid w:val="00A00702"/>
    <w:rsid w:val="00A05680"/>
    <w:rsid w:val="00A122AC"/>
    <w:rsid w:val="00A16D86"/>
    <w:rsid w:val="00A16E68"/>
    <w:rsid w:val="00A16F4A"/>
    <w:rsid w:val="00A21501"/>
    <w:rsid w:val="00A32718"/>
    <w:rsid w:val="00A4106F"/>
    <w:rsid w:val="00A44E9E"/>
    <w:rsid w:val="00A47C59"/>
    <w:rsid w:val="00A50763"/>
    <w:rsid w:val="00A6088E"/>
    <w:rsid w:val="00A640C7"/>
    <w:rsid w:val="00A65131"/>
    <w:rsid w:val="00A652A7"/>
    <w:rsid w:val="00A65904"/>
    <w:rsid w:val="00A71764"/>
    <w:rsid w:val="00A75C8E"/>
    <w:rsid w:val="00A808D7"/>
    <w:rsid w:val="00A9007C"/>
    <w:rsid w:val="00A9013A"/>
    <w:rsid w:val="00A92416"/>
    <w:rsid w:val="00AA0DC9"/>
    <w:rsid w:val="00AB2F39"/>
    <w:rsid w:val="00AB395A"/>
    <w:rsid w:val="00AB6423"/>
    <w:rsid w:val="00AC0A6E"/>
    <w:rsid w:val="00AC2EFA"/>
    <w:rsid w:val="00AC3F36"/>
    <w:rsid w:val="00AC4792"/>
    <w:rsid w:val="00AC5E47"/>
    <w:rsid w:val="00AC6467"/>
    <w:rsid w:val="00AD260B"/>
    <w:rsid w:val="00AD4C07"/>
    <w:rsid w:val="00AD5D70"/>
    <w:rsid w:val="00AD79A6"/>
    <w:rsid w:val="00AD7D43"/>
    <w:rsid w:val="00AE0968"/>
    <w:rsid w:val="00AF3B57"/>
    <w:rsid w:val="00AF57F1"/>
    <w:rsid w:val="00B009F8"/>
    <w:rsid w:val="00B00A10"/>
    <w:rsid w:val="00B03B81"/>
    <w:rsid w:val="00B0404A"/>
    <w:rsid w:val="00B04FE7"/>
    <w:rsid w:val="00B07A8F"/>
    <w:rsid w:val="00B07ED7"/>
    <w:rsid w:val="00B12DF5"/>
    <w:rsid w:val="00B2354D"/>
    <w:rsid w:val="00B24A3F"/>
    <w:rsid w:val="00B24A5F"/>
    <w:rsid w:val="00B2747E"/>
    <w:rsid w:val="00B27ED0"/>
    <w:rsid w:val="00B31D04"/>
    <w:rsid w:val="00B34A4A"/>
    <w:rsid w:val="00B415CA"/>
    <w:rsid w:val="00B4270B"/>
    <w:rsid w:val="00B42F73"/>
    <w:rsid w:val="00B445EC"/>
    <w:rsid w:val="00B465E2"/>
    <w:rsid w:val="00B5356F"/>
    <w:rsid w:val="00B53E58"/>
    <w:rsid w:val="00B53EA2"/>
    <w:rsid w:val="00B57771"/>
    <w:rsid w:val="00B57FBD"/>
    <w:rsid w:val="00B652F1"/>
    <w:rsid w:val="00B65BD3"/>
    <w:rsid w:val="00B702FF"/>
    <w:rsid w:val="00B71EB6"/>
    <w:rsid w:val="00B76A42"/>
    <w:rsid w:val="00B86588"/>
    <w:rsid w:val="00B902ED"/>
    <w:rsid w:val="00BA54D5"/>
    <w:rsid w:val="00BA75DB"/>
    <w:rsid w:val="00BB0C0B"/>
    <w:rsid w:val="00BB21F1"/>
    <w:rsid w:val="00BB31D0"/>
    <w:rsid w:val="00BB520F"/>
    <w:rsid w:val="00BC0361"/>
    <w:rsid w:val="00BC03E2"/>
    <w:rsid w:val="00BC5F03"/>
    <w:rsid w:val="00BD0A38"/>
    <w:rsid w:val="00BD1064"/>
    <w:rsid w:val="00BD55B6"/>
    <w:rsid w:val="00BF1811"/>
    <w:rsid w:val="00BF7ABA"/>
    <w:rsid w:val="00C058C9"/>
    <w:rsid w:val="00C05A72"/>
    <w:rsid w:val="00C06CBF"/>
    <w:rsid w:val="00C104AD"/>
    <w:rsid w:val="00C11D14"/>
    <w:rsid w:val="00C125FD"/>
    <w:rsid w:val="00C12DF9"/>
    <w:rsid w:val="00C15688"/>
    <w:rsid w:val="00C16711"/>
    <w:rsid w:val="00C22123"/>
    <w:rsid w:val="00C242E9"/>
    <w:rsid w:val="00C3189A"/>
    <w:rsid w:val="00C33E0D"/>
    <w:rsid w:val="00C35162"/>
    <w:rsid w:val="00C4043D"/>
    <w:rsid w:val="00C43EBF"/>
    <w:rsid w:val="00C4533D"/>
    <w:rsid w:val="00C4738E"/>
    <w:rsid w:val="00C47C1E"/>
    <w:rsid w:val="00C51214"/>
    <w:rsid w:val="00C5339E"/>
    <w:rsid w:val="00C53552"/>
    <w:rsid w:val="00C57F52"/>
    <w:rsid w:val="00C639F9"/>
    <w:rsid w:val="00C65016"/>
    <w:rsid w:val="00C65CDC"/>
    <w:rsid w:val="00C72883"/>
    <w:rsid w:val="00C72BA6"/>
    <w:rsid w:val="00C8479D"/>
    <w:rsid w:val="00C86BA8"/>
    <w:rsid w:val="00C90D44"/>
    <w:rsid w:val="00C91C65"/>
    <w:rsid w:val="00CA1C2A"/>
    <w:rsid w:val="00CA29DB"/>
    <w:rsid w:val="00CA401D"/>
    <w:rsid w:val="00CA5168"/>
    <w:rsid w:val="00CA7DB3"/>
    <w:rsid w:val="00CB011A"/>
    <w:rsid w:val="00CB0FFC"/>
    <w:rsid w:val="00CB2F05"/>
    <w:rsid w:val="00CB50CF"/>
    <w:rsid w:val="00CB63E9"/>
    <w:rsid w:val="00CB7414"/>
    <w:rsid w:val="00CC189C"/>
    <w:rsid w:val="00CC4694"/>
    <w:rsid w:val="00CC4B1B"/>
    <w:rsid w:val="00CC5B37"/>
    <w:rsid w:val="00CC676C"/>
    <w:rsid w:val="00CD3D2C"/>
    <w:rsid w:val="00CD3FFC"/>
    <w:rsid w:val="00CD4A64"/>
    <w:rsid w:val="00CD7F3C"/>
    <w:rsid w:val="00CE3E99"/>
    <w:rsid w:val="00CF254E"/>
    <w:rsid w:val="00CF3A7E"/>
    <w:rsid w:val="00D23FD4"/>
    <w:rsid w:val="00D24601"/>
    <w:rsid w:val="00D257A0"/>
    <w:rsid w:val="00D3079A"/>
    <w:rsid w:val="00D325E5"/>
    <w:rsid w:val="00D4326A"/>
    <w:rsid w:val="00D44456"/>
    <w:rsid w:val="00D54350"/>
    <w:rsid w:val="00D55987"/>
    <w:rsid w:val="00D57AC9"/>
    <w:rsid w:val="00D8098B"/>
    <w:rsid w:val="00D81D5C"/>
    <w:rsid w:val="00D8300C"/>
    <w:rsid w:val="00D85343"/>
    <w:rsid w:val="00D868BB"/>
    <w:rsid w:val="00D87721"/>
    <w:rsid w:val="00D877E2"/>
    <w:rsid w:val="00D92063"/>
    <w:rsid w:val="00D962D4"/>
    <w:rsid w:val="00DA11FC"/>
    <w:rsid w:val="00DB2501"/>
    <w:rsid w:val="00DB2873"/>
    <w:rsid w:val="00DB3545"/>
    <w:rsid w:val="00DB47F0"/>
    <w:rsid w:val="00DB4C03"/>
    <w:rsid w:val="00DB6FC8"/>
    <w:rsid w:val="00DC1669"/>
    <w:rsid w:val="00DC459B"/>
    <w:rsid w:val="00DC5D30"/>
    <w:rsid w:val="00DD1975"/>
    <w:rsid w:val="00DD3FE9"/>
    <w:rsid w:val="00DD5324"/>
    <w:rsid w:val="00DD5D5D"/>
    <w:rsid w:val="00DD7BB0"/>
    <w:rsid w:val="00DE069E"/>
    <w:rsid w:val="00DE0762"/>
    <w:rsid w:val="00DE709F"/>
    <w:rsid w:val="00DE719C"/>
    <w:rsid w:val="00DF0333"/>
    <w:rsid w:val="00DF0DD6"/>
    <w:rsid w:val="00DF44A0"/>
    <w:rsid w:val="00E00585"/>
    <w:rsid w:val="00E043AA"/>
    <w:rsid w:val="00E04F68"/>
    <w:rsid w:val="00E075B6"/>
    <w:rsid w:val="00E10169"/>
    <w:rsid w:val="00E115E7"/>
    <w:rsid w:val="00E12C47"/>
    <w:rsid w:val="00E14BCF"/>
    <w:rsid w:val="00E15D8D"/>
    <w:rsid w:val="00E2104F"/>
    <w:rsid w:val="00E25F85"/>
    <w:rsid w:val="00E314B3"/>
    <w:rsid w:val="00E32F8B"/>
    <w:rsid w:val="00E36663"/>
    <w:rsid w:val="00E62ABD"/>
    <w:rsid w:val="00E63731"/>
    <w:rsid w:val="00E672F6"/>
    <w:rsid w:val="00E749A5"/>
    <w:rsid w:val="00E86A79"/>
    <w:rsid w:val="00E87751"/>
    <w:rsid w:val="00E878CD"/>
    <w:rsid w:val="00E91F99"/>
    <w:rsid w:val="00E92794"/>
    <w:rsid w:val="00EA17B5"/>
    <w:rsid w:val="00EA1A2B"/>
    <w:rsid w:val="00EA433E"/>
    <w:rsid w:val="00EA6846"/>
    <w:rsid w:val="00EB0A04"/>
    <w:rsid w:val="00EB26E4"/>
    <w:rsid w:val="00EB7D1D"/>
    <w:rsid w:val="00EB7E9B"/>
    <w:rsid w:val="00EC4799"/>
    <w:rsid w:val="00ED6B92"/>
    <w:rsid w:val="00ED742A"/>
    <w:rsid w:val="00EE3BE3"/>
    <w:rsid w:val="00EE5B40"/>
    <w:rsid w:val="00EE64D7"/>
    <w:rsid w:val="00F015F5"/>
    <w:rsid w:val="00F0424A"/>
    <w:rsid w:val="00F06098"/>
    <w:rsid w:val="00F075FA"/>
    <w:rsid w:val="00F07B89"/>
    <w:rsid w:val="00F07FC9"/>
    <w:rsid w:val="00F10C44"/>
    <w:rsid w:val="00F12B23"/>
    <w:rsid w:val="00F252AB"/>
    <w:rsid w:val="00F340FF"/>
    <w:rsid w:val="00F35EB7"/>
    <w:rsid w:val="00F36893"/>
    <w:rsid w:val="00F37875"/>
    <w:rsid w:val="00F37B78"/>
    <w:rsid w:val="00F4085D"/>
    <w:rsid w:val="00F43B33"/>
    <w:rsid w:val="00F47207"/>
    <w:rsid w:val="00F52BA3"/>
    <w:rsid w:val="00F53960"/>
    <w:rsid w:val="00F54865"/>
    <w:rsid w:val="00F565F6"/>
    <w:rsid w:val="00F64739"/>
    <w:rsid w:val="00F65830"/>
    <w:rsid w:val="00F75D82"/>
    <w:rsid w:val="00F76E39"/>
    <w:rsid w:val="00F772D5"/>
    <w:rsid w:val="00F91C3C"/>
    <w:rsid w:val="00F923D3"/>
    <w:rsid w:val="00F92794"/>
    <w:rsid w:val="00FA0073"/>
    <w:rsid w:val="00FA0C62"/>
    <w:rsid w:val="00FA16B8"/>
    <w:rsid w:val="00FA22DF"/>
    <w:rsid w:val="00FA234C"/>
    <w:rsid w:val="00FA3AC0"/>
    <w:rsid w:val="00FA3CF3"/>
    <w:rsid w:val="00FA7BD6"/>
    <w:rsid w:val="00FB23D8"/>
    <w:rsid w:val="00FB2F7D"/>
    <w:rsid w:val="00FC210F"/>
    <w:rsid w:val="00FC4001"/>
    <w:rsid w:val="00FC5521"/>
    <w:rsid w:val="00FC780F"/>
    <w:rsid w:val="00FD0A46"/>
    <w:rsid w:val="00FD2D3B"/>
    <w:rsid w:val="00FD4318"/>
    <w:rsid w:val="00FD457F"/>
    <w:rsid w:val="00FE19D9"/>
    <w:rsid w:val="00FE7440"/>
    <w:rsid w:val="00FF2644"/>
    <w:rsid w:val="00FF2A6D"/>
    <w:rsid w:val="00FF2DCD"/>
    <w:rsid w:val="00FF5B83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true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true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true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true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true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true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true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true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true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true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true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true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true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true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true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true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frame="true" w:space="0" w:sz="0" w:color="auto" w:val="none"/>
    </w:rPr>
  </w:style>
  <w:style w:customStyle="true" w:styleId="PozadinaSvijetloZelena" w:type="character">
    <w:name w:val="Pozadina_SvijetloZelena"/>
    <w:basedOn w:val="Zadanifontodlomka"/>
    <w:rsid w:val="00683FB9"/>
    <w:rPr>
      <w:noProof/>
      <w:bdr w:frame="true"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683FB9"/>
    <w:rPr>
      <w:noProof/>
      <w:bdr w:frame="true" w:space="0" w:sz="0" w:color="auto" w:val="none"/>
      <w:shd w:fill="FFFFCC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true" w:styleId="T-98-2" w:type="paragraph">
    <w:name w:val="T-9/8-2"/>
    <w:rsid w:val="003022D4"/>
    <w:pPr>
      <w:widowControl w:val="false"/>
      <w:tabs>
        <w:tab w:pos="2153" w:val="left"/>
      </w:tabs>
      <w:autoSpaceDE w:val="false"/>
      <w:autoSpaceDN w:val="false"/>
      <w:adjustRightInd w:val="false"/>
      <w:spacing w:after="43"/>
      <w:ind w:firstLine="342"/>
      <w:jc w:val="both"/>
    </w:pPr>
    <w:rPr>
      <w:rFonts w:hAnsi="Times-NewRoman" w:ascii="Times-NewRoman"/>
      <w:sz w:val="19"/>
      <w:szCs w:val="19"/>
    </w:rPr>
  </w:style>
  <w:style w:customStyle="true" w:styleId="clanak" w:type="paragraph">
    <w:name w:val="clanak"/>
    <w:basedOn w:val="Normal"/>
    <w:rsid w:val="008B0731"/>
    <w:pPr>
      <w:spacing w:afterAutospacing="true" w:after="100" w:beforeAutospacing="true" w:before="100"/>
      <w:jc w:val="center"/>
    </w:pPr>
  </w:style>
  <w:style w:customStyle="true" w:styleId="t-9-8" w:type="paragraph">
    <w:name w:val="t-9-8"/>
    <w:basedOn w:val="Normal"/>
    <w:rsid w:val="008B0731"/>
    <w:pPr>
      <w:spacing w:afterAutospacing="true" w:after="100" w:beforeAutospacing="true" w:before="100"/>
    </w:pPr>
  </w:style>
  <w:style w:customStyle="true" w:styleId="t-10-9-kurz-s" w:type="paragraph">
    <w:name w:val="t-10-9-kurz-s"/>
    <w:basedOn w:val="Normal"/>
    <w:rsid w:val="008B0731"/>
    <w:pPr>
      <w:spacing w:afterAutospacing="true" w:after="100" w:beforeAutospacing="true" w:before="100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9774F"/>
    <w:rPr>
      <w:color w:val="808080"/>
      <w:bdr w:space="0" w:sz="0" w:color="auto" w:val="none"/>
      <w:shd w:fill="auto" w:color="auto" w:val="clear"/>
    </w:rPr>
  </w:style>
  <w:style w:customStyle="true" w:styleId="PozadinaSvijetloCrvena" w:type="character">
    <w:name w:val="Pozadina_SvijetloCrvena"/>
    <w:basedOn w:val="eSPISCCParagraphDefaultFont"/>
    <w:rsid w:val="0039774F"/>
    <w:rPr>
      <w:noProof/>
      <w:color w:val="auto"/>
      <w:sz w:val="24"/>
      <w:szCs w:val="24"/>
      <w:bdr w:space="0" w:sz="0" w:color="auto" w:val="none"/>
      <w:shd w:fill="FFCC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E32F8B"/>
    <w:pPr>
      <w:keepNext/>
      <w:tabs>
        <w:tab w:pos="2520" w:val="center"/>
        <w:tab w:pos="6840" w:val="left"/>
      </w:tabs>
      <w:jc w:val="center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5408FF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1D2443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D2443"/>
  </w:style>
  <w:style w:styleId="Podnoje" w:type="paragraph">
    <w:name w:val="footer"/>
    <w:basedOn w:val="Normal"/>
    <w:rsid w:val="001D2443"/>
    <w:pPr>
      <w:tabs>
        <w:tab w:pos="4536" w:val="center"/>
        <w:tab w:pos="9072" w:val="right"/>
      </w:tabs>
    </w:pPr>
  </w:style>
  <w:style w:customStyle="1" w:styleId="Naslov2Char" w:type="character">
    <w:name w:val="Naslov 2 Char"/>
    <w:basedOn w:val="Zadanifontodlomka"/>
    <w:link w:val="Naslov2"/>
    <w:rsid w:val="00E32F8B"/>
    <w:rPr>
      <w:b/>
      <w:bCs/>
      <w:sz w:val="28"/>
      <w:szCs w:val="24"/>
    </w:rPr>
  </w:style>
  <w:style w:customStyle="1" w:styleId="ZaglavljeChar" w:type="character">
    <w:name w:val="Zaglavlje Char"/>
    <w:basedOn w:val="Zadanifontodlomka"/>
    <w:link w:val="Zaglavlje"/>
    <w:rsid w:val="00614292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C1BDC"/>
    <w:pPr>
      <w:ind w:left="720"/>
      <w:contextualSpacing/>
    </w:pPr>
  </w:style>
  <w:style w:styleId="Bezproreda" w:type="paragraph">
    <w:name w:val="No Spacing"/>
    <w:uiPriority w:val="1"/>
    <w:qFormat/>
    <w:rsid w:val="00391575"/>
    <w:rPr>
      <w:rFonts w:cstheme="minorBidi" w:eastAsiaTheme="minorHAnsi"/>
      <w:sz w:val="24"/>
      <w:szCs w:val="22"/>
      <w:lang w:eastAsia="en-US"/>
    </w:rPr>
  </w:style>
  <w:style w:customStyle="1" w:styleId="spelle" w:type="character">
    <w:name w:val="spelle"/>
    <w:rsid w:val="002842E2"/>
  </w:style>
  <w:style w:styleId="Uvuenotijeloteksta" w:type="paragraph">
    <w:name w:val="Body Text Indent"/>
    <w:basedOn w:val="Normal"/>
    <w:link w:val="UvuenotijelotekstaChar"/>
    <w:rsid w:val="00A65131"/>
    <w:pPr>
      <w:ind w:firstLine="708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rsid w:val="00A65131"/>
    <w:rPr>
      <w:sz w:val="24"/>
      <w:szCs w:val="24"/>
    </w:rPr>
  </w:style>
  <w:style w:customStyle="1" w:styleId="SudNaziv" w:type="paragraph">
    <w:name w:val="Sud_Naziv"/>
    <w:basedOn w:val="Normal"/>
    <w:rsid w:val="00683FB9"/>
    <w:rPr>
      <w:rFonts w:cstheme="minorBidi" w:eastAsiaTheme="minorHAnsi"/>
      <w:b/>
      <w:noProof/>
      <w:lang w:eastAsia="en-US"/>
    </w:rPr>
  </w:style>
  <w:style w:customStyle="1" w:styleId="FiksniRH" w:type="paragraph">
    <w:name w:val="Fiksni RH"/>
    <w:basedOn w:val="Normal"/>
    <w:next w:val="SudNaziv"/>
    <w:rsid w:val="00683FB9"/>
    <w:pPr>
      <w:spacing w:after="120" w:before="600"/>
    </w:pPr>
    <w:rPr>
      <w:rFonts w:cstheme="minorBidi" w:eastAsiaTheme="minorHAnsi"/>
      <w:b/>
      <w:caps/>
      <w:lang w:eastAsia="en-US"/>
    </w:rPr>
  </w:style>
  <w:style w:customStyle="1" w:styleId="GrbRH" w:type="paragraph">
    <w:name w:val="GrbRH"/>
    <w:basedOn w:val="Normal"/>
    <w:rsid w:val="00683FB9"/>
    <w:pPr>
      <w:spacing w:after="60"/>
    </w:pPr>
    <w:rPr>
      <w:rFonts w:cstheme="minorBidi" w:eastAsiaTheme="minorHAnsi"/>
      <w:noProof/>
      <w:sz w:val="16"/>
      <w:szCs w:val="16"/>
      <w:lang w:eastAsia="en-US"/>
    </w:rPr>
  </w:style>
  <w:style w:customStyle="1" w:styleId="NaslovdokumentaChar" w:type="character">
    <w:name w:val="Naslov_dokumenta Char"/>
    <w:basedOn w:val="Zadanifontodlomka"/>
    <w:link w:val="Naslovdokumenta"/>
    <w:locked/>
    <w:rsid w:val="00683FB9"/>
    <w:rPr>
      <w:b/>
      <w:caps/>
      <w:spacing w:val="100"/>
      <w:sz w:val="24"/>
      <w:szCs w:val="24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683FB9"/>
    <w:pPr>
      <w:keepNext/>
      <w:spacing w:after="480" w:before="480"/>
      <w:jc w:val="center"/>
    </w:pPr>
    <w:rPr>
      <w:b/>
      <w:caps/>
      <w:spacing w:val="100"/>
    </w:rPr>
  </w:style>
  <w:style w:customStyle="1" w:styleId="SudSjedite" w:type="paragraph">
    <w:name w:val="Sud_Sjedište"/>
    <w:basedOn w:val="Bezproreda"/>
    <w:rsid w:val="00683FB9"/>
    <w:pPr>
      <w:tabs>
        <w:tab w:pos="7088" w:val="left"/>
      </w:tabs>
      <w:contextualSpacing/>
    </w:pPr>
    <w:rPr>
      <w:rFonts w:cs="Times New Roman" w:eastAsia="Times New Roman"/>
      <w:noProof/>
      <w:szCs w:val="24"/>
      <w:lang w:eastAsia="hr-HR"/>
    </w:rPr>
  </w:style>
  <w:style w:customStyle="1" w:styleId="SudacChar" w:type="character">
    <w:name w:val="Sudac Char"/>
    <w:basedOn w:val="Zadanifontodlomka"/>
    <w:link w:val="Sudac"/>
    <w:locked/>
    <w:rsid w:val="00683FB9"/>
    <w:rPr>
      <w:noProof/>
      <w:sz w:val="24"/>
      <w:szCs w:val="24"/>
    </w:rPr>
  </w:style>
  <w:style w:customStyle="1" w:styleId="Sudac" w:type="paragraph">
    <w:name w:val="Sudac"/>
    <w:basedOn w:val="Normal"/>
    <w:next w:val="Normal"/>
    <w:link w:val="SudacChar"/>
    <w:qFormat/>
    <w:rsid w:val="00683FB9"/>
    <w:pPr>
      <w:keepNext/>
      <w:spacing w:before="400"/>
      <w:ind w:left="5387"/>
      <w:contextualSpacing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683FB9"/>
    <w:pPr>
      <w:spacing w:after="120" w:before="360"/>
      <w:ind w:left="5387"/>
    </w:pPr>
    <w:rPr>
      <w:rFonts w:cstheme="minorBidi" w:eastAsiaTheme="minorHAnsi"/>
      <w:noProof/>
      <w:lang w:eastAsia="en-US"/>
    </w:rPr>
  </w:style>
  <w:style w:customStyle="1" w:styleId="Zapisniar" w:type="paragraph">
    <w:name w:val="Zapisničar"/>
    <w:basedOn w:val="Normal"/>
    <w:next w:val="ZapisniarPotpis"/>
    <w:qFormat/>
    <w:rsid w:val="00683FB9"/>
    <w:pPr>
      <w:keepNext/>
      <w:spacing w:after="360" w:before="360"/>
      <w:ind w:left="5387"/>
    </w:pPr>
    <w:rPr>
      <w:rFonts w:cstheme="minorBidi" w:eastAsiaTheme="minorHAnsi"/>
      <w:noProof/>
      <w:lang w:eastAsia="en-US"/>
    </w:rPr>
  </w:style>
  <w:style w:customStyle="1" w:styleId="NormaleSPISChar" w:type="character">
    <w:name w:val="Normal_eSPIS Char"/>
    <w:basedOn w:val="Zadanifontodlomka"/>
    <w:link w:val="NormaleSPIS"/>
    <w:locked/>
    <w:rsid w:val="00683FB9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683FB9"/>
    <w:pPr>
      <w:spacing w:after="240"/>
      <w:ind w:firstLine="567"/>
      <w:jc w:val="both"/>
    </w:pPr>
  </w:style>
  <w:style w:customStyle="1" w:styleId="SudacPotpisIzvornikChar" w:type="character">
    <w:name w:val="SudacPotpis_Izvornik Char"/>
    <w:basedOn w:val="Zadanifontodlomka"/>
    <w:link w:val="SudacPotpisIzvornik"/>
    <w:locked/>
    <w:rsid w:val="00683FB9"/>
    <w:rPr>
      <w:noProof/>
      <w:sz w:val="24"/>
      <w:szCs w:val="24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683FB9"/>
    <w:pPr>
      <w:spacing w:before="360"/>
      <w:ind w:left="5387"/>
    </w:pPr>
    <w:rPr>
      <w:noProof/>
    </w:rPr>
  </w:style>
  <w:style w:customStyle="1" w:styleId="Pravnastvar2Char" w:type="character">
    <w:name w:val="Pravna stvar2 Char"/>
    <w:basedOn w:val="Zadanifontodlomka"/>
    <w:link w:val="Pravnastvar2"/>
    <w:locked/>
    <w:rsid w:val="00683FB9"/>
    <w:rPr>
      <w:noProof/>
      <w:sz w:val="24"/>
      <w:szCs w:val="24"/>
    </w:rPr>
  </w:style>
  <w:style w:customStyle="1" w:styleId="Pravnastvar2" w:type="paragraph">
    <w:name w:val="Pravna stvar2"/>
    <w:basedOn w:val="Normal"/>
    <w:link w:val="Pravnastvar2Char"/>
    <w:qFormat/>
    <w:rsid w:val="00683FB9"/>
    <w:pPr>
      <w:tabs>
        <w:tab w:pos="1560" w:val="left"/>
      </w:tabs>
      <w:spacing w:after="120"/>
      <w:ind w:hanging="992" w:left="1559"/>
    </w:pPr>
    <w:rPr>
      <w:noProof/>
    </w:rPr>
  </w:style>
  <w:style w:customStyle="1" w:styleId="eSPISCCParagraphDefaultFont" w:type="character">
    <w:name w:val="eSPIS_CC_Paragraph Default Font"/>
    <w:basedOn w:val="NormaleSPISChar"/>
    <w:rsid w:val="00683FB9"/>
    <w:rPr>
      <w:noProof/>
      <w:color w:val="auto"/>
      <w:sz w:val="24"/>
      <w:szCs w:val="24"/>
      <w:bdr w:color="auto" w:frame="1" w:space="0" w:sz="0" w:val="none"/>
    </w:rPr>
  </w:style>
  <w:style w:customStyle="1" w:styleId="PozadinaSvijetloZelena" w:type="character">
    <w:name w:val="Pozadina_SvijetloZelena"/>
    <w:basedOn w:val="Zadanifontodlomka"/>
    <w:rsid w:val="00683FB9"/>
    <w:rPr>
      <w:noProof/>
      <w:bdr w:color="auto" w:frame="1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683FB9"/>
    <w:rPr>
      <w:noProof/>
      <w:bdr w:color="auto" w:frame="1" w:space="0" w:sz="0" w:val="none"/>
      <w:shd w:color="auto" w:fill="FFFFCC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683FB9"/>
    <w:pPr>
      <w:spacing w:before="480"/>
      <w:ind w:firstLine="0"/>
    </w:pPr>
    <w:rPr>
      <w:noProof/>
    </w:rPr>
  </w:style>
  <w:style w:customStyle="1" w:styleId="T-98-2" w:type="paragraph">
    <w:name w:val="T-9/8-2"/>
    <w:rsid w:val="003022D4"/>
    <w:pPr>
      <w:widowControl w:val="0"/>
      <w:tabs>
        <w:tab w:pos="2153" w:val="left"/>
      </w:tabs>
      <w:autoSpaceDE w:val="0"/>
      <w:autoSpaceDN w:val="0"/>
      <w:adjustRightInd w:val="0"/>
      <w:spacing w:after="43"/>
      <w:ind w:firstLine="342"/>
      <w:jc w:val="both"/>
    </w:pPr>
    <w:rPr>
      <w:rFonts w:ascii="Times-NewRoman" w:hAnsi="Times-NewRoman"/>
      <w:sz w:val="19"/>
      <w:szCs w:val="19"/>
    </w:rPr>
  </w:style>
  <w:style w:customStyle="1" w:styleId="clanak" w:type="paragraph">
    <w:name w:val="clanak"/>
    <w:basedOn w:val="Normal"/>
    <w:rsid w:val="008B0731"/>
    <w:pPr>
      <w:spacing w:after="100" w:afterAutospacing="1" w:before="100" w:beforeAutospacing="1"/>
      <w:jc w:val="center"/>
    </w:pPr>
  </w:style>
  <w:style w:customStyle="1" w:styleId="t-9-8" w:type="paragraph">
    <w:name w:val="t-9-8"/>
    <w:basedOn w:val="Normal"/>
    <w:rsid w:val="008B0731"/>
    <w:pPr>
      <w:spacing w:after="100" w:afterAutospacing="1" w:before="100" w:beforeAutospacing="1"/>
    </w:pPr>
  </w:style>
  <w:style w:customStyle="1" w:styleId="t-10-9-kurz-s" w:type="paragraph">
    <w:name w:val="t-10-9-kurz-s"/>
    <w:basedOn w:val="Normal"/>
    <w:rsid w:val="008B0731"/>
    <w:pPr>
      <w:spacing w:after="100" w:afterAutospacing="1" w:before="100" w:beforeAutospacing="1"/>
      <w:jc w:val="center"/>
    </w:pPr>
    <w:rPr>
      <w:i/>
      <w:iCs/>
      <w:sz w:val="26"/>
      <w:szCs w:val="26"/>
    </w:rPr>
  </w:style>
  <w:style w:styleId="Tekstrezerviranogmjesta" w:type="character">
    <w:name w:val="Placeholder Text"/>
    <w:basedOn w:val="Zadanifontodlomka"/>
    <w:uiPriority w:val="99"/>
    <w:semiHidden/>
    <w:rsid w:val="0039774F"/>
    <w:rPr>
      <w:color w:val="808080"/>
      <w:bdr w:color="auto" w:space="0" w:sz="0" w:val="none"/>
      <w:shd w:color="auto" w:fill="auto" w:val="clear"/>
    </w:rPr>
  </w:style>
  <w:style w:customStyle="1" w:styleId="PozadinaSvijetloCrvena" w:type="character">
    <w:name w:val="Pozadina_SvijetloCrvena"/>
    <w:basedOn w:val="eSPISCCParagraphDefaultFont"/>
    <w:rsid w:val="0039774F"/>
    <w:rPr>
      <w:noProof/>
      <w:color w:val="auto"/>
      <w:sz w:val="24"/>
      <w:szCs w:val="24"/>
      <w:bdr w:color="auto" w:space="0" w:sz="0" w:val="none"/>
      <w:shd w:color="auto" w:fill="FFCC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49632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6970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363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71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68479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808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814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699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9386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3223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03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1339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55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182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44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8582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8214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6052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49145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14292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041695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43811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28563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86262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7752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89894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497671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6873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89968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93803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24310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131624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0515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53674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57844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2623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46079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3011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1368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7031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98500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39351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89388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42835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586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7793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04513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9703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2824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18225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68799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4517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8791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26500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14413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05779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077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93889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42744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46125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045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71577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9438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15220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319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02067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58380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89207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183085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28968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06635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31939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50350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95457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3812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4015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48832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349527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9875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101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26605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87789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99722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075903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8268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101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410817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30932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05660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03235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634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38248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75315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93006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26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2459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889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4329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082629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6393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84054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28757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2088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4979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0628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395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86430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6331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47277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89398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26336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133831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7415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2689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6555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1148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65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7278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60040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40105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09283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89579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9564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36905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07784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862149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53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4389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8008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14817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33020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6358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46592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12514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4983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78284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46308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5207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79058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472138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15161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3606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62555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43988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25. siječnja 2016.</izvorni_sadrzaj>
    <derivirana_varijabla naziv="DomainObject.DatumDonosenjaOdluke_1">25.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</izvorni_sadrzaj>
    <derivirana_varijabla naziv="DomainObject.DonositeljOdluke.Ime_1">Goran</derivirana_varijabla>
  </DomainObject.DonositeljOdluke.Ime>
  <DomainObject.DonositeljOdluke.Prezime>
    <izvorni_sadrzaj>Iskra</izvorni_sadrzaj>
    <derivirana_varijabla naziv="DomainObject.DonositeljOdluke.Prezime_1">Iskra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3843</izvorni_sadrzaj>
    <derivirana_varijabla naziv="DomainObject.Predmet.Broj_1">3843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St-3843/2015</izvorni_sadrzaj>
    <derivirana_varijabla naziv="DomainObject.Predmet.OznakaBroj_1">St-3843/2015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JORDANOVAC d.o.o.</izvorni_sadrzaj>
    <derivirana_varijabla naziv="DomainObject.Predmet.ProtustrankaFormated_1">  JORDANOVAC d.o.o.</derivirana_varijabla>
  </DomainObject.Predmet.ProtustrankaFormated>
  <DomainObject.Predmet.ProtustrankaFormatedOIB>
    <izvorni_sadrzaj>  JORDANOVAC d.o.o., OIB 95946818136</izvorni_sadrzaj>
    <derivirana_varijabla naziv="DomainObject.Predmet.ProtustrankaFormatedOIB_1">  JORDANOVAC d.o.o., OIB 95946818136</derivirana_varijabla>
  </DomainObject.Predmet.ProtustrankaFormatedOIB>
  <DomainObject.Predmet.ProtustrankaFormatedWithAdress>
    <izvorni_sadrzaj> JORDANOVAC d.o.o., Barutanski brijeg 44, 10000 Zagreb</izvorni_sadrzaj>
    <derivirana_varijabla naziv="DomainObject.Predmet.ProtustrankaFormatedWithAdress_1"> JORDANOVAC d.o.o., Barutanski brijeg 44, 10000 Zagreb</derivirana_varijabla>
  </DomainObject.Predmet.ProtustrankaFormatedWithAdress>
  <DomainObject.Predmet.ProtustrankaFormatedWithAdressOIB>
    <izvorni_sadrzaj> JORDANOVAC d.o.o., OIB 95946818136, Barutanski brijeg 44, 10000 Zagreb</izvorni_sadrzaj>
    <derivirana_varijabla naziv="DomainObject.Predmet.ProtustrankaFormatedWithAdressOIB_1"> JORDANOVAC d.o.o., OIB 95946818136, Barutanski brijeg 44, 10000 Zagreb</derivirana_varijabla>
  </DomainObject.Predmet.ProtustrankaFormatedWithAdressOIB>
  <DomainObject.Predmet.ProtustrankaWithAdress>
    <izvorni_sadrzaj>JORDANOVAC d.o.o. Barutanski brijeg 44, 10000 Zagreb</izvorni_sadrzaj>
    <derivirana_varijabla naziv="DomainObject.Predmet.ProtustrankaWithAdress_1">JORDANOVAC d.o.o. Barutanski brijeg 44, 10000 Zagreb</derivirana_varijabla>
  </DomainObject.Predmet.ProtustrankaWithAdress>
  <DomainObject.Predmet.ProtustrankaWithAdressOIB>
    <izvorni_sadrzaj>JORDANOVAC d.o.o., OIB 95946818136, Barutanski brijeg 44, 10000 Zagreb</izvorni_sadrzaj>
    <derivirana_varijabla naziv="DomainObject.Predmet.ProtustrankaWithAdressOIB_1">JORDANOVAC d.o.o., OIB 95946818136, Barutanski brijeg 44, 10000 Zagreb</derivirana_varijabla>
  </DomainObject.Predmet.ProtustrankaWithAdressOIB>
  <DomainObject.Predmet.ProtustrankaNazivFormated>
    <izvorni_sadrzaj>JORDANOVAC d.o.o.</izvorni_sadrzaj>
    <derivirana_varijabla naziv="DomainObject.Predmet.ProtustrankaNazivFormated_1">JORDANOVAC d.o.o.</derivirana_varijabla>
  </DomainObject.Predmet.ProtustrankaNazivFormated>
  <DomainObject.Predmet.ProtustrankaNazivFormatedOIB>
    <izvorni_sadrzaj>JORDANOVAC d.o.o., OIB 95946818136</izvorni_sadrzaj>
    <derivirana_varijabla naziv="DomainObject.Predmet.ProtustrankaNazivFormatedOIB_1">JORDANOVAC d.o.o., OIB 95946818136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99.St - G. Iskra</izvorni_sadrzaj>
    <derivirana_varijabla naziv="DomainObject.Predmet.Referada.Naziv_1">99.St - G. Iskra</derivirana_varijabla>
  </DomainObject.Predmet.Referada.Naziv>
  <DomainObject.Predmet.Referada.Oznaka>
    <izvorni_sadrzaj>99.St</izvorni_sadrzaj>
    <derivirana_varijabla naziv="DomainObject.Predmet.Referada.Oznaka_1">99.St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 Iskra</izvorni_sadrzaj>
    <derivirana_varijabla naziv="DomainObject.Predmet.Referada.Sudac_1">Goran Iskra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99.St - G. Iskra</izvorni_sadrzaj>
    <derivirana_varijabla naziv="DomainObject.Predmet.TrenutnaLokacijaSpisa.Naziv_1">99.St - G. Iskra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JORDANOVAC d.o.o.</item>
    </izvorni_sadrzaj>
    <derivirana_varijabla naziv="DomainObject.Predmet.ProtuStrankaListFormated_1">
      <item>JORDANOVAC d.o.o.</item>
    </derivirana_varijabla>
  </DomainObject.Predmet.ProtuStrankaListFormated>
  <DomainObject.Predmet.ProtuStrankaListFormatedOIB>
    <izvorni_sadrzaj>
      <item>JORDANOVAC d.o.o., OIB 95946818136</item>
    </izvorni_sadrzaj>
    <derivirana_varijabla naziv="DomainObject.Predmet.ProtuStrankaListFormatedOIB_1">
      <item>JORDANOVAC d.o.o., OIB 95946818136</item>
    </derivirana_varijabla>
  </DomainObject.Predmet.ProtuStrankaListFormatedOIB>
  <DomainObject.Predmet.ProtuStrankaListFormatedWithAdress>
    <izvorni_sadrzaj>
      <item>JORDANOVAC d.o.o., Barutanski brijeg 44, 10000 Zagreb</item>
    </izvorni_sadrzaj>
    <derivirana_varijabla naziv="DomainObject.Predmet.ProtuStrankaListFormatedWithAdress_1">
      <item>JORDANOVAC d.o.o., Barutanski brijeg 44, 10000 Zagreb</item>
    </derivirana_varijabla>
  </DomainObject.Predmet.ProtuStrankaListFormatedWithAdress>
  <DomainObject.Predmet.ProtuStrankaListFormatedWithAdressOIB>
    <izvorni_sadrzaj>
      <item>JORDANOVAC d.o.o., OIB 95946818136, Barutanski brijeg 44, 10000 Zagreb</item>
    </izvorni_sadrzaj>
    <derivirana_varijabla naziv="DomainObject.Predmet.ProtuStrankaListFormatedWithAdressOIB_1">
      <item>JORDANOVAC d.o.o., OIB 95946818136, Barutanski brijeg 44, 10000 Zagreb</item>
    </derivirana_varijabla>
  </DomainObject.Predmet.ProtuStrankaListFormatedWithAdressOIB>
  <DomainObject.Predmet.ProtuStrankaListNazivFormated>
    <izvorni_sadrzaj>
      <item>JORDANOVAC d.o.o.</item>
    </izvorni_sadrzaj>
    <derivirana_varijabla naziv="DomainObject.Predmet.ProtuStrankaListNazivFormated_1">
      <item>JORDANOVAC d.o.o.</item>
    </derivirana_varijabla>
  </DomainObject.Predmet.ProtuStrankaListNazivFormated>
  <DomainObject.Predmet.ProtuStrankaListNazivFormatedOIB>
    <izvorni_sadrzaj>
      <item>JORDANOVAC d.o.o., OIB 95946818136</item>
    </izvorni_sadrzaj>
    <derivirana_varijabla naziv="DomainObject.Predmet.ProtuStrankaListNazivFormatedOIB_1">
      <item>JORDANOVAC d.o.o., OIB 95946818136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siječnja 2016.</izvorni_sadrzaj>
    <derivirana_varijabla naziv="DomainObject.Datum_1">25.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JORDANOVAC d.o.o.</izvorni_sadrzaj>
    <derivirana_varijabla naziv="DomainObject.Predmet.ProtustrankaIDrugi_1">JORDANOVAC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JORDANOVAC d.o.o., OIB 95946818136, Barutanski brijeg 44, 10000 Zagreb</izvorni_sadrzaj>
    <derivirana_varijabla naziv="DomainObject.Predmet.ProtustrankaIDrugiAdressOIB_1">JORDANOVAC d.o.o., OIB 95946818136, Barutanski brijeg 44,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JORDANOVAC d.o.o.</item>
    </izvorni_sadrzaj>
    <derivirana_varijabla naziv="DomainObject.Predmet.SudioniciListNaziv_1">
      <item>FINA Regionalni centar Zagreb</item>
      <item>JORDANOVAC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JORDANOVAC d.o.o., OIB 95946818136, Barutanski brijeg 44,10000 Zagreb</item>
    </izvorni_sadrzaj>
    <derivirana_varijabla naziv="DomainObject.Predmet.SudioniciListAdressOIB_1">
      <item>FINA Regionalni centar Zagreb, OIB 85821130368, Trg svibanjskih žrtava 1995. 1,10000 Zagreb</item>
      <item>JORDANOVAC d.o.o., OIB 95946818136, Barutanski brijeg 44,10000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95946818136</item>
    </izvorni_sadrzaj>
    <derivirana_varijabla naziv="DomainObject.Predmet.SudioniciListNazivOIB_1">
      <item>, OIB 85821130368</item>
      <item>, OIB 95946818136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51C3D98-DB76-4186-A8FF-D88036931AE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239</properties:Words>
  <properties:Characters>1320</properties:Characters>
  <properties:Lines>92</properties:Lines>
  <properties:Paragraphs>18</properties:Paragraphs>
  <properties:TotalTime>392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4259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2016-01-15T13:22:00Z</dcterms:created>
  <dc:creator>Korisnik</dc:creator>
  <cp:lastModifiedBy>Valentina Delač</cp:lastModifiedBy>
  <cp:lastPrinted>2016-01-25T10:11:00Z</cp:lastPrinted>
  <dcterms:modified xmlns:xsi="http://www.w3.org/2001/XMLSchema-instance" xsi:type="dcterms:W3CDTF">2016-01-25T10:11:00Z</dcterms:modified>
  <cp:revision>131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