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5e0e" w14:paraId="4d75e0e" w:rsidRDefault="006E3DAD" w:rsidP="00A2486A" w:rsidR="006E3DAD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DAD" w:rsidP="00A2486A" w:rsidR="006E3DAD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E3DAD" w:rsidP="00A2486A" w:rsidR="006E3DAD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E3DAD" w:rsidP="00A2486A" w:rsidR="006E3DAD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E3DAD" w:rsidP="00A2486A" w:rsidR="006E3DAD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6E3DAD" w:rsidP="00A2486A" w:rsidR="006E3DAD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E3DAD" w:rsidP="00A2486A" w:rsidR="006E3DAD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E3DAD" w:rsidP="00A2486A" w:rsidR="006E3DAD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E3DAD" w:rsidP="00A2486A" w:rsidR="006E3DAD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E3DAD" w:rsidP="00A2486A" w:rsidR="006E3DAD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10519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NOVA ERA d. o. o. Umag, </w:t>
      </w:r>
      <w:r w:rsidRPr="006E3DAD">
        <w:rPr>
          <w:rFonts w:cs="Times New Roman" w:eastAsia="Times New Roman"/>
          <w:szCs w:val="24"/>
          <w:lang w:eastAsia="hr-HR"/>
        </w:rPr>
        <w:t>Obala Josipa Broza Tita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6E3DAD">
        <w:rPr>
          <w:rFonts w:cs="Times New Roman" w:eastAsia="Times New Roman"/>
          <w:szCs w:val="24"/>
          <w:lang w:eastAsia="hr-HR"/>
        </w:rPr>
        <w:t>99320101652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E3DAD" w:rsidP="00A2486A" w:rsidR="006E3DAD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E3DAD" w:rsidP="00A2486A" w:rsidR="006E3DAD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E3DAD" w:rsidP="00A2486A" w:rsidR="006E3DAD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E3DAD" w:rsidP="00A2486A" w:rsidR="006E3D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NOVA ERA d. o. o. Umag, </w:t>
      </w:r>
      <w:r w:rsidRPr="006E3DAD">
        <w:rPr>
          <w:rFonts w:cs="Times New Roman" w:eastAsia="Times New Roman"/>
          <w:szCs w:val="24"/>
          <w:lang w:eastAsia="hr-HR"/>
        </w:rPr>
        <w:t>Obala Josipa Broza Tita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6E3DAD">
        <w:rPr>
          <w:rFonts w:cs="Times New Roman" w:eastAsia="Times New Roman"/>
          <w:szCs w:val="24"/>
          <w:lang w:eastAsia="hr-HR"/>
        </w:rPr>
        <w:t>99320101652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E3DAD" w:rsidP="00A2486A" w:rsidR="006E3DAD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E3DAD" w:rsidP="00A2486A" w:rsidR="006E3DAD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6E3DAD" w:rsidP="00A2486A" w:rsidR="006E3D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E3DAD" w:rsidP="00A2486A" w:rsidR="006E3DAD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NOVA ERA d. o. o. Umag.</w:t>
      </w:r>
      <w:r>
        <w:t xml:space="preserve">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1185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41.816,94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6E3DAD" w:rsidP="00A2486A" w:rsidR="006E3DAD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E3DAD" w:rsidP="00A2486A" w:rsidR="006E3D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6E3DAD" w:rsidP="00A2486A" w:rsidR="006E3DAD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E3DAD" w:rsidP="00A2486A" w:rsidR="006E3DAD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E3DAD" w:rsidP="00A2486A" w:rsidR="006E3DAD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6E3DAD" w:rsidP="00A2486A" w:rsidR="006E3DAD" w:rsidRPr="00AD71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A2486A">
        <w:rPr>
          <w:rFonts w:cs="Times New Roman" w:eastAsia="Times New Roman"/>
          <w:szCs w:val="24"/>
          <w:lang w:eastAsia="hr-HR"/>
        </w:rPr>
        <w:t>, v. r.</w:t>
      </w:r>
    </w:p>
    <w:p w:rsidRDefault="006E3DAD" w:rsidP="00A2486A" w:rsidR="006E3DA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E3DAD" w:rsidP="00A2486A" w:rsidR="006E3DAD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E3DAD" w:rsidP="00A2486A" w:rsidR="006E3DAD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E3DAD" w:rsidP="00A2486A" w:rsidR="006E3DAD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E3DAD" w:rsidP="00A2486A" w:rsidR="006E3DA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6E3DAD" w:rsidP="00A2486A" w:rsidR="006E3DAD" w:rsidRPr="00AD71A8">
      <w:pPr>
        <w:tabs>
          <w:tab w:pos="4116" w:val="left"/>
        </w:tabs>
      </w:pPr>
    </w:p>
    <w:p w:rsidRDefault="006E3DAD" w:rsidP="00A2486A" w:rsidR="006E3DAD" w:rsidRPr="00AD71A8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6E3DAD" w:rsidP="00A2486A" w:rsidR="006E3DAD">
      <w:pPr>
        <w:tabs>
          <w:tab w:pos="4116" w:val="left"/>
        </w:tabs>
      </w:pPr>
    </w:p>
    <w:p w:rsidRDefault="009B63EB" w:rsidP="00A2486A" w:rsidR="00BB10E7">
      <w:pPr>
        <w:tabs>
          <w:tab w:pos="4116" w:val="left"/>
        </w:tabs>
      </w:pPr>
    </w:p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EFD" w:rsidP="006E3DAD" w:rsidR="006D3EFD">
      <w:r>
        <w:separator/>
      </w:r>
    </w:p>
  </w:endnote>
  <w:endnote w:id="0" w:type="continuationSeparator">
    <w:p w:rsidRDefault="006D3EFD" w:rsidP="006E3DAD" w:rsidR="006D3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EFD" w:rsidP="006E3DAD" w:rsidR="006D3EFD">
      <w:r>
        <w:separator/>
      </w:r>
    </w:p>
  </w:footnote>
  <w:footnote w:id="0" w:type="continuationSeparator">
    <w:p w:rsidRDefault="006D3EFD" w:rsidP="006E3DAD" w:rsidR="006D3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EFD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B63E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St-21</w:t>
    </w:r>
    <w:r w:rsidR="00F36B4E">
      <w:rPr>
        <w:szCs w:val="24"/>
      </w:rPr>
      <w:t>5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EFD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St-21</w:t>
    </w:r>
    <w:r w:rsidR="006E3DAD">
      <w:rPr>
        <w:szCs w:val="24"/>
      </w:rPr>
      <w:t>5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6312"/>
    <w:rsid w:val="003C6312"/>
    <w:rsid w:val="006D3EFD"/>
    <w:rsid w:val="006E3DAD"/>
    <w:rsid w:val="009A6044"/>
    <w:rsid w:val="009B63EB"/>
    <w:rsid w:val="00A2486A"/>
    <w:rsid w:val="00BF033F"/>
    <w:rsid w:val="00F3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3D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3DA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D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D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3D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3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3E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3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3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3D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3DA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D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D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D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3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3E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3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3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ERA d.o.o. UMAG</izvorni_sadrzaj>
    <derivirana_varijabla naziv="DomainObject.Predmet.ProtustrankaFormated_1">  NOVA ERA d.o.o. UMAG</derivirana_varijabla>
  </DomainObject.Predmet.ProtustrankaFormated>
  <DomainObject.Predmet.ProtustrankaFormatedOIB>
    <izvorni_sadrzaj>  NOVA ERA d.o.o. UMAG, OIB 99320101652</izvorni_sadrzaj>
    <derivirana_varijabla naziv="DomainObject.Predmet.ProtustrankaFormatedOIB_1">  NOVA ERA d.o.o. UMAG, OIB 99320101652</derivirana_varijabla>
  </DomainObject.Predmet.ProtustrankaFormatedOIB>
  <DomainObject.Predmet.ProtustrankaFormatedWithAdress>
    <izvorni_sadrzaj> NOVA ERA d.o.o. UMAG, Obala Josipa Broza Tita 3, 52470 Umag</izvorni_sadrzaj>
    <derivirana_varijabla naziv="DomainObject.Predmet.ProtustrankaFormatedWithAdress_1"> NOVA ERA d.o.o. UMAG, Obala Josipa Broza Tita 3, 52470 Umag</derivirana_varijabla>
  </DomainObject.Predmet.ProtustrankaFormatedWithAdress>
  <DomainObject.Predmet.ProtustrankaFormatedWithAdressOIB>
    <izvorni_sadrzaj> NOVA ERA d.o.o. UMAG, OIB 99320101652, Obala Josipa Broza Tita 3, 52470 Umag</izvorni_sadrzaj>
    <derivirana_varijabla naziv="DomainObject.Predmet.ProtustrankaFormatedWithAdressOIB_1"> NOVA ERA d.o.o. UMAG, OIB 99320101652, Obala Josipa Broza Tita 3, 52470 Umag</derivirana_varijabla>
  </DomainObject.Predmet.ProtustrankaFormatedWithAdressOIB>
  <DomainObject.Predmet.ProtustrankaWithAdress>
    <izvorni_sadrzaj>NOVA ERA d.o.o. UMAG Obala Josipa Broza Tita 3, 52470 Umag</izvorni_sadrzaj>
    <derivirana_varijabla naziv="DomainObject.Predmet.ProtustrankaWithAdress_1">NOVA ERA d.o.o. UMAG Obala Josipa Broza Tita 3, 52470 Umag</derivirana_varijabla>
  </DomainObject.Predmet.ProtustrankaWithAdress>
  <DomainObject.Predmet.ProtustrankaWithAdressOIB>
    <izvorni_sadrzaj>NOVA ERA d.o.o. UMAG, OIB 99320101652, Obala Josipa Broza Tita 3, 52470 Umag</izvorni_sadrzaj>
    <derivirana_varijabla naziv="DomainObject.Predmet.ProtustrankaWithAdressOIB_1">NOVA ERA d.o.o. UMAG, OIB 99320101652, Obala Josipa Broza Tita 3, 52470 Umag</derivirana_varijabla>
  </DomainObject.Predmet.ProtustrankaWithAdressOIB>
  <DomainObject.Predmet.ProtustrankaNazivFormated>
    <izvorni_sadrzaj>NOVA ERA d.o.o. UMAG</izvorni_sadrzaj>
    <derivirana_varijabla naziv="DomainObject.Predmet.ProtustrankaNazivFormated_1">NOVA ERA d.o.o. UMAG</derivirana_varijabla>
  </DomainObject.Predmet.ProtustrankaNazivFormated>
  <DomainObject.Predmet.ProtustrankaNazivFormatedOIB>
    <izvorni_sadrzaj>NOVA ERA d.o.o. UMAG, OIB 99320101652</izvorni_sadrzaj>
    <derivirana_varijabla naziv="DomainObject.Predmet.ProtustrankaNazivFormatedOIB_1">NOVA ERA d.o.o. UMAG, OIB 99320101652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41816.94</izvorni_sadrzaj>
    <derivirana_varijabla naziv="DomainObject.Predmet.TrenutnaVrijednost_1">41816.94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ERA d.o.o. UMAG</item>
    </izvorni_sadrzaj>
    <derivirana_varijabla naziv="DomainObject.Predmet.ProtuStrankaListFormated_1">
      <item>NOVA ERA d.o.o. UMAG</item>
    </derivirana_varijabla>
  </DomainObject.Predmet.ProtuStrankaListFormated>
  <DomainObject.Predmet.ProtuStrankaListFormatedOIB>
    <izvorni_sadrzaj>
      <item>NOVA ERA d.o.o. UMAG, OIB 99320101652</item>
    </izvorni_sadrzaj>
    <derivirana_varijabla naziv="DomainObject.Predmet.ProtuStrankaListFormatedOIB_1">
      <item>NOVA ERA d.o.o. UMAG, OIB 99320101652</item>
    </derivirana_varijabla>
  </DomainObject.Predmet.ProtuStrankaListFormatedOIB>
  <DomainObject.Predmet.ProtuStrankaListFormatedWithAdress>
    <izvorni_sadrzaj>
      <item>NOVA ERA d.o.o. UMAG, Obala Josipa Broza Tita 3, 52470 Umag</item>
    </izvorni_sadrzaj>
    <derivirana_varijabla naziv="DomainObject.Predmet.ProtuStrankaListFormatedWithAdress_1">
      <item>NOVA ERA d.o.o. UMAG, Obala Josipa Broza Tita 3, 52470 Umag</item>
    </derivirana_varijabla>
  </DomainObject.Predmet.ProtuStrankaListFormatedWithAdress>
  <DomainObject.Predmet.ProtuStrankaListFormatedWithAdressOIB>
    <izvorni_sadrzaj>
      <item>NOVA ERA d.o.o. UMAG, OIB 99320101652, Obala Josipa Broza Tita 3, 52470 Umag</item>
    </izvorni_sadrzaj>
    <derivirana_varijabla naziv="DomainObject.Predmet.ProtuStrankaListFormatedWithAdressOIB_1">
      <item>NOVA ERA d.o.o. UMAG, OIB 99320101652, Obala Josipa Broza Tita 3, 52470 Umag</item>
    </derivirana_varijabla>
  </DomainObject.Predmet.ProtuStrankaListFormatedWithAdressOIB>
  <DomainObject.Predmet.ProtuStrankaListNazivFormated>
    <izvorni_sadrzaj>
      <item>NOVA ERA d.o.o. UMAG</item>
    </izvorni_sadrzaj>
    <derivirana_varijabla naziv="DomainObject.Predmet.ProtuStrankaListNazivFormated_1">
      <item>NOVA ERA d.o.o. UMAG</item>
    </derivirana_varijabla>
  </DomainObject.Predmet.ProtuStrankaListNazivFormated>
  <DomainObject.Predmet.ProtuStrankaListNazivFormatedOIB>
    <izvorni_sadrzaj>
      <item>NOVA ERA d.o.o. UMAG, OIB 99320101652</item>
    </izvorni_sadrzaj>
    <derivirana_varijabla naziv="DomainObject.Predmet.ProtuStrankaListNazivFormatedOIB_1">
      <item>NOVA ERA d.o.o. UMAG, OIB 99320101652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ERA d.o.o. UMAG</izvorni_sadrzaj>
    <derivirana_varijabla naziv="DomainObject.Predmet.ProtustrankaIDrugi_1">NOVA ERA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ERA d.o.o. UMAG, OIB 99320101652, Obala Josipa Broza Tita 3, 52470 Umag</izvorni_sadrzaj>
    <derivirana_varijabla naziv="DomainObject.Predmet.ProtustrankaIDrugiAdressOIB_1">NOVA ERA d.o.o. UMAG, OIB 99320101652, Obala Josipa Broza Tita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ERA d.o.o. UMAG</item>
      <item>FINANCIJSKA AGENCIJA, RC RIJEKA, PODRUŽNICA PULA, PULA</item>
    </izvorni_sadrzaj>
    <derivirana_varijabla naziv="DomainObject.Predmet.SudioniciListNaziv_1">
      <item>NOVA ERA d.o.o. UMAG</item>
      <item>FINANCIJSKA AGENCIJA, RC RIJEKA, PODRUŽNICA PULA, PULA</item>
    </derivirana_varijabla>
  </DomainObject.Predmet.SudioniciListNaziv>
  <DomainObject.Predmet.SudioniciListAdressOIB>
    <izvorni_sadrzaj>
      <item>NOVA ERA d.o.o. UMAG, OIB 99320101652, Obala Josipa Broza Tita 3,52470 Umag</item>
      <item>FINANCIJSKA AGENCIJA, RC RIJEKA, PODRUŽNICA PULA, PULA, OIB 85821130368, Giardini 5,52100 Pula</item>
    </izvorni_sadrzaj>
    <derivirana_varijabla naziv="DomainObject.Predmet.SudioniciListAdressOIB_1">
      <item>NOVA ERA d.o.o. UMAG, OIB 99320101652, Obala Josipa Broza Tita 3,52470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99320101652</item>
      <item>, OIB 85821130368</item>
    </izvorni_sadrzaj>
    <derivirana_varijabla naziv="DomainObject.Predmet.SudioniciListNazivOIB_1">
      <item>, OIB 99320101652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1970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2015-11-17T09:22:00Z</dcterms:created>
  <dc:creator>Mihaela Kaligari</dc:creator>
  <dc:description/>
  <cp:keywords/>
  <cp:lastModifiedBy>Meri Simičić Beato</cp:lastModifiedBy>
  <cp:lastPrinted>2015-11-17T09:27:00Z</cp:lastPrinted>
  <dcterms:modified xmlns:xsi="http://www.w3.org/2001/XMLSchema-instance" xsi:type="dcterms:W3CDTF">2015-11-18T11:21:00Z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