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913d" w14:paraId="d64913d" w:rsidRDefault="007C2AA8" w:rsidR="007C2AA8" w:rsidRPr="00565738">
      <w:pPr>
        <w15:collapsed w:val="false"/>
      </w:pPr>
      <w:bookmarkStart w:name="_GoBack" w:id="0"/>
      <w:bookmarkEnd w:id="0"/>
      <w:r w:rsidRPr="00565738">
        <w:rPr>
          <w:noProof/>
        </w:rPr>
        <w:drawing>
          <wp:inline distR="0" distL="0" distB="0" distT="0">
            <wp:extent cy="721360" cx="579120"/>
            <wp:effectExtent b="254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565738">
      <w:r w:rsidRPr="00565738">
        <w:rPr>
          <w:b/>
        </w:rPr>
        <w:t xml:space="preserve">  </w:t>
      </w:r>
      <w:r w:rsidRPr="00565738">
        <w:t xml:space="preserve">REPUBLIKA HRVATSKA </w:t>
      </w:r>
    </w:p>
    <w:p w:rsidRDefault="00D95DAD" w:rsidR="00D95DAD" w:rsidRPr="00565738">
      <w:r w:rsidRPr="00565738">
        <w:t xml:space="preserve">      Trgovački sud u Zagrebu</w:t>
      </w:r>
    </w:p>
    <w:p w:rsidRDefault="00D95DAD" w:rsidR="00EC71E6" w:rsidRPr="00565738">
      <w:pPr>
        <w:rPr>
          <w:b/>
        </w:rPr>
      </w:pPr>
      <w:r w:rsidRPr="00565738">
        <w:t xml:space="preserve">        Zagreb, Amruševa 2/II</w:t>
      </w:r>
      <w:r w:rsidR="0005449E" w:rsidRPr="00565738">
        <w:rPr>
          <w:b/>
        </w:rPr>
        <w:t xml:space="preserve"> </w:t>
      </w:r>
      <w:r w:rsidR="0005449E" w:rsidRPr="00565738">
        <w:rPr>
          <w:b/>
        </w:rPr>
        <w:tab/>
      </w:r>
      <w:r w:rsidR="0005449E" w:rsidRPr="00565738">
        <w:rPr>
          <w:b/>
        </w:rPr>
        <w:tab/>
      </w:r>
      <w:r w:rsidR="0005449E" w:rsidRPr="00565738">
        <w:rPr>
          <w:b/>
        </w:rPr>
        <w:tab/>
      </w:r>
      <w:r w:rsidRPr="00565738">
        <w:rPr>
          <w:b/>
        </w:rPr>
        <w:tab/>
      </w:r>
      <w:r w:rsidRPr="00565738">
        <w:rPr>
          <w:b/>
        </w:rPr>
        <w:tab/>
      </w:r>
      <w:r w:rsidRPr="00565738">
        <w:rPr>
          <w:b/>
        </w:rPr>
        <w:tab/>
        <w:t xml:space="preserve">        </w:t>
      </w:r>
      <w:r w:rsidR="009A6899" w:rsidRPr="00565738">
        <w:rPr>
          <w:b/>
        </w:rPr>
        <w:tab/>
      </w:r>
      <w:r w:rsidR="009A6899" w:rsidRPr="00565738">
        <w:rPr>
          <w:b/>
        </w:rPr>
        <w:tab/>
      </w:r>
      <w:r w:rsidRPr="00565738">
        <w:rPr>
          <w:b/>
        </w:rPr>
        <w:t xml:space="preserve">  </w:t>
      </w:r>
      <w:r w:rsidR="00084318" w:rsidRPr="00565738">
        <w:t>72.</w:t>
      </w:r>
      <w:r w:rsidR="0001103E" w:rsidRPr="00565738">
        <w:t>St</w:t>
      </w:r>
      <w:r w:rsidR="0005449E" w:rsidRPr="00565738">
        <w:t>-1</w:t>
      </w:r>
      <w:r w:rsidR="00396BD6" w:rsidRPr="00565738">
        <w:t>67/2014</w:t>
      </w:r>
      <w:r w:rsidR="001C1B44">
        <w:t>-14</w:t>
      </w:r>
    </w:p>
    <w:p w:rsidRDefault="0005449E" w:rsidR="0005449E" w:rsidRPr="00565738">
      <w:pPr>
        <w:rPr>
          <w:b/>
        </w:rPr>
      </w:pPr>
    </w:p>
    <w:p w:rsidRDefault="0005449E" w:rsidR="0005449E" w:rsidRPr="00565738">
      <w:pPr>
        <w:rPr>
          <w:b/>
        </w:rPr>
      </w:pPr>
    </w:p>
    <w:p w:rsidRDefault="00FA333D" w:rsidP="0005449E" w:rsidR="00314C0B" w:rsidRPr="00565738">
      <w:pPr>
        <w:jc w:val="center"/>
        <w:rPr>
          <w:b/>
        </w:rPr>
      </w:pPr>
      <w:r w:rsidRPr="00565738">
        <w:t>REPUBLIKA HRVATSKA</w:t>
      </w:r>
    </w:p>
    <w:p w:rsidRDefault="00D95DAD" w:rsidP="00D95DAD" w:rsidR="00D95DAD" w:rsidRPr="00565738">
      <w:pPr>
        <w:jc w:val="center"/>
      </w:pPr>
      <w:r w:rsidRPr="00565738">
        <w:t xml:space="preserve">Z A K L J U Č A K </w:t>
      </w:r>
    </w:p>
    <w:p w:rsidRDefault="00314C0B" w:rsidP="0005449E" w:rsidR="00314C0B" w:rsidRPr="00565738">
      <w:pPr>
        <w:jc w:val="center"/>
        <w:rPr>
          <w:b/>
        </w:rPr>
      </w:pPr>
    </w:p>
    <w:p w:rsidRDefault="00396BD6" w:rsidP="00396BD6" w:rsidR="00396BD6" w:rsidRPr="00565738">
      <w:pPr>
        <w:ind w:firstLine="708"/>
        <w:jc w:val="both"/>
      </w:pPr>
      <w:r w:rsidRPr="00565738">
        <w:t xml:space="preserve">Trgovački sud u Zagrebu po Nikoli Ribariću, kao stečajnom sucu, u stečajnom predmetu nad </w:t>
      </w:r>
      <w:r w:rsidR="00063E57" w:rsidRPr="00565738">
        <w:t>Stečajna masa iza KRONTRADE d.o.o., Zagreb, Vrtlarska 3, OIB: 30191975034, (ranije KRONTRADE d.o.o.</w:t>
      </w:r>
      <w:r w:rsidR="00E2017F" w:rsidRPr="00565738">
        <w:t xml:space="preserve"> </w:t>
      </w:r>
      <w:r w:rsidR="00063E57" w:rsidRPr="00565738">
        <w:t>u stečaju, Zabok, Kumrovečka 10</w:t>
      </w:r>
      <w:r w:rsidR="00E2017F" w:rsidRPr="00565738">
        <w:t>)</w:t>
      </w:r>
      <w:r w:rsidRPr="00565738">
        <w:t xml:space="preserve">, dana </w:t>
      </w:r>
      <w:r w:rsidR="00B202D1" w:rsidRPr="00565738">
        <w:t>18</w:t>
      </w:r>
      <w:r w:rsidRPr="00565738">
        <w:t>.</w:t>
      </w:r>
      <w:r w:rsidR="00B202D1" w:rsidRPr="00565738">
        <w:t xml:space="preserve"> listopada</w:t>
      </w:r>
      <w:r w:rsidRPr="00565738">
        <w:t xml:space="preserve"> 201</w:t>
      </w:r>
      <w:r w:rsidR="00B202D1" w:rsidRPr="00565738">
        <w:t>8</w:t>
      </w:r>
      <w:r w:rsidRPr="00565738">
        <w:t xml:space="preserve">. godine </w:t>
      </w:r>
    </w:p>
    <w:p w:rsidRDefault="00D95DAD" w:rsidP="00314C0B" w:rsidR="00D95DAD" w:rsidRPr="00565738"/>
    <w:p w:rsidRDefault="009A6899" w:rsidP="00314C0B" w:rsidR="009A6899" w:rsidRPr="00565738"/>
    <w:p w:rsidRDefault="00D95DAD" w:rsidP="00D95DAD" w:rsidR="00D95DAD" w:rsidRPr="00565738">
      <w:pPr>
        <w:jc w:val="center"/>
        <w:rPr>
          <w:b/>
        </w:rPr>
      </w:pPr>
      <w:r w:rsidRPr="00565738">
        <w:rPr>
          <w:b/>
        </w:rPr>
        <w:t xml:space="preserve">z a k l j u č i o  j e </w:t>
      </w:r>
    </w:p>
    <w:p w:rsidRDefault="009A6899" w:rsidP="00084318" w:rsidR="009A6899" w:rsidRPr="00565738">
      <w:pPr>
        <w:jc w:val="center"/>
      </w:pPr>
    </w:p>
    <w:p w:rsidRDefault="00084318" w:rsidP="00B202D1" w:rsidR="00B202D1" w:rsidRPr="00565738">
      <w:pPr>
        <w:numPr>
          <w:ilvl w:val="0"/>
          <w:numId w:val="1"/>
        </w:numPr>
        <w:jc w:val="both"/>
      </w:pPr>
      <w:r w:rsidRPr="00565738">
        <w:tab/>
      </w:r>
      <w:r w:rsidR="00B202D1" w:rsidRPr="00565738">
        <w:t xml:space="preserve">Saziva se skupština vjerovnika u stečajnom postupku nad </w:t>
      </w:r>
      <w:r w:rsidR="00E2017F" w:rsidRPr="00565738">
        <w:t>Stečajna masa iza KRONTRADE d.o.o., Zagreb, Vrtlarska 3, OIB: 30191975034</w:t>
      </w:r>
      <w:r w:rsidR="00B202D1" w:rsidRPr="00565738">
        <w:t xml:space="preserve">, za dan: </w:t>
      </w:r>
    </w:p>
    <w:p w:rsidRDefault="00B202D1" w:rsidP="00B202D1" w:rsidR="00B202D1" w:rsidRPr="00565738">
      <w:pPr>
        <w:ind w:left="708"/>
        <w:jc w:val="both"/>
      </w:pPr>
    </w:p>
    <w:p w:rsidRDefault="0090423D" w:rsidP="00B202D1" w:rsidR="00B202D1" w:rsidRPr="00565738">
      <w:pPr>
        <w:ind w:firstLine="708" w:left="2124"/>
        <w:jc w:val="both"/>
      </w:pPr>
      <w:r w:rsidRPr="00565738">
        <w:rPr>
          <w:b/>
          <w:u w:val="single"/>
        </w:rPr>
        <w:t>26</w:t>
      </w:r>
      <w:r w:rsidR="00B202D1" w:rsidRPr="00565738">
        <w:rPr>
          <w:b/>
          <w:u w:val="single"/>
        </w:rPr>
        <w:t>.</w:t>
      </w:r>
      <w:r w:rsidRPr="00565738">
        <w:rPr>
          <w:b/>
          <w:u w:val="single"/>
        </w:rPr>
        <w:t xml:space="preserve"> studenoga</w:t>
      </w:r>
      <w:r w:rsidR="00B202D1" w:rsidRPr="00565738">
        <w:rPr>
          <w:b/>
          <w:u w:val="single"/>
        </w:rPr>
        <w:t xml:space="preserve"> 201</w:t>
      </w:r>
      <w:r w:rsidRPr="00565738">
        <w:rPr>
          <w:b/>
          <w:u w:val="single"/>
        </w:rPr>
        <w:t>8</w:t>
      </w:r>
      <w:r w:rsidR="00B202D1" w:rsidRPr="00565738">
        <w:rPr>
          <w:b/>
          <w:u w:val="single"/>
        </w:rPr>
        <w:t xml:space="preserve">. godine za </w:t>
      </w:r>
      <w:r w:rsidRPr="00565738">
        <w:rPr>
          <w:b/>
          <w:u w:val="single"/>
        </w:rPr>
        <w:t>10,00</w:t>
      </w:r>
      <w:r w:rsidR="00B202D1" w:rsidRPr="00565738">
        <w:rPr>
          <w:b/>
          <w:u w:val="single"/>
        </w:rPr>
        <w:t xml:space="preserve"> sati</w:t>
      </w:r>
      <w:r w:rsidR="00B202D1" w:rsidRPr="00565738">
        <w:t xml:space="preserve"> </w:t>
      </w:r>
    </w:p>
    <w:p w:rsidRDefault="00B202D1" w:rsidP="00B202D1" w:rsidR="00B202D1" w:rsidRPr="00565738">
      <w:pPr>
        <w:ind w:firstLine="708" w:left="2124"/>
        <w:jc w:val="both"/>
      </w:pPr>
    </w:p>
    <w:p w:rsidRDefault="00B202D1" w:rsidP="00B202D1" w:rsidR="00B202D1" w:rsidRPr="00565738">
      <w:pPr>
        <w:ind w:firstLine="708" w:left="708"/>
        <w:jc w:val="both"/>
      </w:pPr>
      <w:r w:rsidRPr="00565738">
        <w:t>u zgradi Trgovačkog suda u Zagrebu, soba 96/II – ulična zgrada sa slijedećim:</w:t>
      </w:r>
    </w:p>
    <w:p w:rsidRDefault="00B202D1" w:rsidP="00B202D1" w:rsidR="00B202D1" w:rsidRPr="00565738">
      <w:pPr>
        <w:ind w:firstLine="708" w:left="708"/>
        <w:jc w:val="both"/>
      </w:pPr>
      <w:r w:rsidRPr="00565738">
        <w:t xml:space="preserve"> </w:t>
      </w:r>
    </w:p>
    <w:p w:rsidRDefault="00B202D1" w:rsidP="00B202D1" w:rsidR="00B202D1" w:rsidRPr="00565738">
      <w:pPr>
        <w:ind w:left="708"/>
        <w:jc w:val="center"/>
      </w:pPr>
      <w:r w:rsidRPr="00565738">
        <w:t>Dnevnim redom</w:t>
      </w:r>
    </w:p>
    <w:p w:rsidRDefault="00B202D1" w:rsidP="00B202D1" w:rsidR="00B202D1" w:rsidRPr="00565738">
      <w:pPr>
        <w:ind w:left="708"/>
        <w:jc w:val="center"/>
      </w:pPr>
    </w:p>
    <w:p w:rsidRDefault="00B202D1" w:rsidP="00B202D1" w:rsidR="00B202D1" w:rsidRPr="00565738">
      <w:pPr>
        <w:numPr>
          <w:ilvl w:val="1"/>
          <w:numId w:val="1"/>
        </w:numPr>
        <w:jc w:val="both"/>
      </w:pPr>
      <w:r w:rsidRPr="00565738">
        <w:t>Izvješće stečajnog upravitelja o tijeku stečajnog postupka.</w:t>
      </w:r>
    </w:p>
    <w:p w:rsidRDefault="0090423D" w:rsidP="00B202D1" w:rsidR="0090423D" w:rsidRPr="00565738">
      <w:pPr>
        <w:numPr>
          <w:ilvl w:val="1"/>
          <w:numId w:val="1"/>
        </w:numPr>
        <w:jc w:val="both"/>
      </w:pPr>
      <w:r w:rsidRPr="00565738">
        <w:t>Rasprava o svrsishodnosti pokretanja o</w:t>
      </w:r>
      <w:r w:rsidR="00741504" w:rsidRPr="00565738">
        <w:t xml:space="preserve">vršnog postupka radi naplate tražbine od </w:t>
      </w:r>
      <w:r w:rsidR="006D67D4" w:rsidRPr="00565738">
        <w:t>EKO SELO KORANA d.o.o.</w:t>
      </w:r>
    </w:p>
    <w:p w:rsidRDefault="00B202D1" w:rsidP="00B202D1" w:rsidR="00B202D1" w:rsidRPr="00565738">
      <w:pPr>
        <w:numPr>
          <w:ilvl w:val="1"/>
          <w:numId w:val="1"/>
        </w:numPr>
        <w:tabs>
          <w:tab w:pos="1260" w:val="left"/>
        </w:tabs>
        <w:suppressAutoHyphens/>
        <w:jc w:val="both"/>
      </w:pPr>
      <w:r w:rsidRPr="00565738">
        <w:t>Razno</w:t>
      </w:r>
      <w:r w:rsidRPr="00565738">
        <w:rPr>
          <w:rFonts w:eastAsia="Arial Unicode MS"/>
          <w:kern w:val="1"/>
          <w:lang w:eastAsia="ar-SA"/>
        </w:rPr>
        <w:tab/>
      </w:r>
      <w:r w:rsidRPr="00565738">
        <w:tab/>
      </w:r>
      <w:r w:rsidRPr="00565738">
        <w:tab/>
      </w:r>
      <w:r w:rsidRPr="00565738">
        <w:tab/>
      </w:r>
      <w:r w:rsidRPr="00565738">
        <w:tab/>
      </w:r>
      <w:r w:rsidRPr="00565738">
        <w:tab/>
      </w:r>
      <w:r w:rsidRPr="00565738">
        <w:tab/>
      </w:r>
      <w:r w:rsidRPr="00565738">
        <w:tab/>
      </w:r>
      <w:r w:rsidRPr="00565738">
        <w:tab/>
      </w:r>
      <w:r w:rsidRPr="00565738">
        <w:tab/>
      </w:r>
    </w:p>
    <w:p w:rsidRDefault="00B202D1" w:rsidP="00B202D1" w:rsidR="00B202D1" w:rsidRPr="00565738">
      <w:pPr>
        <w:ind w:left="708"/>
        <w:jc w:val="both"/>
      </w:pPr>
      <w:r w:rsidRPr="00565738">
        <w:t xml:space="preserve">II. </w:t>
      </w:r>
      <w:r w:rsidRPr="00565738">
        <w:tab/>
        <w:t>Ovo rješenje objavit će se na mrežnim stranicama E oglasna ploča suda.</w:t>
      </w:r>
    </w:p>
    <w:p w:rsidRDefault="00B202D1" w:rsidP="00B202D1" w:rsidR="00B202D1" w:rsidRPr="00565738">
      <w:pPr>
        <w:jc w:val="center"/>
      </w:pPr>
    </w:p>
    <w:p w:rsidRDefault="00B202D1" w:rsidP="00B202D1" w:rsidR="00B202D1" w:rsidRPr="00565738">
      <w:pPr>
        <w:jc w:val="center"/>
      </w:pPr>
      <w:r w:rsidRPr="00565738">
        <w:t>U Zagrebu, 1</w:t>
      </w:r>
      <w:r w:rsidR="006D67D4" w:rsidRPr="00565738">
        <w:t>8. listopada</w:t>
      </w:r>
      <w:r w:rsidRPr="00565738">
        <w:t xml:space="preserve"> 201</w:t>
      </w:r>
      <w:r w:rsidR="006D67D4" w:rsidRPr="00565738">
        <w:t>8</w:t>
      </w:r>
      <w:r w:rsidRPr="00565738">
        <w:t xml:space="preserve">. godine </w:t>
      </w:r>
    </w:p>
    <w:p w:rsidRDefault="00B202D1" w:rsidP="00B202D1" w:rsidR="00B202D1" w:rsidRPr="00565738"/>
    <w:p w:rsidRDefault="001C1B44" w:rsidP="00E91121" w:rsidR="001C1B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C1B44" w:rsidP="00E91121" w:rsidR="001C1B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C1B44" w:rsidP="00E91121" w:rsidR="001C1B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C1B44" w:rsidP="00E91121" w:rsidR="001C1B4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C1B44" w:rsidP="00E91121" w:rsidR="001C1B4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95DAD" w:rsidP="006D67D4" w:rsidR="00D95DAD" w:rsidRPr="00565738">
      <w:pPr>
        <w:pStyle w:val="Podnaslov"/>
        <w:ind w:firstLine="708" w:left="4956"/>
        <w:rPr>
          <w:color w:val="auto"/>
        </w:rPr>
      </w:pPr>
    </w:p>
    <w:p w:rsidRDefault="00D95DAD" w:rsidP="00314C0B" w:rsidR="00D95DAD" w:rsidRPr="00565738"/>
    <w:p w:rsidRDefault="00396BD6" w:rsidP="00396BD6" w:rsidR="00396BD6" w:rsidRPr="00565738">
      <w:pPr>
        <w:jc w:val="both"/>
        <w:rPr>
          <w:b/>
        </w:rPr>
      </w:pPr>
      <w:r w:rsidRPr="00565738">
        <w:rPr>
          <w:b/>
        </w:rPr>
        <w:t>UPUTA O PRAVNOM LIJEKU:</w:t>
      </w:r>
    </w:p>
    <w:p w:rsidRDefault="00396BD6" w:rsidP="00396BD6" w:rsidR="00396BD6" w:rsidRPr="00565738">
      <w:pPr>
        <w:jc w:val="both"/>
      </w:pPr>
      <w:r w:rsidRPr="00565738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565738">
          <w:t>11. st</w:t>
        </w:r>
      </w:smartTag>
      <w:r w:rsidRPr="00565738">
        <w:t>. 9. SZ )</w:t>
      </w:r>
      <w:r w:rsidRPr="00565738">
        <w:tab/>
      </w:r>
    </w:p>
    <w:p w:rsidRDefault="00396BD6" w:rsidP="00396BD6" w:rsidR="00396BD6" w:rsidRPr="00565738">
      <w:pPr>
        <w:jc w:val="both"/>
      </w:pPr>
    </w:p>
    <w:p w:rsidRDefault="00396BD6" w:rsidP="00396BD6" w:rsidR="00396BD6" w:rsidRPr="00565738">
      <w:pPr>
        <w:jc w:val="both"/>
      </w:pPr>
    </w:p>
    <w:p w:rsidRDefault="00264A3F" w:rsidP="00396BD6" w:rsidR="006D67D4" w:rsidRPr="00565738">
      <w:pPr>
        <w:jc w:val="both"/>
      </w:pPr>
      <w:r w:rsidRPr="00565738">
        <w:tab/>
      </w:r>
      <w:r w:rsidRPr="00565738">
        <w:tab/>
      </w:r>
      <w:r w:rsidRPr="00565738">
        <w:tab/>
      </w:r>
      <w:r w:rsidRPr="00565738">
        <w:tab/>
      </w:r>
      <w:r w:rsidRPr="00565738">
        <w:tab/>
      </w:r>
      <w:r w:rsidRPr="00565738">
        <w:tab/>
      </w:r>
    </w:p>
    <w:p w:rsidRDefault="001C1B44" w:rsidP="00396BD6" w:rsidR="001C1B44">
      <w:pPr>
        <w:jc w:val="both"/>
      </w:pPr>
    </w:p>
    <w:p w:rsidRDefault="001C1B44" w:rsidP="00396BD6" w:rsidR="001C1B44">
      <w:pPr>
        <w:jc w:val="both"/>
      </w:pPr>
    </w:p>
    <w:p w:rsidRDefault="001C1B44" w:rsidP="00396BD6" w:rsidR="001C1B44">
      <w:pPr>
        <w:jc w:val="both"/>
      </w:pPr>
    </w:p>
    <w:p w:rsidRDefault="00396BD6" w:rsidP="00396BD6" w:rsidR="00396BD6" w:rsidRPr="00565738">
      <w:pPr>
        <w:jc w:val="both"/>
      </w:pPr>
    </w:p>
    <w:p w:rsidRDefault="00D95DAD" w:rsidP="00EC71E6" w:rsidR="00EC71E6" w:rsidRPr="00565738">
      <w:r w:rsidRPr="00565738">
        <w:tab/>
      </w:r>
      <w:r w:rsidRPr="00565738">
        <w:tab/>
      </w:r>
      <w:r w:rsidRPr="00565738">
        <w:tab/>
      </w:r>
      <w:r w:rsidRPr="00565738">
        <w:tab/>
      </w:r>
      <w:r w:rsidRPr="00565738">
        <w:tab/>
      </w:r>
      <w:r w:rsidRPr="00565738">
        <w:tab/>
      </w:r>
      <w:r w:rsidR="00EC71E6" w:rsidRPr="00565738">
        <w:t xml:space="preserve"> </w:t>
      </w:r>
    </w:p>
    <w:sectPr w:rsidSect="00D95DAD" w:rsidR="00EC71E6" w:rsidRPr="00565738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03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3E57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B44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4A3F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6BD6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5CFC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573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7D4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1504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60F2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C2AA8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423D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02D1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10B8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017F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33D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2AA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C2AA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B202D1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B202D1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202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2AA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C2AA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B202D1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B202D1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202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2008-06-10 PREDMET podnesak (Gavrilović d.o.ol) od 09.06.2008. Povijest stečajnih upravitelja: 26.10.2005.- MARIJA VUJČIĆ-TURKULIN;</izvorni_sadrzaj>
    <derivirana_varijabla naziv="DomainObject.Predmet.Opis_1">MIGRIRANO IZ IN2 IN2 napomene: 2008-06-10 PREDMET podnesak (Gavrilović d.o.ol) od 09.06.2008. Povijest stečajnih upravitelja: 26.10.2005.-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St-167/2014</izvorni_sadrzaj>
    <derivirana_varijabla naziv="DomainObject.Predmet.OznakaBroj_1">St-167/2014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KRONTRADE d.o.o. za uvoz-izvoz, trgovinu i usluge</izvorni_sadrzaj>
    <derivirana_varijabla naziv="DomainObject.Predmet.ProtustrankaFormated_1">  Stečajna masa KRONTRADE d.o.o. za uvoz-izvoz, trgovinu i usluge</derivirana_varijabla>
  </DomainObject.Predmet.ProtustrankaFormated>
  <DomainObject.Predmet.ProtustrankaFormatedOIB>
    <izvorni_sadrzaj>  Stečajna masa KRONTRADE d.o.o. za uvoz-izvoz, trgovinu i usluge, OIB 18660299803</izvorni_sadrzaj>
    <derivirana_varijabla naziv="DomainObject.Predmet.ProtustrankaFormatedOIB_1">  Stečajna masa KRONTRADE d.o.o. za uvoz-izvoz, trgovinu i usluge, OIB 18660299803</derivirana_varijabla>
  </DomainObject.Predmet.ProtustrankaFormatedOIB>
  <DomainObject.Predmet.ProtustrankaFormatedWithAdress>
    <izvorni_sadrzaj> Stečajna masa KRONTRADE d.o.o. za uvoz-izvoz, trgovinu i usluge, Kumrovečka 10, 49210 Zabok</izvorni_sadrzaj>
    <derivirana_varijabla naziv="DomainObject.Predmet.ProtustrankaFormatedWithAdress_1"> Stečajna masa KRONTRADE d.o.o. za uvoz-izvoz, trgovinu i usluge, Kumrovečka 10, 49210 Zabok</derivirana_varijabla>
  </DomainObject.Predmet.ProtustrankaFormatedWithAdress>
  <DomainObject.Predmet.ProtustrankaFormatedWithAdressOIB>
    <izvorni_sadrzaj> Stečajna masa KRONTRADE d.o.o. za uvoz-izvoz, trgovinu i usluge, OIB 18660299803, Kumrovečka 10, 49210 Zabok</izvorni_sadrzaj>
    <derivirana_varijabla naziv="DomainObject.Predmet.ProtustrankaFormatedWithAdressOIB_1"> Stečajna masa KRONTRADE d.o.o. za uvoz-izvoz, trgovinu i usluge, OIB 18660299803, Kumrovečka 10, 49210 Zabok</derivirana_varijabla>
  </DomainObject.Predmet.ProtustrankaFormatedWithAdressOIB>
  <DomainObject.Predmet.ProtustrankaWithAdress>
    <izvorni_sadrzaj>Stečajna masa KRONTRADE d.o.o. za uvoz-izvoz, trgovinu i usluge Kumrovečka 10, 49210 Zabok</izvorni_sadrzaj>
    <derivirana_varijabla naziv="DomainObject.Predmet.ProtustrankaWithAdress_1">Stečajna masa KRONTRADE d.o.o. za uvoz-izvoz, trgovinu i usluge Kumrovečka 10, 49210 Zabok</derivirana_varijabla>
  </DomainObject.Predmet.ProtustrankaWithAdress>
  <DomainObject.Predmet.ProtustrankaWithAdressOIB>
    <izvorni_sadrzaj>Stečajna masa KRONTRADE d.o.o. za uvoz-izvoz, trgovinu i usluge, OIB 18660299803, Kumrovečka 10, 49210 Zabok</izvorni_sadrzaj>
    <derivirana_varijabla naziv="DomainObject.Predmet.ProtustrankaWithAdressOIB_1">Stečajna masa KRONTRADE d.o.o. za uvoz-izvoz, trgovinu i usluge, OIB 18660299803, Kumrovečka 10, 49210 Zabok</derivirana_varijabla>
  </DomainObject.Predmet.ProtustrankaWithAdressOIB>
  <DomainObject.Predmet.ProtustrankaNazivFormated>
    <izvorni_sadrzaj>Stečajna masa KRONTRADE d.o.o. za uvoz-izvoz, trgovinu i usluge</izvorni_sadrzaj>
    <derivirana_varijabla naziv="DomainObject.Predmet.ProtustrankaNazivFormated_1">Stečajna masa KRONTRADE d.o.o. za uvoz-izvoz, trgovinu i usluge</derivirana_varijabla>
  </DomainObject.Predmet.ProtustrankaNazivFormated>
  <DomainObject.Predmet.ProtustrankaNazivFormatedOIB>
    <izvorni_sadrzaj>Stečajna masa KRONTRADE d.o.o. za uvoz-izvoz, trgovinu i usluge, OIB 18660299803</izvorni_sadrzaj>
    <derivirana_varijabla naziv="DomainObject.Predmet.ProtustrankaNazivFormatedOIB_1">Stečajna masa KRONTRADE d.o.o. za uvoz-izvoz, trgovinu i usluge, OIB 18660299803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KRON-TRADE jednostavno društvo s ograničenom odgovornošću za trgovinu i usluge</izvorni_sadrzaj>
    <derivirana_varijabla naziv="DomainObject.Predmet.StrankaFormated_1">  KRON-TRADE jednostavno društvo s ograničenom odgovornošću za trgovinu i usluge</derivirana_varijabla>
  </DomainObject.Predmet.StrankaFormated>
  <DomainObject.Predmet.StrankaFormatedOIB>
    <izvorni_sadrzaj>  KRON-TRADE jednostavno društvo s ograničenom odgovornošću za trgovinu i usluge, OIB 18660299803</izvorni_sadrzaj>
    <derivirana_varijabla naziv="DomainObject.Predmet.StrankaFormatedOIB_1">  KRON-TRADE jednostavno društvo s ograničenom odgovornošću za trgovinu i usluge, OIB 18660299803</derivirana_varijabla>
  </DomainObject.Predmet.StrankaFormatedOIB>
  <DomainObject.Predmet.StrankaFormatedWithAdress>
    <izvorni_sadrzaj> KRON-TRADE jednostavno društvo s ograničenom odgovornošću za trgovinu i usluge, Kumrovečka 10, 49210 Zabok</izvorni_sadrzaj>
    <derivirana_varijabla naziv="DomainObject.Predmet.StrankaFormatedWithAdress_1"> KRON-TRADE jednostavno društvo s ograničenom odgovornošću za trgovinu i usluge, Kumrovečka 10, 49210 Zabok</derivirana_varijabla>
  </DomainObject.Predmet.StrankaFormatedWithAdress>
  <DomainObject.Predmet.StrankaFormatedWithAdressOIB>
    <izvorni_sadrzaj> KRON-TRADE jednostavno društvo s ograničenom odgovornošću za trgovinu i usluge, OIB 18660299803, Kumrovečka 10, 49210 Zabok</izvorni_sadrzaj>
    <derivirana_varijabla naziv="DomainObject.Predmet.StrankaFormatedWithAdressOIB_1"> KRON-TRADE jednostavno društvo s ograničenom odgovornošću za trgovinu i usluge, OIB 18660299803, Kumrovečka 10, 49210 Zabok</derivirana_varijabla>
  </DomainObject.Predmet.StrankaFormatedWithAdressOIB>
  <DomainObject.Predmet.StrankaWithAdress>
    <izvorni_sadrzaj>KRON-TRADE jednostavno društvo s ograničenom odgovornošću za trgovinu i usluge Kumrovečka 10,49210 Zabok</izvorni_sadrzaj>
    <derivirana_varijabla naziv="DomainObject.Predmet.StrankaWithAdress_1">KRON-TRADE jednostavno društvo s ograničenom odgovornošću za trgovinu i usluge Kumrovečka 10,49210 Zabok</derivirana_varijabla>
  </DomainObject.Predmet.StrankaWithAdress>
  <DomainObject.Predmet.StrankaWithAdressOIB>
    <izvorni_sadrzaj>KRON-TRADE jednostavno društvo s ograničenom odgovornošću za trgovinu i usluge, OIB 18660299803, Kumrovečka 10,49210 Zabok</izvorni_sadrzaj>
    <derivirana_varijabla naziv="DomainObject.Predmet.StrankaWithAdressOIB_1">KRON-TRADE jednostavno društvo s ograničenom odgovornošću za trgovinu i usluge, OIB 18660299803, Kumrovečka 10,49210 Zabok</derivirana_varijabla>
  </DomainObject.Predmet.StrankaWithAdressOIB>
  <DomainObject.Predmet.StrankaNazivFormated>
    <izvorni_sadrzaj>KRON-TRADE jednostavno društvo s ograničenom odgovornošću za trgovinu i usluge</izvorni_sadrzaj>
    <derivirana_varijabla naziv="DomainObject.Predmet.StrankaNazivFormated_1">KRON-TRADE jednostavno društvo s ograničenom odgovornošću za trgovinu i usluge</derivirana_varijabla>
  </DomainObject.Predmet.StrankaNazivFormated>
  <DomainObject.Predmet.StrankaNazivFormatedOIB>
    <izvorni_sadrzaj>KRON-TRADE jednostavno društvo s ograničenom odgovornošću za trgovinu i usluge, OIB 18660299803</izvorni_sadrzaj>
    <derivirana_varijabla naziv="DomainObject.Predmet.StrankaNazivFormatedOIB_1">KRON-TRADE jednostavno društvo s ograničenom odgovornošću za trgovinu i usluge, OIB 18660299803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KRON-TRADE jednostavno društvo s ograničenom odgovornošću za trgovinu i usluge</item>
    </izvorni_sadrzaj>
    <derivirana_varijabla naziv="DomainObject.Predmet.StrankaListFormated_1">
      <item>KRON-TRADE jednostavno društvo s ograničenom odgovornošću za trgovinu i usluge</item>
    </derivirana_varijabla>
  </DomainObject.Predmet.StrankaListFormated>
  <DomainObject.Predmet.StrankaListFormatedOIB>
    <izvorni_sadrzaj>
      <item>KRON-TRADE jednostavno društvo s ograničenom odgovornošću za trgovinu i usluge, OIB 18660299803</item>
    </izvorni_sadrzaj>
    <derivirana_varijabla naziv="DomainObject.Predmet.StrankaListFormatedOIB_1">
      <item>KRON-TRADE jednostavno društvo s ograničenom odgovornošću za trgovinu i usluge, OIB 18660299803</item>
    </derivirana_varijabla>
  </DomainObject.Predmet.StrankaListFormatedOIB>
  <DomainObject.Predmet.StrankaListFormatedWithAdress>
    <izvorni_sadrzaj>
      <item>KRON-TRADE jednostavno društvo s ograničenom odgovornošću za trgovinu i usluge, Kumrovečka 10, 49210 Zabok</item>
    </izvorni_sadrzaj>
    <derivirana_varijabla naziv="DomainObject.Predmet.StrankaListFormatedWithAdress_1">
      <item>KRON-TRADE jednostavno društvo s ograničenom odgovornošću za trgovinu i usluge, Kumrovečka 10, 49210 Zabok</item>
    </derivirana_varijabla>
  </DomainObject.Predmet.StrankaListFormatedWithAdress>
  <DomainObject.Predmet.StrankaListFormatedWithAdressOIB>
    <izvorni_sadrzaj>
      <item>KRON-TRADE jednostavno društvo s ograničenom odgovornošću za trgovinu i usluge, OIB 18660299803, Kumrovečka 10, 49210 Zabok</item>
    </izvorni_sadrzaj>
    <derivirana_varijabla naziv="DomainObject.Predmet.StrankaListFormatedWithAdressOIB_1">
      <item>KRON-TRADE jednostavno društvo s ograničenom odgovornošću za trgovinu i usluge, OIB 18660299803, Kumrovečka 10, 49210 Zabok</item>
    </derivirana_varijabla>
  </DomainObject.Predmet.StrankaListFormatedWithAdressOIB>
  <DomainObject.Predmet.StrankaListNazivFormated>
    <izvorni_sadrzaj>
      <item>KRON-TRADE jednostavno društvo s ograničenom odgovornošću za trgovinu i usluge</item>
    </izvorni_sadrzaj>
    <derivirana_varijabla naziv="DomainObject.Predmet.StrankaListNazivFormated_1">
      <item>KRON-TRADE jednostavno društvo s ograničenom odgovornošću za trgovinu i usluge</item>
    </derivirana_varijabla>
  </DomainObject.Predmet.StrankaListNazivFormated>
  <DomainObject.Predmet.StrankaListNazivFormatedOIB>
    <izvorni_sadrzaj>
      <item>KRON-TRADE jednostavno društvo s ograničenom odgovornošću za trgovinu i usluge, OIB 18660299803</item>
    </izvorni_sadrzaj>
    <derivirana_varijabla naziv="DomainObject.Predmet.StrankaListNazivFormatedOIB_1">
      <item>KRON-TRADE jednostavno društvo s ograničenom odgovornošću za trgovinu i usluge, OIB 18660299803</item>
    </derivirana_varijabla>
  </DomainObject.Predmet.StrankaListNazivFormatedOIB>
  <DomainObject.Predmet.ProtuStrankaListFormated>
    <izvorni_sadrzaj>
      <item>Stečajna masa KRONTRADE d.o.o. za uvoz-izvoz, trgovinu i usluge</item>
    </izvorni_sadrzaj>
    <derivirana_varijabla naziv="DomainObject.Predmet.ProtuStrankaListFormated_1">
      <item>Stečajna masa KRONTRADE d.o.o. za uvoz-izvoz, trgovinu i usluge</item>
    </derivirana_varijabla>
  </DomainObject.Predmet.ProtuStrankaListFormated>
  <DomainObject.Predmet.ProtuStrankaListFormatedOIB>
    <izvorni_sadrzaj>
      <item>Stečajna masa KRONTRADE d.o.o. za uvoz-izvoz, trgovinu i usluge, OIB 18660299803</item>
    </izvorni_sadrzaj>
    <derivirana_varijabla naziv="DomainObject.Predmet.ProtuStrankaListFormatedOIB_1">
      <item>Stečajna masa KRONTRADE d.o.o. za uvoz-izvoz, trgovinu i usluge, OIB 18660299803</item>
    </derivirana_varijabla>
  </DomainObject.Predmet.ProtuStrankaListFormatedOIB>
  <DomainObject.Predmet.ProtuStrankaListFormatedWithAdress>
    <izvorni_sadrzaj>
      <item>Stečajna masa KRONTRADE d.o.o. za uvoz-izvoz, trgovinu i usluge, Kumrovečka 10, 49210 Zabok</item>
    </izvorni_sadrzaj>
    <derivirana_varijabla naziv="DomainObject.Predmet.ProtuStrankaListFormatedWithAdress_1">
      <item>Stečajna masa KRONTRADE d.o.o. za uvoz-izvoz, trgovinu i usluge, Kumrovečka 10, 49210 Zabok</item>
    </derivirana_varijabla>
  </DomainObject.Predmet.ProtuStrankaListFormatedWithAdress>
  <DomainObject.Predmet.ProtuStrankaListFormatedWithAdressOIB>
    <izvorni_sadrzaj>
      <item>Stečajna masa KRONTRADE d.o.o. za uvoz-izvoz, trgovinu i usluge, OIB 18660299803, Kumrovečka 10, 49210 Zabok</item>
    </izvorni_sadrzaj>
    <derivirana_varijabla naziv="DomainObject.Predmet.ProtuStrankaListFormatedWithAdressOIB_1">
      <item>Stečajna masa KRONTRADE d.o.o. za uvoz-izvoz, trgovinu i usluge, OIB 18660299803, Kumrovečka 10, 49210 Zabok</item>
    </derivirana_varijabla>
  </DomainObject.Predmet.ProtuStrankaListFormatedWithAdressOIB>
  <DomainObject.Predmet.ProtuStrankaListNazivFormated>
    <izvorni_sadrzaj>
      <item>Stečajna masa KRONTRADE d.o.o. za uvoz-izvoz, trgovinu i usluge</item>
    </izvorni_sadrzaj>
    <derivirana_varijabla naziv="DomainObject.Predmet.ProtuStrankaListNazivFormated_1">
      <item>Stečajna masa KRONTRADE d.o.o. za uvoz-izvoz, trgovinu i usluge</item>
    </derivirana_varijabla>
  </DomainObject.Predmet.ProtuStrankaListNazivFormated>
  <DomainObject.Predmet.ProtuStrankaListNazivFormatedOIB>
    <izvorni_sadrzaj>
      <item>Stečajna masa KRONTRADE d.o.o. za uvoz-izvoz, trgovinu i usluge, OIB 18660299803</item>
    </izvorni_sadrzaj>
    <derivirana_varijabla naziv="DomainObject.Predmet.ProtuStrankaListNazivFormatedOIB_1">
      <item>Stečajna masa KRONTRADE d.o.o. za uvoz-izvoz, trgovinu i usluge, OIB 18660299803</item>
    </derivirana_varijabla>
  </DomainObject.Predmet.ProtuStrankaListNazivFormatedOIB>
  <DomainObject.Predmet.OstaliListFormated>
    <izvorni_sadrzaj>
      <item>Marija Vujčić Turkulin</item>
      <item>ŽUPANIJSKO DRŽAVNO ODVJETNIŠTVO U ZAGREBU</item>
    </izvorni_sadrzaj>
    <derivirana_varijabla naziv="DomainObject.Predmet.OstaliListFormated_1">
      <item>Marija Vujčić Turkulin</item>
      <item>ŽUPANIJSKO DRŽAVNO ODVJETNIŠTVO U ZAGREBU</item>
    </derivirana_varijabla>
  </DomainObject.Predmet.OstaliListFormated>
  <DomainObject.Predmet.OstaliListFormatedOIB>
    <izvorni_sadrzaj>
      <item>Marija Vujčić Turkulin, OIB 22593287559</item>
      <item>ŽUPANIJSKO DRŽAVNO ODVJETNIŠTVO U ZAGREBU, OIB 16488001145</item>
    </izvorni_sadrzaj>
    <derivirana_varijabla naziv="DomainObject.Predmet.OstaliListFormatedOIB_1">
      <item>Marija Vujčić Turkulin, OIB 22593287559</item>
      <item>ŽUPANIJSKO DRŽAVNO ODVJETNIŠTVO U ZAGREBU, OIB 16488001145</item>
    </derivirana_varijabla>
  </DomainObject.Predmet.OstaliListFormatedOIB>
  <DomainObject.Predmet.OstaliListFormatedWithAdress>
    <izvorni_sadrzaj>
      <item>Marija Vujčić Turkulin, Vrtlarska 3, 10000 Zagreb</item>
      <item>ŽUPANIJSKO DRŽAVNO ODVJETNIŠTVO U ZAGREBU, Savska Cesta 41, 10000 Zagreb</item>
    </izvorni_sadrzaj>
    <derivirana_varijabla naziv="DomainObject.Predmet.OstaliListFormatedWithAdress_1">
      <item>Marija Vujčić Turkulin, Vrtlarska 3,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ŽUPANIJSKO DRŽAVNO ODVJETNIŠTVO U ZAGREBU, OIB 16488001145, Savska Cesta 41, 10000 Zagreb</item>
    </izvorni_sadrzaj>
    <derivirana_varijabla naziv="DomainObject.Predmet.OstaliListFormatedWithAdressOIB_1">
      <item>Marija Vujčić Turkulin, OIB 22593287559, Vrtlarska 3,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Marija Vujčić Turkulin</item>
      <item>ŽUPANIJSKO DRŽAVNO ODVJETNIŠTVO U ZAGREBU</item>
    </izvorni_sadrzaj>
    <derivirana_varijabla naziv="DomainObject.Predmet.OstaliListNazivFormated_1">
      <item>Marija Vujčić Turkulin</item>
      <item>ŽUPANIJSKO DRŽAVNO ODVJETNIŠTVO U ZAGREBU</item>
    </derivirana_varijabla>
  </DomainObject.Predmet.OstaliListNazivFormated>
  <DomainObject.Predmet.OstaliListNazivFormatedOIB>
    <izvorni_sadrzaj>
      <item>Marija Vujčić Turkulin, OIB 22593287559</item>
      <item>ŽUPANIJSKO DRŽAVNO ODVJETNIŠTVO U ZAGREBU, OIB 16488001145</item>
    </izvorni_sadrzaj>
    <derivirana_varijabla naziv="DomainObject.Predmet.OstaliListNazivFormatedOIB_1">
      <item>Marija Vujčić Turkulin, OIB 22593287559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KRON-TRADE jednostavno društvo s ograničenom odgovornošću za trgovinu i usluge</izvorni_sadrzaj>
    <derivirana_varijabla naziv="DomainObject.Predmet.StrankaIDrugi_1">KRON-TRADE jednostavno društvo s ograničenom odgovornošću za trgovinu i usluge</derivirana_varijabla>
  </DomainObject.Predmet.StrankaIDrugi>
  <DomainObject.Predmet.ProtustrankaIDrugi>
    <izvorni_sadrzaj>Stečajna masa KRONTRADE d.o.o. za uvoz-izvoz, trgovinu i usluge</izvorni_sadrzaj>
    <derivirana_varijabla naziv="DomainObject.Predmet.ProtustrankaIDrugi_1">Stečajna masa KRONTRADE d.o.o. za uvoz-izvoz, trgovinu i usluge</derivirana_varijabla>
  </DomainObject.Predmet.ProtustrankaIDrugi>
  <DomainObject.Predmet.StrankaIDrugiAdressOIB>
    <izvorni_sadrzaj>KRON-TRADE jednostavno društvo s ograničenom odgovornošću za trgovinu i usluge, OIB 18660299803, Kumrovečka 10, 49210 Zabok</izvorni_sadrzaj>
    <derivirana_varijabla naziv="DomainObject.Predmet.StrankaIDrugiAdressOIB_1">KRON-TRADE jednostavno društvo s ograničenom odgovornošću za trgovinu i usluge, OIB 18660299803, Kumrovečka 10, 49210 Zabok</derivirana_varijabla>
  </DomainObject.Predmet.StrankaIDrugiAdressOIB>
  <DomainObject.Predmet.ProtustrankaIDrugiAdressOIB>
    <izvorni_sadrzaj>Stečajna masa KRONTRADE d.o.o. za uvoz-izvoz, trgovinu i usluge, OIB 18660299803, Kumrovečka 10, 49210 Zabok</izvorni_sadrzaj>
    <derivirana_varijabla naziv="DomainObject.Predmet.ProtustrankaIDrugiAdressOIB_1">Stečajna masa KRONTRADE d.o.o. za uvoz-izvoz, trgovinu i usluge, OIB 18660299803, Kumrovečka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KRON-TRADE jednostavno društvo s ograničenom odgovornošću za trgovinu i usluge</item>
      <item>Stečajna masa KRONTRADE d.o.o. za uvoz-izvoz, trgovinu i usluge</item>
      <item>Marija Vujčić Turkulin</item>
      <item>ŽUPANIJSKO DRŽAVNO ODVJETNIŠTVO U ZAGREBU</item>
    </izvorni_sadrzaj>
    <derivirana_varijabla naziv="DomainObject.Predmet.SudioniciListNaziv_1">
      <item>KRON-TRADE jednostavno društvo s ograničenom odgovornošću za trgovinu i usluge</item>
      <item>Stečajna masa KRONTRADE d.o.o. za uvoz-izvoz, trgovinu i usluge</item>
      <item>Marija Vujčić Turkulin</item>
      <item>ŽUPANIJSKO DRŽAVNO ODVJETNIŠTVO U ZAGREBU</item>
    </derivirana_varijabla>
  </DomainObject.Predmet.SudioniciListNaziv>
  <DomainObject.Predmet.SudioniciListAdressOIB>
    <izvorni_sadrzaj>
      <item>KRON-TRADE jednostavno društvo s ograničenom odgovornošću za trgovinu i usluge, OIB 18660299803, Kumrovečka 10,49210 Zabok</item>
      <item>Stečajna masa KRONTRADE d.o.o. za uvoz-izvoz, trgovinu i usluge, OIB 18660299803, Kumrovečka 10,49210 Zabok</item>
      <item>Marija Vujčić Turkulin, OIB 22593287559, Vrtlarska 3,10000 Zagreb</item>
      <item>ŽUPANIJSKO DRŽAVNO ODVJETNIŠTVO U ZAGREBU, OIB 16488001145, Savska Cesta 41,10000 Zagreb</item>
    </izvorni_sadrzaj>
    <derivirana_varijabla naziv="DomainObject.Predmet.SudioniciListAdressOIB_1">
      <item>KRON-TRADE jednostavno društvo s ograničenom odgovornošću za trgovinu i usluge, OIB 18660299803, Kumrovečka 10,49210 Zabok</item>
      <item>Stečajna masa KRONTRADE d.o.o. za uvoz-izvoz, trgovinu i usluge, OIB 18660299803, Kumrovečka 10,49210 Zabok</item>
      <item>Marija Vujčić Turkulin, OIB 22593287559, Vrtlarska 3,10000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18660299803</item>
      <item>, OIB 18660299803</item>
      <item>, OIB 22593287559</item>
      <item>, OIB 16488001145</item>
    </izvorni_sadrzaj>
    <derivirana_varijabla naziv="DomainObject.Predmet.SudioniciListNazivOIB_1">
      <item>, OIB 18660299803</item>
      <item>, OIB 18660299803</item>
      <item>, OIB 22593287559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srpnja 2017.</izvorni_sadrzaj>
    <derivirana_varijabla naziv="DomainObject.PredzadnjaOdlukaIzPredmeta.DatumDonosenjaOdluke_1">24. srpnja 2017.</derivirana_varijabla>
  </DomainObject.PredzadnjaOdlukaIzPredmeta.DatumDonosenjaOdluke>
  <DomainObject.PredzadnjaOdlukaIzPredmeta.Oznaka>
    <izvorni_sadrzaj>St-167/2014-10</izvorni_sadrzaj>
    <derivirana_varijabla naziv="DomainObject.PredzadnjaOdlukaIzPredmeta.Oznaka_1">St-167/2014-10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6E8BD-103E-4352-9DB1-B719CA101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184</properties:Words>
  <properties:Characters>959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2018-10-18T11:23:00Z</dcterms:created>
  <dc:creator>kraljicn</dc:creator>
  <cp:lastModifiedBy>Jadranka Zelić</cp:lastModifiedBy>
  <cp:lastPrinted>2018-10-18T12:35:00Z</cp:lastPrinted>
  <dcterms:modified xmlns:xsi="http://www.w3.org/2001/XMLSchema-instance" xsi:type="dcterms:W3CDTF">2018-10-18T12:36:00Z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-stačajna masa krontrade 18.10.2018..docx)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