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abab" w14:paraId="ea3aba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42F0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St-6157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A18DC" w:rsidR="00DA18DC" w:rsidRPr="00DA18D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A18DC" w:rsidRPr="00DA18DC">
        <w:t xml:space="preserve"> </w:t>
      </w:r>
      <w:r w:rsidR="00DA18DC" w:rsidRPr="00DA18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KONTESA NERA j.d.o.o., Zagreb, Maksimirska 76, </w:t>
      </w:r>
    </w:p>
    <w:p w:rsidRDefault="00DA18DC" w:rsidP="00DA18D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8DC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080834605, OIB: 18666389689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DA18DC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DA18DC" w:rsidRPr="00DA18DC">
        <w:rPr>
          <w:rFonts w:cs="Times New Roman" w:eastAsia="Times New Roman" w:hAnsi="Times New Roman" w:ascii="Times New Roman"/>
          <w:sz w:val="24"/>
          <w:szCs w:val="24"/>
          <w:lang w:eastAsia="hr-HR"/>
        </w:rPr>
        <w:t>KONTESA NERA j.d.o.o., Zagreb, Maksimirska 76, MBS: 080834605, OIB: 18666389689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22F9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26B2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5026B2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026B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93602617826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DA18DC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DA18DC" w:rsidRPr="00DA18DC">
        <w:rPr>
          <w:rFonts w:cs="Times New Roman" w:eastAsia="Times New Roman" w:hAnsi="Times New Roman" w:ascii="Times New Roman"/>
          <w:sz w:val="24"/>
          <w:szCs w:val="24"/>
          <w:lang w:eastAsia="hr-HR"/>
        </w:rPr>
        <w:t>KONTESA NERA j.d.o.o., Zagreb, Maksimirska 76, MBS: 080834605, OIB: 18666389689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960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12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2235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5447B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BB19B9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</w:t>
      </w:r>
      <w:r w:rsidR="00196038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97F0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24A7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8026B">
      <w:rPr>
        <w:rFonts w:cs="Times New Roman" w:hAnsi="Times New Roman" w:ascii="Times New Roman"/>
        <w:sz w:val="24"/>
        <w:szCs w:val="24"/>
      </w:rPr>
      <w:t>6</w:t>
    </w:r>
    <w:r w:rsidR="00B42F00">
      <w:rPr>
        <w:rFonts w:cs="Times New Roman" w:hAnsi="Times New Roman" w:ascii="Times New Roman"/>
        <w:sz w:val="24"/>
        <w:szCs w:val="24"/>
      </w:rPr>
      <w:t>157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8026B"/>
    <w:rsid w:val="0019122C"/>
    <w:rsid w:val="00196038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24C41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26B2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5D5CB7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4A78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67E28"/>
    <w:rsid w:val="00975E9B"/>
    <w:rsid w:val="0097744B"/>
    <w:rsid w:val="009C7AE2"/>
    <w:rsid w:val="009D1BD2"/>
    <w:rsid w:val="009E70E7"/>
    <w:rsid w:val="009F4A36"/>
    <w:rsid w:val="009F7260"/>
    <w:rsid w:val="00A15DB0"/>
    <w:rsid w:val="00A22F98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42F00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97F0A"/>
    <w:rsid w:val="00DA18DC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24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A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24A7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24A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24A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24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A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24A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24A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24A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6157</izvorni_sadrzaj>
    <derivirana_varijabla naziv="DomainObject.Predmet.Broj_1">6157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St-6157/2015</izvorni_sadrzaj>
    <derivirana_varijabla naziv="DomainObject.Predmet.OznakaBroj_1">St-6157/2015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NERA j.d.o.o. zastupanog po punomoćniku Dragan Korlaet</izvorni_sadrzaj>
    <derivirana_varijabla naziv="DomainObject.Predmet.ProtustrankaFormated_1">  KONTESA NERA j.d.o.o. zastupanog po punomoćniku Dragan Korlaet</derivirana_varijabla>
  </DomainObject.Predmet.ProtustrankaFormated>
  <DomainObject.Predmet.ProtustrankaFormatedOIB>
    <izvorni_sadrzaj>  KONTESA NERA j.d.o.o., OIB 18666389689 zastupanog po punomoćniku Dragan Korlaet</izvorni_sadrzaj>
    <derivirana_varijabla naziv="DomainObject.Predmet.ProtustrankaFormatedOIB_1">  KONTESA NERA j.d.o.o., OIB 18666389689 zastupanog po punomoćniku Dragan Korlaet</derivirana_varijabla>
  </DomainObject.Predmet.ProtustrankaFormatedOIB>
  <DomainObject.Predmet.ProtustrankaFormatedWithAdress>
    <izvorni_sadrzaj> KONTESA NERA j.d.o.o., Maksimirska 76, 10000 Zagreb zastupanog po punomoćniku Dragan Korlaet</izvorni_sadrzaj>
    <derivirana_varijabla naziv="DomainObject.Predmet.ProtustrankaFormatedWithAdress_1"> KONTESA NERA j.d.o.o., Maksimirska 76, 10000 Zagreb zastupanog po punomoćniku Dragan Korlaet</derivirana_varijabla>
  </DomainObject.Predmet.ProtustrankaFormatedWithAdress>
  <DomainObject.Predmet.ProtustrankaFormatedWithAdressOIB>
    <izvorni_sadrzaj> KONTESA NERA j.d.o.o., OIB 18666389689, Maksimirska 76, 10000 Zagreb zastupanog po punomoćniku Dragan Korlaet</izvorni_sadrzaj>
    <derivirana_varijabla naziv="DomainObject.Predmet.ProtustrankaFormatedWithAdressOIB_1"> KONTESA NERA j.d.o.o., OIB 18666389689, Maksimirska 76, 10000 Zagreb zastupanog po punomoćniku Dragan Korlaet</derivirana_varijabla>
  </DomainObject.Predmet.ProtustrankaFormatedWithAdressOIB>
  <DomainObject.Predmet.ProtustrankaWithAdress>
    <izvorni_sadrzaj>KONTESA NERA j.d.o.o. Maksimirska 76, 10000 Zagreb</izvorni_sadrzaj>
    <derivirana_varijabla naziv="DomainObject.Predmet.ProtustrankaWithAdress_1">KONTESA NERA j.d.o.o. Maksimirska 76, 10000 Zagreb</derivirana_varijabla>
  </DomainObject.Predmet.ProtustrankaWithAdress>
  <DomainObject.Predmet.ProtustrankaWithAdressOIB>
    <izvorni_sadrzaj>KONTESA NERA j.d.o.o., OIB 18666389689, Maksimirska 76, 10000 Zagreb</izvorni_sadrzaj>
    <derivirana_varijabla naziv="DomainObject.Predmet.ProtustrankaWithAdressOIB_1">KONTESA NERA j.d.o.o., OIB 18666389689, Maksimirska 76, 10000 Zagreb</derivirana_varijabla>
  </DomainObject.Predmet.ProtustrankaWithAdressOIB>
  <DomainObject.Predmet.ProtustrankaNazivFormated>
    <izvorni_sadrzaj>KONTESA NERA j.d.o.o.</izvorni_sadrzaj>
    <derivirana_varijabla naziv="DomainObject.Predmet.ProtustrankaNazivFormated_1">KONTESA NERA j.d.o.o.</derivirana_varijabla>
  </DomainObject.Predmet.ProtustrankaNazivFormated>
  <DomainObject.Predmet.ProtustrankaNazivFormatedOIB>
    <izvorni_sadrzaj>KONTESA NERA j.d.o.o., OIB 18666389689</izvorni_sadrzaj>
    <derivirana_varijabla naziv="DomainObject.Predmet.ProtustrankaNazivFormatedOIB_1">KONTESA NERA j.d.o.o., OIB 18666389689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NERA j.d.o.o. zastupanog po punomoćniku Dragan Korlaet</item>
    </izvorni_sadrzaj>
    <derivirana_varijabla naziv="DomainObject.Predmet.ProtuStrankaListFormated_1">
      <item>KONTESA NERA j.d.o.o. zastupanog po punomoćniku Dragan Korlaet</item>
    </derivirana_varijabla>
  </DomainObject.Predmet.ProtuStrankaListFormated>
  <DomainObject.Predmet.ProtuStrankaListFormatedOIB>
    <izvorni_sadrzaj>
      <item>KONTESA NERA j.d.o.o., OIB 18666389689 zastupanog po punomoćniku Dragan Korlaet</item>
    </izvorni_sadrzaj>
    <derivirana_varijabla naziv="DomainObject.Predmet.ProtuStrankaListFormatedOIB_1">
      <item>KONTESA NERA j.d.o.o., OIB 18666389689 zastupanog po punomoćniku Dragan Korlaet</item>
    </derivirana_varijabla>
  </DomainObject.Predmet.ProtuStrankaListFormatedOIB>
  <DomainObject.Predmet.ProtuStrankaListFormatedWithAdress>
    <izvorni_sadrzaj>
      <item>KONTESA NERA j.d.o.o., Maksimirska 76, 10000 Zagreb zastupanog po punomoćniku Dragan Korlaet</item>
    </izvorni_sadrzaj>
    <derivirana_varijabla naziv="DomainObject.Predmet.ProtuStrankaListFormatedWithAdress_1">
      <item>KONTESA NERA j.d.o.o., Maksimirska 76, 10000 Zagreb zastupanog po punomoćniku Dragan Korlaet</item>
    </derivirana_varijabla>
  </DomainObject.Predmet.ProtuStrankaListFormatedWithAdress>
  <DomainObject.Predmet.ProtuStrankaListFormatedWithAdressOIB>
    <izvorni_sadrzaj>
      <item>KONTESA NERA j.d.o.o., OIB 18666389689, Maksimirska 76, 10000 Zagreb zastupanog po punomoćniku Dragan Korlaet</item>
    </izvorni_sadrzaj>
    <derivirana_varijabla naziv="DomainObject.Predmet.ProtuStrankaListFormatedWithAdressOIB_1">
      <item>KONTESA NERA j.d.o.o., OIB 18666389689, Maksimirska 76, 10000 Zagreb zastupanog po punomoćniku Dragan Korlaet</item>
    </derivirana_varijabla>
  </DomainObject.Predmet.ProtuStrankaListFormatedWithAdressOIB>
  <DomainObject.Predmet.ProtuStrankaListNazivFormated>
    <izvorni_sadrzaj>
      <item>KONTESA NERA j.d.o.o.</item>
    </izvorni_sadrzaj>
    <derivirana_varijabla naziv="DomainObject.Predmet.ProtuStrankaListNazivFormated_1">
      <item>KONTESA NERA j.d.o.o.</item>
    </derivirana_varijabla>
  </DomainObject.Predmet.ProtuStrankaListNazivFormated>
  <DomainObject.Predmet.ProtuStrankaListNazivFormatedOIB>
    <izvorni_sadrzaj>
      <item>KONTESA NERA j.d.o.o., OIB 18666389689</item>
    </izvorni_sadrzaj>
    <derivirana_varijabla naziv="DomainObject.Predmet.ProtuStrankaListNazivFormatedOIB_1">
      <item>KONTESA NERA j.d.o.o., OIB 18666389689</item>
    </derivirana_varijabla>
  </DomainObject.Predmet.ProtuStrankaListNazivFormatedOIB>
  <DomainObject.Predmet.OstaliListFormated>
    <izvorni_sadrzaj>
      <item>Dragan Korlaet punomoćnik sudionika u postupku KONTESA NERA j.d.o.o.</item>
    </izvorni_sadrzaj>
    <derivirana_varijabla naziv="DomainObject.Predmet.OstaliListFormated_1">
      <item>Dragan Korlaet punomoćnik sudionika u postupku KONTESA NERA j.d.o.o.</item>
    </derivirana_varijabla>
  </DomainObject.Predmet.OstaliListFormated>
  <DomainObject.Predmet.OstaliListFormatedOIB>
    <izvorni_sadrzaj>
      <item>Dragan Korlaet, OIB 98876776468 punomoćnik sudionika u postupku KONTESA NERA j.d.o.o.</item>
    </izvorni_sadrzaj>
    <derivirana_varijabla naziv="DomainObject.Predmet.OstaliListFormatedOIB_1">
      <item>Dragan Korlaet, OIB 98876776468 punomoćnik sudionika u postupku KONTESA NERA j.d.o.o.</item>
    </derivirana_varijabla>
  </DomainObject.Predmet.OstaliListFormatedOIB>
  <DomainObject.Predmet.OstaliListFormatedWithAdress>
    <izvorni_sadrzaj>
      <item>Dragan Korlaet, Kralja Tomislava 15, 22000 Šibenik punomoćnik sudionika u postupku KONTESA NERA j.d.o.o.</item>
    </izvorni_sadrzaj>
    <derivirana_varijabla naziv="DomainObject.Predmet.OstaliListFormatedWithAdress_1">
      <item>Dragan Korlaet, Kralja Tomislava 15, 22000 Šibenik punomoćnik sudionika u postupku KONTESA NERA j.d.o.o.</item>
    </derivirana_varijabla>
  </DomainObject.Predmet.OstaliListFormatedWithAdress>
  <DomainObject.Predmet.OstaliListFormatedWithAdressOIB>
    <izvorni_sadrzaj>
      <item>Dragan Korlaet, OIB 98876776468, Kralja Tomislava 15, 22000 Šibenik punomoćnik sudionika u postupku KONTESA NERA j.d.o.o.</item>
    </izvorni_sadrzaj>
    <derivirana_varijabla naziv="DomainObject.Predmet.OstaliListFormatedWithAdressOIB_1">
      <item>Dragan Korlaet, OIB 98876776468, Kralja Tomislava 15, 22000 Šibenik punomoćnik sudionika u postupku KONTESA NERA j.d.o.o.</item>
    </derivirana_varijabla>
  </DomainObject.Predmet.OstaliListFormatedWithAdressOIB>
  <DomainObject.Predmet.OstaliListNazivFormated>
    <izvorni_sadrzaj>
      <item>Dragan Korlaet</item>
    </izvorni_sadrzaj>
    <derivirana_varijabla naziv="DomainObject.Predmet.OstaliListNazivFormated_1">
      <item>Dragan Korlaet</item>
    </derivirana_varijabla>
  </DomainObject.Predmet.OstaliListNazivFormated>
  <DomainObject.Predmet.OstaliListNazivFormatedOIB>
    <izvorni_sadrzaj>
      <item>Dragan Korlaet, OIB 98876776468</item>
    </izvorni_sadrzaj>
    <derivirana_varijabla naziv="DomainObject.Predmet.OstaliListNazivFormatedOIB_1">
      <item>Dragan Korlaet, OIB 98876776468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NERA j.d.o.o.</izvorni_sadrzaj>
    <derivirana_varijabla naziv="DomainObject.Predmet.ProtustrankaIDrugi_1">KONTESA NERA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NERA j.d.o.o., OIB 18666389689, Maksimirska 76, 10000 Zagreb</izvorni_sadrzaj>
    <derivirana_varijabla naziv="DomainObject.Predmet.ProtustrankaIDrugiAdressOIB_1">KONTESA NERA j.d.o.o., OIB 18666389689,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NERA j.d.o.o.</item>
      <item>FINA Regionalni centar Zagreb</item>
      <item>Dragan Korlaet</item>
    </izvorni_sadrzaj>
    <derivirana_varijabla naziv="DomainObject.Predmet.SudioniciListNaziv_1">
      <item>KONTESA NERA j.d.o.o.</item>
      <item>FINA Regionalni centar Zagreb</item>
      <item>Dragan Korlaet</item>
    </derivirana_varijabla>
  </DomainObject.Predmet.SudioniciListNaziv>
  <DomainObject.Predmet.SudioniciListAdressOIB>
    <izvorni_sadrzaj>
      <item>KONTESA NERA j.d.o.o., OIB 18666389689, Maksimirska 76,10000 Zagreb</item>
      <item>FINA Regionalni centar Zagreb, OIB 85821130368, Trg svibanjskih žrtava 1995. 1,10000 Zagreb</item>
      <item>Dragan Korlaet, OIB 98876776468, Kralja Tomislava 15,22000 Šibenik</item>
    </izvorni_sadrzaj>
    <derivirana_varijabla naziv="DomainObject.Predmet.SudioniciListAdressOIB_1">
      <item>KONTESA NERA j.d.o.o., OIB 18666389689, Maksimirska 76,10000 Zagreb</item>
      <item>FINA Regionalni centar Zagreb, OIB 85821130368, Trg svibanjskih žrtava 1995. 1,10000 Zagreb</item>
      <item>Dragan Korlaet, OIB 98876776468, Kralja Tomislava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18666389689</item>
      <item>, OIB 85821130368</item>
      <item>, OIB 98876776468</item>
    </izvorni_sadrzaj>
    <derivirana_varijabla naziv="DomainObject.Predmet.SudioniciListNazivOIB_1">
      <item>, OIB 18666389689</item>
      <item>, OIB 85821130368</item>
      <item>, OIB 98876776468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2768</properties:Characters>
  <properties:Lines>80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2016-07-18T12:51:00Z</dcterms:created>
  <dc:creator>Ivan Turčić</dc:creator>
  <cp:lastModifiedBy>Ivan Turčić</cp:lastModifiedBy>
  <dcterms:modified xmlns:xsi="http://www.w3.org/2001/XMLSchema-instance" xsi:type="dcterms:W3CDTF">2016-07-19T06:42:00Z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