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4cbc" w14:paraId="ee54cbc" w:rsidRDefault="00D90527" w:rsidP="00D90527" w:rsidR="00D90527" w:rsidRPr="00D90527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D90527">
        <w:rPr>
          <w:b/>
        </w:rPr>
        <w:t>Posl</w:t>
      </w:r>
      <w:proofErr w:type="spellEnd"/>
      <w:r w:rsidRPr="00D90527">
        <w:rPr>
          <w:b/>
        </w:rPr>
        <w:t>. br. 18 St-</w:t>
      </w:r>
      <w:r w:rsidR="00BC6053">
        <w:rPr>
          <w:b/>
        </w:rPr>
        <w:t>175/2016</w:t>
      </w:r>
      <w:r w:rsidR="007A0779">
        <w:rPr>
          <w:b/>
        </w:rPr>
        <w:t>-</w:t>
      </w:r>
      <w:r w:rsidR="00BC6053">
        <w:rPr>
          <w:b/>
        </w:rPr>
        <w:t>79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             </w:t>
      </w:r>
      <w:r w:rsidRPr="00BC7F02">
        <w:rPr>
          <w:b/>
          <w:noProof/>
          <w:sz w:val="22"/>
          <w:szCs w:val="22"/>
        </w:rPr>
        <w:drawing>
          <wp:inline distR="0" distL="0" distB="0" distT="0">
            <wp:extent cy="69215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096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REPUBLIKA HRVATSKA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TRGOVAČKI SUD U SPLITU</w:t>
      </w:r>
    </w:p>
    <w:p w:rsidRDefault="00AA295C" w:rsidP="00AA295C" w:rsidR="00AA295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STALNA SLUŽBA U DUBROVNIKU</w:t>
      </w:r>
    </w:p>
    <w:p w:rsidRDefault="00AA295C" w:rsidP="00AA295C" w:rsidR="00F9317C" w:rsidRPr="00BC7F02">
      <w:pPr>
        <w:rPr>
          <w:sz w:val="22"/>
          <w:szCs w:val="22"/>
        </w:rPr>
      </w:pPr>
      <w:r w:rsidRPr="00BC7F02">
        <w:rPr>
          <w:b/>
          <w:sz w:val="22"/>
          <w:szCs w:val="22"/>
        </w:rPr>
        <w:t>Dubrovnik, Dr. Ante Starčevića 23</w:t>
      </w:r>
    </w:p>
    <w:p w:rsidRDefault="006331DE" w:rsidP="00414FE7" w:rsidR="006331DE" w:rsidRPr="00BC7F02">
      <w:pPr>
        <w:rPr>
          <w:b/>
          <w:sz w:val="22"/>
          <w:szCs w:val="22"/>
        </w:rPr>
      </w:pPr>
    </w:p>
    <w:p w:rsidRDefault="00F9317C" w:rsidP="00414FE7" w:rsidR="00414FE7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E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P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U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B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L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I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 xml:space="preserve">A 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H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V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T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S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</w:p>
    <w:p w:rsidRDefault="00A64506" w:rsidP="00414FE7" w:rsidR="002275E2" w:rsidRPr="00D90527">
      <w:pPr>
        <w:jc w:val="center"/>
        <w:rPr>
          <w:b/>
          <w:sz w:val="22"/>
          <w:szCs w:val="22"/>
        </w:rPr>
      </w:pPr>
      <w:r w:rsidRPr="00D90527">
        <w:rPr>
          <w:b/>
          <w:sz w:val="22"/>
          <w:szCs w:val="22"/>
        </w:rPr>
        <w:t>Z A K LJ U Č A K</w:t>
      </w:r>
    </w:p>
    <w:p w:rsidRDefault="00AA650B" w:rsidP="00FB4301" w:rsidR="00AA650B" w:rsidRPr="00BC7F02">
      <w:pPr>
        <w:jc w:val="both"/>
        <w:rPr>
          <w:sz w:val="22"/>
          <w:szCs w:val="22"/>
        </w:rPr>
      </w:pPr>
    </w:p>
    <w:p w:rsidRDefault="00FB4301" w:rsidP="00E13DA0" w:rsidR="006331DE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ab/>
        <w:t xml:space="preserve">Trgovački sud u </w:t>
      </w:r>
      <w:r w:rsidR="002275E2" w:rsidRPr="00BC7F02">
        <w:rPr>
          <w:sz w:val="22"/>
          <w:szCs w:val="22"/>
        </w:rPr>
        <w:t xml:space="preserve">Splitu, </w:t>
      </w:r>
      <w:r w:rsidRPr="00BC7F02">
        <w:rPr>
          <w:sz w:val="22"/>
          <w:szCs w:val="22"/>
        </w:rPr>
        <w:t>po sucu tog</w:t>
      </w:r>
      <w:r w:rsidR="002275E2" w:rsidRPr="00BC7F02">
        <w:rPr>
          <w:sz w:val="22"/>
          <w:szCs w:val="22"/>
        </w:rPr>
        <w:t>a</w:t>
      </w:r>
      <w:r w:rsidRPr="00BC7F02">
        <w:rPr>
          <w:sz w:val="22"/>
          <w:szCs w:val="22"/>
        </w:rPr>
        <w:t xml:space="preserve"> suda </w:t>
      </w:r>
      <w:r w:rsidR="00FF68CD" w:rsidRPr="00BC7F02">
        <w:rPr>
          <w:sz w:val="22"/>
          <w:szCs w:val="22"/>
        </w:rPr>
        <w:t xml:space="preserve">Katarini Franković, u stečajnom postupku nad dužnikom </w:t>
      </w:r>
      <w:r w:rsidR="00BC6053" w:rsidRPr="00BC6053">
        <w:rPr>
          <w:sz w:val="22"/>
          <w:szCs w:val="22"/>
        </w:rPr>
        <w:t xml:space="preserve">GESTA PROJEKTI d.o.o. "u stečaju", Metković, </w:t>
      </w:r>
      <w:proofErr w:type="spellStart"/>
      <w:r w:rsidR="00BC6053" w:rsidRPr="00BC6053">
        <w:rPr>
          <w:sz w:val="22"/>
          <w:szCs w:val="22"/>
        </w:rPr>
        <w:t>Jeovci</w:t>
      </w:r>
      <w:proofErr w:type="spellEnd"/>
      <w:r w:rsidR="00BC6053" w:rsidRPr="00BC6053">
        <w:rPr>
          <w:sz w:val="22"/>
          <w:szCs w:val="22"/>
        </w:rPr>
        <w:t xml:space="preserve"> 23 MBS: 080603907, OIB: 81135247223, zastupanog po stečajnom upravitelju Dragan Bijelić</w:t>
      </w:r>
      <w:r w:rsidR="007A0779" w:rsidRPr="007A0779">
        <w:rPr>
          <w:sz w:val="22"/>
          <w:szCs w:val="22"/>
        </w:rPr>
        <w:t>, izvan ročišta</w:t>
      </w:r>
      <w:r w:rsidR="00D90527" w:rsidRPr="00D90527">
        <w:rPr>
          <w:sz w:val="22"/>
          <w:szCs w:val="22"/>
        </w:rPr>
        <w:t xml:space="preserve">, </w:t>
      </w:r>
      <w:r w:rsidR="007A0779">
        <w:rPr>
          <w:sz w:val="22"/>
          <w:szCs w:val="22"/>
        </w:rPr>
        <w:t xml:space="preserve">dana </w:t>
      </w:r>
      <w:r w:rsidR="00BC6053">
        <w:rPr>
          <w:sz w:val="22"/>
          <w:szCs w:val="22"/>
        </w:rPr>
        <w:t>04. rujn</w:t>
      </w:r>
      <w:r w:rsidR="000D6EC3">
        <w:rPr>
          <w:sz w:val="22"/>
          <w:szCs w:val="22"/>
        </w:rPr>
        <w:t>a</w:t>
      </w:r>
      <w:r w:rsidR="00D90527" w:rsidRPr="00D90527">
        <w:rPr>
          <w:sz w:val="22"/>
          <w:szCs w:val="22"/>
        </w:rPr>
        <w:t xml:space="preserve"> 2018. godine</w:t>
      </w:r>
    </w:p>
    <w:p w:rsidRDefault="006B72AC" w:rsidP="00E13DA0" w:rsidR="006B72AC" w:rsidRPr="00BC7F02">
      <w:pPr>
        <w:jc w:val="both"/>
        <w:rPr>
          <w:b/>
          <w:sz w:val="22"/>
          <w:szCs w:val="22"/>
        </w:rPr>
      </w:pPr>
    </w:p>
    <w:p w:rsidRDefault="00A64506" w:rsidP="005E3D72" w:rsidR="006B1910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z a k </w:t>
      </w:r>
      <w:proofErr w:type="spellStart"/>
      <w:r w:rsidRPr="00BC7F02">
        <w:rPr>
          <w:b/>
          <w:sz w:val="22"/>
          <w:szCs w:val="22"/>
        </w:rPr>
        <w:t>lj</w:t>
      </w:r>
      <w:proofErr w:type="spellEnd"/>
      <w:r w:rsidRPr="00BC7F02">
        <w:rPr>
          <w:b/>
          <w:sz w:val="22"/>
          <w:szCs w:val="22"/>
        </w:rPr>
        <w:t xml:space="preserve"> u č i o</w:t>
      </w:r>
      <w:r w:rsidR="00555CCB" w:rsidRPr="00BC7F02">
        <w:rPr>
          <w:b/>
          <w:sz w:val="22"/>
          <w:szCs w:val="22"/>
        </w:rPr>
        <w:t xml:space="preserve">      j e</w:t>
      </w:r>
    </w:p>
    <w:p w:rsidRDefault="00452088" w:rsidP="00452088" w:rsidR="00452088" w:rsidRPr="00BC7F02">
      <w:pPr>
        <w:jc w:val="both"/>
        <w:rPr>
          <w:sz w:val="22"/>
          <w:szCs w:val="22"/>
        </w:rPr>
      </w:pPr>
    </w:p>
    <w:p w:rsidRDefault="00E13DA0" w:rsidP="000D6EC3" w:rsidR="00E13DA0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Poziva se stečajni upravitelj </w:t>
      </w:r>
      <w:r w:rsidR="00D66F62" w:rsidRPr="00BC7F02">
        <w:rPr>
          <w:sz w:val="22"/>
          <w:szCs w:val="22"/>
        </w:rPr>
        <w:t>bez odlaganja</w:t>
      </w:r>
      <w:r w:rsidRPr="00BC7F02">
        <w:rPr>
          <w:sz w:val="22"/>
          <w:szCs w:val="22"/>
        </w:rPr>
        <w:t xml:space="preserve"> postupiti u skladu sa odredbama stečajnog zakona</w:t>
      </w:r>
      <w:r w:rsidR="00D66F62" w:rsidRPr="00BC7F02">
        <w:rPr>
          <w:sz w:val="22"/>
          <w:szCs w:val="22"/>
        </w:rPr>
        <w:t xml:space="preserve"> </w:t>
      </w:r>
      <w:r w:rsidRPr="00BC7F02">
        <w:rPr>
          <w:sz w:val="22"/>
          <w:szCs w:val="22"/>
        </w:rPr>
        <w:t xml:space="preserve">posebno prema čl. 254 Stečajnog zakona (Narodne novine broj 71/15 i 104/2017, dalje u tekstu SZ) te dostaviti sudu obračun troškova, te se </w:t>
      </w:r>
      <w:r w:rsidR="00D66F62" w:rsidRPr="00BC7F02">
        <w:rPr>
          <w:sz w:val="22"/>
          <w:szCs w:val="22"/>
        </w:rPr>
        <w:t>posebno očitovati o stavkama</w:t>
      </w:r>
      <w:r w:rsidRPr="00BC7F02">
        <w:rPr>
          <w:sz w:val="22"/>
          <w:szCs w:val="22"/>
        </w:rPr>
        <w:t xml:space="preserve"> u obračunu troškova </w:t>
      </w:r>
      <w:r w:rsidR="006B72AC" w:rsidRPr="00BC7F02">
        <w:rPr>
          <w:sz w:val="22"/>
          <w:szCs w:val="22"/>
        </w:rPr>
        <w:t>i iste dokumentirati</w:t>
      </w:r>
      <w:r w:rsidRPr="00BC7F02">
        <w:rPr>
          <w:sz w:val="22"/>
          <w:szCs w:val="22"/>
        </w:rPr>
        <w:t>.</w:t>
      </w:r>
    </w:p>
    <w:p w:rsidRDefault="00BC6053" w:rsidP="00BC6053" w:rsidR="00BC6053" w:rsidRPr="00BC6053">
      <w:pPr>
        <w:ind w:left="360"/>
        <w:jc w:val="both"/>
        <w:rPr>
          <w:sz w:val="22"/>
          <w:szCs w:val="22"/>
        </w:rPr>
      </w:pPr>
    </w:p>
    <w:p w:rsidRDefault="00E13DA0" w:rsidP="00E13DA0" w:rsidR="00E13DA0" w:rsidRPr="00BC7F02">
      <w:pPr>
        <w:pStyle w:val="Odlomakpopisa"/>
        <w:ind w:left="1080"/>
        <w:jc w:val="both"/>
        <w:rPr>
          <w:sz w:val="22"/>
          <w:szCs w:val="22"/>
        </w:rPr>
      </w:pPr>
    </w:p>
    <w:p w:rsidRDefault="00BC7F02" w:rsidP="00BC7F02" w:rsidR="00BC7F02" w:rsidRPr="00BC7F02">
      <w:pPr>
        <w:rPr>
          <w:sz w:val="22"/>
          <w:szCs w:val="22"/>
        </w:rPr>
      </w:pPr>
    </w:p>
    <w:p w:rsidRDefault="00A77ADB" w:rsidP="00BC7F02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Obrazloženje</w:t>
      </w:r>
    </w:p>
    <w:p w:rsidRDefault="006B72AC" w:rsidP="00BC6053" w:rsidR="006B72AC" w:rsidRPr="00BC7F02">
      <w:pPr>
        <w:jc w:val="both"/>
        <w:rPr>
          <w:sz w:val="22"/>
          <w:szCs w:val="22"/>
        </w:rPr>
      </w:pPr>
    </w:p>
    <w:p w:rsidRDefault="00BC7F02" w:rsidP="00A77ADB" w:rsidR="006B72AC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Obzirom da je </w:t>
      </w:r>
      <w:r w:rsidR="007A0779">
        <w:rPr>
          <w:sz w:val="22"/>
          <w:szCs w:val="22"/>
        </w:rPr>
        <w:t xml:space="preserve">uplaćena </w:t>
      </w:r>
      <w:proofErr w:type="spellStart"/>
      <w:r w:rsidR="007A0779">
        <w:rPr>
          <w:sz w:val="22"/>
          <w:szCs w:val="22"/>
        </w:rPr>
        <w:t>kupovnina</w:t>
      </w:r>
      <w:proofErr w:type="spellEnd"/>
      <w:r w:rsidRPr="00BC7F02">
        <w:rPr>
          <w:sz w:val="22"/>
          <w:szCs w:val="22"/>
        </w:rPr>
        <w:t xml:space="preserve"> potrebno je obračunati troškove utvrđivanja predmeta </w:t>
      </w:r>
      <w:proofErr w:type="spellStart"/>
      <w:r w:rsidRPr="00BC7F02">
        <w:rPr>
          <w:sz w:val="22"/>
          <w:szCs w:val="22"/>
        </w:rPr>
        <w:t>razlučnoga</w:t>
      </w:r>
      <w:proofErr w:type="spellEnd"/>
      <w:r w:rsidRPr="00BC7F02">
        <w:rPr>
          <w:sz w:val="22"/>
          <w:szCs w:val="22"/>
        </w:rPr>
        <w:t xml:space="preserve"> pra</w:t>
      </w:r>
      <w:r w:rsidR="00BC6053">
        <w:rPr>
          <w:sz w:val="22"/>
          <w:szCs w:val="22"/>
        </w:rPr>
        <w:t>va i troškova njegova unovčenja, a rješenje o dosudi je pravomoćno 26.05.2018.g.</w:t>
      </w:r>
    </w:p>
    <w:p w:rsidRDefault="00BC6053" w:rsidP="00A77ADB" w:rsidR="00BC6053">
      <w:pPr>
        <w:ind w:firstLine="708"/>
        <w:jc w:val="both"/>
        <w:rPr>
          <w:sz w:val="22"/>
          <w:szCs w:val="22"/>
        </w:rPr>
      </w:pPr>
    </w:p>
    <w:p w:rsidRDefault="00BC6053" w:rsidP="00BC6053" w:rsidR="00BC6053">
      <w:pPr>
        <w:ind w:firstLine="708"/>
        <w:jc w:val="both"/>
        <w:rPr>
          <w:b/>
          <w:sz w:val="22"/>
          <w:szCs w:val="22"/>
        </w:rPr>
      </w:pPr>
      <w:r>
        <w:rPr>
          <w:sz w:val="22"/>
          <w:szCs w:val="22"/>
        </w:rPr>
        <w:t>Prema č</w:t>
      </w:r>
      <w:r w:rsidRPr="00BC6053">
        <w:rPr>
          <w:sz w:val="22"/>
          <w:szCs w:val="22"/>
        </w:rPr>
        <w:t xml:space="preserve">lanak 254. </w:t>
      </w:r>
      <w:proofErr w:type="spellStart"/>
      <w:r>
        <w:rPr>
          <w:sz w:val="22"/>
          <w:szCs w:val="22"/>
        </w:rPr>
        <w:t>Sz</w:t>
      </w:r>
      <w:proofErr w:type="spellEnd"/>
      <w:r>
        <w:rPr>
          <w:sz w:val="22"/>
          <w:szCs w:val="22"/>
        </w:rPr>
        <w:t xml:space="preserve">-a </w:t>
      </w:r>
      <w:r w:rsidRPr="00BC6053">
        <w:rPr>
          <w:sz w:val="22"/>
          <w:szCs w:val="22"/>
        </w:rPr>
        <w:t xml:space="preserve">Stečajni upravitelj dužan je dostaviti sudu obračun troškova utvrđivanja predmeta </w:t>
      </w:r>
      <w:proofErr w:type="spellStart"/>
      <w:r w:rsidRPr="00BC6053">
        <w:rPr>
          <w:sz w:val="22"/>
          <w:szCs w:val="22"/>
        </w:rPr>
        <w:t>razlučnoga</w:t>
      </w:r>
      <w:proofErr w:type="spellEnd"/>
      <w:r w:rsidRPr="00BC6053">
        <w:rPr>
          <w:sz w:val="22"/>
          <w:szCs w:val="22"/>
        </w:rPr>
        <w:t xml:space="preserve"> prava i troškova njegova unovčenja u roku od </w:t>
      </w:r>
      <w:r w:rsidRPr="00BC6053">
        <w:rPr>
          <w:b/>
          <w:sz w:val="22"/>
          <w:szCs w:val="22"/>
        </w:rPr>
        <w:t>osam dana od dana pravomoćnosti rješenja o dosudi.</w:t>
      </w:r>
    </w:p>
    <w:p w:rsidRDefault="00BC6053" w:rsidP="00414FE7" w:rsidR="00BC6053" w:rsidRPr="00BC7F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766C86" w:rsidP="00BC6053" w:rsidR="00766C86" w:rsidRPr="00BC7F02">
      <w:pPr>
        <w:ind w:firstLine="708"/>
        <w:jc w:val="center"/>
        <w:rPr>
          <w:sz w:val="22"/>
          <w:szCs w:val="22"/>
        </w:rPr>
      </w:pPr>
      <w:r w:rsidRPr="00BC7F02">
        <w:rPr>
          <w:sz w:val="22"/>
          <w:szCs w:val="22"/>
        </w:rPr>
        <w:t>Slijedom  navedenog, odlučeno je kao u izreci.</w:t>
      </w:r>
    </w:p>
    <w:p w:rsidRDefault="00A77ADB" w:rsidP="00A77ADB" w:rsidR="00A77ADB" w:rsidRPr="00BC7F02">
      <w:pPr>
        <w:rPr>
          <w:b/>
          <w:sz w:val="22"/>
          <w:szCs w:val="22"/>
        </w:rPr>
      </w:pPr>
    </w:p>
    <w:p w:rsidRDefault="00A77ADB" w:rsidP="00A77ADB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U </w:t>
      </w:r>
      <w:r w:rsidR="00AA295C" w:rsidRPr="00BC7F02">
        <w:rPr>
          <w:b/>
          <w:sz w:val="22"/>
          <w:szCs w:val="22"/>
        </w:rPr>
        <w:t>Dubrovnik</w:t>
      </w:r>
      <w:r w:rsidRPr="00BC7F02">
        <w:rPr>
          <w:b/>
          <w:sz w:val="22"/>
          <w:szCs w:val="22"/>
        </w:rPr>
        <w:t xml:space="preserve">u, dana </w:t>
      </w:r>
      <w:r w:rsidR="00BC6053">
        <w:rPr>
          <w:b/>
          <w:sz w:val="22"/>
          <w:szCs w:val="22"/>
        </w:rPr>
        <w:t>04</w:t>
      </w:r>
      <w:r w:rsidRPr="00BC7F02">
        <w:rPr>
          <w:b/>
          <w:sz w:val="22"/>
          <w:szCs w:val="22"/>
        </w:rPr>
        <w:t xml:space="preserve">. </w:t>
      </w:r>
      <w:r w:rsidR="00BC6053">
        <w:rPr>
          <w:b/>
          <w:sz w:val="22"/>
          <w:szCs w:val="22"/>
        </w:rPr>
        <w:t>rujn</w:t>
      </w:r>
      <w:r w:rsidR="000D6EC3">
        <w:rPr>
          <w:b/>
          <w:sz w:val="22"/>
          <w:szCs w:val="22"/>
        </w:rPr>
        <w:t>a</w:t>
      </w:r>
      <w:r w:rsidRPr="00BC7F02">
        <w:rPr>
          <w:b/>
          <w:sz w:val="22"/>
          <w:szCs w:val="22"/>
        </w:rPr>
        <w:t xml:space="preserve"> 201</w:t>
      </w:r>
      <w:r w:rsidR="00D66F62" w:rsidRPr="00BC7F02">
        <w:rPr>
          <w:b/>
          <w:sz w:val="22"/>
          <w:szCs w:val="22"/>
        </w:rPr>
        <w:t>8</w:t>
      </w:r>
      <w:r w:rsidRPr="00BC7F02">
        <w:rPr>
          <w:b/>
          <w:sz w:val="22"/>
          <w:szCs w:val="22"/>
        </w:rPr>
        <w:t>. godine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="00F9317C" w:rsidRPr="00BC7F02">
        <w:rPr>
          <w:b/>
          <w:sz w:val="22"/>
          <w:szCs w:val="22"/>
        </w:rPr>
        <w:t>S</w:t>
      </w:r>
      <w:r w:rsidRPr="00BC7F02">
        <w:rPr>
          <w:b/>
          <w:sz w:val="22"/>
          <w:szCs w:val="22"/>
        </w:rPr>
        <w:t>udac: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  <w:t>Katarina Franković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POUKA O PRAVNOM LIJEKU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DN-a: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 xml:space="preserve">mrežna stranica e-oglasna ploča suda </w:t>
      </w:r>
    </w:p>
    <w:p w:rsidRDefault="00A77ADB" w:rsidP="00414FE7" w:rsidR="002861BF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>stečajnom upravitelju</w:t>
      </w:r>
      <w:r w:rsidR="00D66F62" w:rsidRPr="00BC7F02">
        <w:rPr>
          <w:sz w:val="22"/>
          <w:szCs w:val="22"/>
        </w:rPr>
        <w:t xml:space="preserve"> putem e oglasna ploča suda</w:t>
      </w:r>
    </w:p>
    <w:sectPr w:rsidSect="00F15945" w:rsidR="002861BF" w:rsidRPr="00BC7F02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F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0D6EC3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B49BC"/>
    <w:rsid w:val="005D549E"/>
    <w:rsid w:val="005E3D72"/>
    <w:rsid w:val="006079F7"/>
    <w:rsid w:val="00614B48"/>
    <w:rsid w:val="00617822"/>
    <w:rsid w:val="006331DE"/>
    <w:rsid w:val="006B1910"/>
    <w:rsid w:val="006B5FFE"/>
    <w:rsid w:val="006B72AC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A0779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025F1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C6053"/>
    <w:rsid w:val="00BC7F02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66F62"/>
    <w:rsid w:val="00D718AC"/>
    <w:rsid w:val="00D7190E"/>
    <w:rsid w:val="00D73702"/>
    <w:rsid w:val="00D77043"/>
    <w:rsid w:val="00D81606"/>
    <w:rsid w:val="00D84686"/>
    <w:rsid w:val="00D8609F"/>
    <w:rsid w:val="00D90527"/>
    <w:rsid w:val="00DA4361"/>
    <w:rsid w:val="00DC7CB9"/>
    <w:rsid w:val="00DF4A29"/>
    <w:rsid w:val="00DF68C0"/>
    <w:rsid w:val="00E13DA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2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5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5F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5F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5F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2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5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5F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5F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5F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GESTA PROJEKTI d.o.o. za projektiranje, građenje i nadzor zastupanog po punomoćniku Jurica Kljusurić; Dragan Bijelić, stečajni upravitelj</izvorni_sadrzaj>
    <derivirana_varijabla naziv="DomainObject.Predmet.ProtustrankaFormated_1">  GESTA PROJEKTI d.o.o. za projektiranje, građenje i nadzor zastupanog po punomoćniku Jurica Kljusurić; Dragan Bijelić, stečajni upravitelj</derivirana_varijabla>
  </DomainObject.Predmet.ProtustrankaFormated>
  <DomainObject.Predmet.ProtustrankaFormatedOIB>
    <izvorni_sadrzaj>  GESTA PROJEKTI d.o.o. za projektiranje, građenje i nadzor, OIB 81135247223 zastupanog po punomoćniku Jurica Kljusurić; Dragan Bijelić, stečajni upravitelj</izvorni_sadrzaj>
    <derivirana_varijabla naziv="DomainObject.Predmet.ProtustrankaFormatedOIB_1">  GESTA PROJEKTI d.o.o. za projektiranje, građenje i nadzor, OIB 81135247223 zastupanog po punomoćniku Jurica Kljusurić; Dragan Bijelić, stečajni upravitelj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Kljusurić; Dragan Bijelić, stečajni upravitelj</izvorni_sadrzaj>
    <derivirana_varijabla naziv="DomainObject.Predmet.ProtustrankaFormatedWithAdress_1"> GESTA PROJEKTI d.o.o. za projektiranje, građenje i nadzor, Jeovci 23, 20350 Metković zastupanog po punomoćniku Jurica Kljusurić; Dragan Bijelić, stečajni upravitelj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Kljusurić; Dragan Bijelić, stečajni upravitelj</izvorni_sadrzaj>
    <derivirana_varijabla naziv="DomainObject.Predmet.ProtustrankaFormatedWithAdressOIB_1"> GESTA PROJEKTI d.o.o. za projektiranje, građenje i nadzor, OIB 81135247223, Jeovci 23, 20350 Metković zastupanog po punomoćniku Jurica Kljusurić; Dragan Bijelić, stečajni upravitelj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Kljusurić; Dragan Bijelić, stečajni upravitelj</item>
    </izvorni_sadrzaj>
    <derivirana_varijabla naziv="DomainObject.Predmet.ProtuStrankaListFormated_1">
      <item>GESTA PROJEKTI d.o.o. za projektiranje, građenje i nadzor zastupanog po punomoćniku Jurica Kljusurić; Dragan Bijelić, stečajni upravitelj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Kljusurić; Dragan Bijelić, stečajni upravitelj</item>
    </izvorni_sadrzaj>
    <derivirana_varijabla naziv="DomainObject.Predmet.ProtuStrankaListFormatedOIB_1">
      <item>GESTA PROJEKTI d.o.o. za projektiranje, građenje i nadzor, OIB 81135247223 zastupanog po punomoćniku Jurica Kljusurić; Dragan Bijelić, stečajni upravitelj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Kljusurić; Dragan Bijelić, stečajni upravitelj</item>
    </izvorni_sadrzaj>
    <derivirana_varijabla naziv="DomainObject.Predmet.ProtuStrankaListFormatedWithAdress_1">
      <item>GESTA PROJEKTI d.o.o. za projektiranje, građenje i nadzor, Jeovci 23, 20350 Metković zastupanog po punomoćniku Jurica Kljusurić; Dragan Bijelić, stečajni upravitelj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Kljusurić; Dragan Bijelić, stečajni upravitelj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Kljusurić; Dragan Bijelić, stečajni upravitelj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izvorni_sadrzaj>
    <derivirana_varijabla naziv="DomainObject.Predmet.OstaliListFormated_1"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izvorni_sadrzaj>
    <derivirana_varijabla naziv="DomainObject.Predmet.OstaliListFormatedOIB_1"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_1"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OIB_1"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derivirana_varijabla>
  </DomainObject.Predmet.OstaliListFormatedWithAdressOIB>
  <DomainObject.Predmet.OstaliListNazivFormated>
    <izvorni_sadrzaj>
      <item>Jurica Kljusurić</item>
      <item>Dragan Bijelić, stečajni upravitelj</item>
      <item>Bernard Mahečić</item>
    </izvorni_sadrzaj>
    <derivirana_varijabla naziv="DomainObject.Predmet.OstaliListNazivFormated_1">
      <item>Jurica Kljusurić</item>
      <item>Dragan Bijelić, stečajni upravitelj</item>
      <item>Bernard Mahečić</item>
    </derivirana_varijabla>
  </DomainObject.Predmet.OstaliListNazivFormated>
  <DomainObject.Predmet.OstaliListNazivFormatedOIB>
    <izvorni_sadrzaj>
      <item>Jurica Kljusurić</item>
      <item>Dragan Bijelić, stečajni upravitelj, OIB 53755649931</item>
      <item>Bernard Mahečić</item>
    </izvorni_sadrzaj>
    <derivirana_varijabla naziv="DomainObject.Predmet.OstaliListNazivFormatedOIB_1">
      <item>Jurica Kljusurić</item>
      <item>Dragan Bijelić, stečajni upravitelj, OIB 53755649931</item>
      <item>Bernard Mahečić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FINA, RC Split, Podružnica Dubrovnik</item>
      <item>Jurica Kljusurić</item>
      <item>Dragan Bijelić, stečajni upravitelj</item>
      <item>Bernard Mahečić</item>
    </izvorni_sadrzaj>
    <derivirana_varijabla naziv="DomainObject.Predmet.SudioniciListNaziv_1">
      <item>GESTA PROJEKTI d.o.o. za projektiranje, građenje i nadzor</item>
      <item>FINA, RC Split, Podružnica Dubrovnik</item>
      <item>Jurica Kljusurić</item>
      <item>Dragan Bijelić, stečajni upravitelj</item>
      <item>Bernard Mahečić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izvorni_sadrzaj>
    <derivirana_varijabla naziv="DomainObject.Predmet.SudioniciListAdressOIB_1"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85821130368</item>
      <item>, OIB null</item>
      <item>, OIB 53755649931</item>
      <item>, OIB null</item>
    </izvorni_sadrzaj>
    <derivirana_varijabla naziv="DomainObject.Predmet.SudioniciListNazivOIB_1">
      <item>, OIB 81135247223</item>
      <item>, OIB 85821130368</item>
      <item>, OIB null</item>
      <item>, OIB 53755649931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870D08-5617-4FCE-B2A9-B7C6BC24D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266</properties:Words>
  <properties:Characters>1355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1640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2018-09-04T09:38:00Z</dcterms:created>
  <dc:creator>none</dc:creator>
  <cp:lastModifiedBy>Katarina Franković</cp:lastModifiedBy>
  <cp:lastPrinted>2018-01-18T09:36:00Z</cp:lastPrinted>
  <dcterms:modified xmlns:xsi="http://www.w3.org/2001/XMLSchema-instance" xsi:type="dcterms:W3CDTF">2018-09-04T09:38:00Z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 175- 16  obračun troškova unovčenja.docx)</vt:lpwstr>
  </prop:property>
  <prop:property name="CC_coloring" pid="5" fmtid="{D5CDD505-2E9C-101B-9397-08002B2CF9AE}">
    <vt:bool>false</vt:bool>
  </prop:property>
</prop:Properties>
</file>