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91c40" w14:paraId="3391c40" w:rsidRDefault="00116CD2" w:rsidP="00B17EFE" w:rsidR="00116CD2">
      <w:pPr>
        <w:tabs>
          <w:tab w:pos="5535" w:val="left"/>
        </w:tabs>
        <w:jc w:val="right"/>
        <w15:collapsed w:val="false"/>
      </w:pPr>
      <w:bookmarkStart w:name="_GoBack" w:id="0"/>
      <w:bookmarkEnd w:id="0"/>
      <w:r>
        <w:tab/>
      </w:r>
    </w:p>
    <w:p w:rsidRDefault="00C947ED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7D1554">
        <w:rPr>
          <w:bCs/>
        </w:rPr>
        <w:t>18</w:t>
      </w:r>
      <w:r w:rsidR="00F41B8C">
        <w:rPr>
          <w:bCs/>
        </w:rPr>
        <w:t>/2018</w:t>
      </w:r>
      <w:r>
        <w:rPr>
          <w:bCs/>
        </w:rPr>
        <w:t>-5</w:t>
      </w:r>
    </w:p>
    <w:p w:rsidRDefault="00C947ED" w:rsidP="00C947ED" w:rsidR="00C947ED">
      <w:pPr>
        <w:jc w:val="both"/>
        <w:rPr>
          <w:bCs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C947ED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C947ED" w:rsidR="00C947ED">
      <w:pPr>
        <w:ind w:firstLine="720"/>
        <w:jc w:val="both"/>
      </w:pPr>
      <w:r>
        <w:t xml:space="preserve">Trgovački sud u Zadru, OIB: 39670464653, po prijedlogu sudske savjetnice Anamarije Kovačić Milković, u skraćenom stečajnom postupku nad dužnikom </w:t>
      </w:r>
      <w:r w:rsidR="007D1554">
        <w:t xml:space="preserve">ALKAL j.d.o.o.,Zadar, Jerolima </w:t>
      </w:r>
      <w:proofErr w:type="spellStart"/>
      <w:r w:rsidR="007D1554">
        <w:t>Miše</w:t>
      </w:r>
      <w:proofErr w:type="spellEnd"/>
      <w:r w:rsidR="007D1554">
        <w:t xml:space="preserve"> 17, OIB: 44575372231</w:t>
      </w:r>
      <w:r>
        <w:t xml:space="preserve">, povodom zahtjeva Financijske agencije, Regionalnog centra Split, Podružnice Zadar, Ivana Danila 4, OIB: 85821130368 od </w:t>
      </w:r>
      <w:r w:rsidR="0080311B">
        <w:t>03</w:t>
      </w:r>
      <w:r>
        <w:t xml:space="preserve">. </w:t>
      </w:r>
      <w:r w:rsidR="0080311B">
        <w:t>siječnja 2018</w:t>
      </w:r>
      <w:r>
        <w:t xml:space="preserve">., </w:t>
      </w:r>
      <w:r w:rsidR="00465589">
        <w:t>29</w:t>
      </w:r>
      <w:r>
        <w:t xml:space="preserve">. siječnja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C947ED" w:rsidR="00C947ED">
      <w:pPr>
        <w:ind w:firstLine="315"/>
        <w:jc w:val="both"/>
      </w:pPr>
      <w:r>
        <w:tab/>
        <w:t xml:space="preserve">1.  Utvrđuje se da ukupni iznos evidentiranog duga dužnika </w:t>
      </w:r>
      <w:r w:rsidR="007D1554">
        <w:t xml:space="preserve">ALKAL j.d.o.o.,Zadar, Jerolima </w:t>
      </w:r>
      <w:proofErr w:type="spellStart"/>
      <w:r w:rsidR="007D1554">
        <w:t>Miše</w:t>
      </w:r>
      <w:proofErr w:type="spellEnd"/>
      <w:r w:rsidR="007D1554">
        <w:t xml:space="preserve"> 17, OIB: 44575372231</w:t>
      </w:r>
      <w:r>
        <w:t xml:space="preserve">, na temelju neizvršenih osnova za plaćanje iznosi </w:t>
      </w:r>
      <w:r w:rsidR="007D1554">
        <w:t>42.376,32</w:t>
      </w:r>
      <w:r>
        <w:t xml:space="preserve"> kn.  </w:t>
      </w:r>
    </w:p>
    <w:p w:rsidRDefault="00C947ED" w:rsidP="00C947ED" w:rsidR="00C947ED">
      <w:pPr>
        <w:ind w:firstLine="315"/>
        <w:jc w:val="both"/>
      </w:pPr>
    </w:p>
    <w:p w:rsidRDefault="00C947ED" w:rsidP="00C947ED" w:rsidR="00C947ED">
      <w:pPr>
        <w:jc w:val="both"/>
      </w:pPr>
      <w:r>
        <w:t xml:space="preserve">      </w:t>
      </w:r>
      <w:r>
        <w:tab/>
        <w:t xml:space="preserve">2.  Poziva se osoba ovlaštena za zastupanje dužnika po zakonu </w:t>
      </w:r>
      <w:r w:rsidR="007D1554">
        <w:t xml:space="preserve">Zoran </w:t>
      </w:r>
      <w:proofErr w:type="spellStart"/>
      <w:r w:rsidR="007D1554">
        <w:t>Torić</w:t>
      </w:r>
      <w:proofErr w:type="spellEnd"/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C947ED" w:rsidR="00C947ED">
      <w:pPr>
        <w:jc w:val="both"/>
      </w:pPr>
    </w:p>
    <w:p w:rsidRDefault="00C947ED" w:rsidP="00C947ED" w:rsidR="00C947ED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C947ED" w:rsidP="00C947ED" w:rsidR="00C947ED">
      <w:pPr>
        <w:jc w:val="both"/>
      </w:pPr>
    </w:p>
    <w:p w:rsidRDefault="00C947ED" w:rsidP="00C947ED" w:rsidR="00C947ED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C947ED" w:rsidR="00C947ED">
      <w:pPr>
        <w:jc w:val="center"/>
      </w:pPr>
      <w:r>
        <w:t xml:space="preserve">U Zadru </w:t>
      </w:r>
      <w:r w:rsidR="007D1554">
        <w:t>29</w:t>
      </w:r>
      <w:r>
        <w:t>. siječnja 2018.</w:t>
      </w:r>
    </w:p>
    <w:p w:rsidRDefault="00C947ED" w:rsidP="00C947ED" w:rsidR="00C947ED"/>
    <w:p w:rsidRDefault="00C947ED" w:rsidP="00C947ED" w:rsidR="00C947ED">
      <w:pPr>
        <w:ind w:left="7080"/>
      </w:pPr>
      <w:r>
        <w:t xml:space="preserve">    Sudska savjetnica     </w:t>
      </w:r>
    </w:p>
    <w:p w:rsidRDefault="00C947ED" w:rsidP="00C947ED" w:rsidR="00C947ED">
      <w:pPr>
        <w:ind w:firstLine="708" w:left="4956"/>
      </w:pPr>
      <w:r>
        <w:t xml:space="preserve">         Anamarija Kovačić Milković </w:t>
      </w:r>
      <w:r>
        <w:tab/>
      </w:r>
      <w:r>
        <w:tab/>
      </w:r>
      <w:r>
        <w:tab/>
      </w:r>
      <w:r>
        <w:tab/>
        <w:t xml:space="preserve">  </w:t>
      </w:r>
    </w:p>
    <w:p w:rsidRDefault="00C947ED" w:rsidP="00C947ED" w:rsidR="00C947ED">
      <w:pPr>
        <w:tabs>
          <w:tab w:pos="720" w:val="left"/>
        </w:tabs>
        <w:jc w:val="both"/>
      </w:pPr>
      <w:r>
        <w:tab/>
      </w:r>
    </w:p>
    <w:p w:rsidRDefault="00C947ED" w:rsidP="00C947ED" w:rsidR="00C947ED">
      <w:pPr>
        <w:jc w:val="both"/>
      </w:pPr>
      <w:r>
        <w:lastRenderedPageBreak/>
        <w:t>DN-a:</w:t>
      </w:r>
    </w:p>
    <w:p w:rsidRDefault="00C947ED" w:rsidP="00C947ED" w:rsidR="00C947ED">
      <w:pPr>
        <w:ind w:firstLine="708"/>
        <w:jc w:val="both"/>
      </w:pPr>
      <w:r>
        <w:t>1. e-Oglasna ploča suda</w:t>
      </w:r>
    </w:p>
    <w:p w:rsidRDefault="00C947ED" w:rsidP="00C947ED" w:rsidR="00C947ED">
      <w:pPr>
        <w:ind w:firstLine="708"/>
        <w:jc w:val="both"/>
      </w:pPr>
      <w:r>
        <w:t>2. U spis</w:t>
      </w:r>
    </w:p>
    <w:p w:rsidRDefault="00C947ED" w:rsidP="00C947ED" w:rsidR="00C947ED"/>
    <w:p w:rsidRDefault="00C947ED" w:rsidP="00C947ED" w:rsidR="00C947ED"/>
    <w:p w:rsidRDefault="00C947ED" w:rsidP="00C947ED" w:rsidR="00C947ED"/>
    <w:p w:rsidRDefault="0056006B" w:rsidP="00931B53" w:rsidR="0056006B" w:rsidRPr="004766F8">
      <w:pPr>
        <w:jc w:val="right"/>
      </w:pPr>
    </w:p>
    <w:sectPr w:rsidSect="00B17EFE" w:rsidR="0056006B" w:rsidRPr="004766F8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-2-</w:t>
    </w:r>
    <w:r>
      <w:tab/>
      <w:t xml:space="preserve">Poslovni broj : </w:t>
    </w:r>
    <w:r w:rsidR="00AD25BB">
      <w:t>6</w:t>
    </w:r>
    <w:r>
      <w:t xml:space="preserve"> </w:t>
    </w:r>
    <w:r w:rsidR="00C947ED">
      <w:t>St</w:t>
    </w:r>
    <w:r>
      <w:t>-</w:t>
    </w:r>
    <w:r w:rsidR="007D1554">
      <w:t>18</w:t>
    </w:r>
    <w:r w:rsidR="00825E57">
      <w:t>/</w:t>
    </w:r>
    <w:r w:rsidR="00F41B8C">
      <w:t>2018</w:t>
    </w:r>
    <w:r w:rsidR="00825E57">
      <w:t>-</w:t>
    </w:r>
    <w:r w:rsidR="00C947ED"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D2A40"/>
    <w:rsid w:val="00116CD2"/>
    <w:rsid w:val="002A58B5"/>
    <w:rsid w:val="00402768"/>
    <w:rsid w:val="00465589"/>
    <w:rsid w:val="004766F8"/>
    <w:rsid w:val="00556D61"/>
    <w:rsid w:val="0056006B"/>
    <w:rsid w:val="005D1831"/>
    <w:rsid w:val="006245CE"/>
    <w:rsid w:val="00643753"/>
    <w:rsid w:val="006E3E65"/>
    <w:rsid w:val="00716BB4"/>
    <w:rsid w:val="007D1554"/>
    <w:rsid w:val="0080195B"/>
    <w:rsid w:val="0080311B"/>
    <w:rsid w:val="00825E57"/>
    <w:rsid w:val="00931B53"/>
    <w:rsid w:val="00A24D71"/>
    <w:rsid w:val="00AA398E"/>
    <w:rsid w:val="00AD25BB"/>
    <w:rsid w:val="00B17EFE"/>
    <w:rsid w:val="00B93D8D"/>
    <w:rsid w:val="00C049D8"/>
    <w:rsid w:val="00C6554D"/>
    <w:rsid w:val="00C736E2"/>
    <w:rsid w:val="00C947ED"/>
    <w:rsid w:val="00D64245"/>
    <w:rsid w:val="00DA7158"/>
    <w:rsid w:val="00F41B8C"/>
    <w:rsid w:val="00F87045"/>
    <w:rsid w:val="00FD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019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9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9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9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9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019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9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9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9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9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St-18/2018</izvorni_sadrzaj>
    <derivirana_varijabla naziv="DomainObject.Predmet.OznakaBroj_1">St-18/2018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ALKAL j.d.o.o. za trgovinu i poslovne usluge</izvorni_sadrzaj>
    <derivirana_varijabla naziv="DomainObject.Predmet.ProtustrankaFormated_1">  ALKAL j.d.o.o. za trgovinu i poslovne usluge</derivirana_varijabla>
  </DomainObject.Predmet.ProtustrankaFormated>
  <DomainObject.Predmet.ProtustrankaFormatedOIB>
    <izvorni_sadrzaj>  ALKAL j.d.o.o. za trgovinu i poslovne usluge, OIB 44575372231</izvorni_sadrzaj>
    <derivirana_varijabla naziv="DomainObject.Predmet.ProtustrankaFormatedOIB_1">  ALKAL j.d.o.o. za trgovinu i poslovne usluge, OIB 44575372231</derivirana_varijabla>
  </DomainObject.Predmet.ProtustrankaFormatedOIB>
  <DomainObject.Predmet.ProtustrankaFormatedWithAdress>
    <izvorni_sadrzaj> ALKAL j.d.o.o. za trgovinu i poslovne usluge, Jerolima Miše 17, 23000 Zadar</izvorni_sadrzaj>
    <derivirana_varijabla naziv="DomainObject.Predmet.ProtustrankaFormatedWithAdress_1"> ALKAL j.d.o.o. za trgovinu i poslovne usluge, Jerolima Miše 17, 23000 Zadar</derivirana_varijabla>
  </DomainObject.Predmet.ProtustrankaFormatedWithAdress>
  <DomainObject.Predmet.ProtustrankaFormatedWithAdressOIB>
    <izvorni_sadrzaj> ALKAL j.d.o.o. za trgovinu i poslovne usluge, OIB 44575372231, Jerolima Miše 17, 23000 Zadar</izvorni_sadrzaj>
    <derivirana_varijabla naziv="DomainObject.Predmet.ProtustrankaFormatedWithAdressOIB_1"> ALKAL j.d.o.o. za trgovinu i poslovne usluge, OIB 44575372231, Jerolima Miše 17, 23000 Zadar</derivirana_varijabla>
  </DomainObject.Predmet.ProtustrankaFormatedWithAdressOIB>
  <DomainObject.Predmet.ProtustrankaWithAdress>
    <izvorni_sadrzaj>ALKAL j.d.o.o. za trgovinu i poslovne usluge Jerolima Miše 17, 23000 Zadar</izvorni_sadrzaj>
    <derivirana_varijabla naziv="DomainObject.Predmet.ProtustrankaWithAdress_1">ALKAL j.d.o.o. za trgovinu i poslovne usluge Jerolima Miše 17, 23000 Zadar</derivirana_varijabla>
  </DomainObject.Predmet.ProtustrankaWithAdress>
  <DomainObject.Predmet.ProtustrankaWithAdressOIB>
    <izvorni_sadrzaj>ALKAL j.d.o.o. za trgovinu i poslovne usluge, OIB 44575372231, Jerolima Miše 17, 23000 Zadar</izvorni_sadrzaj>
    <derivirana_varijabla naziv="DomainObject.Predmet.ProtustrankaWithAdressOIB_1">ALKAL j.d.o.o. za trgovinu i poslovne usluge, OIB 44575372231, Jerolima Miše 17, 23000 Zadar</derivirana_varijabla>
  </DomainObject.Predmet.ProtustrankaWithAdressOIB>
  <DomainObject.Predmet.ProtustrankaNazivFormated>
    <izvorni_sadrzaj>ALKAL j.d.o.o. za trgovinu i poslovne usluge</izvorni_sadrzaj>
    <derivirana_varijabla naziv="DomainObject.Predmet.ProtustrankaNazivFormated_1">ALKAL j.d.o.o. za trgovinu i poslovne usluge</derivirana_varijabla>
  </DomainObject.Predmet.ProtustrankaNazivFormated>
  <DomainObject.Predmet.ProtustrankaNazivFormatedOIB>
    <izvorni_sadrzaj>ALKAL j.d.o.o. za trgovinu i poslovne usluge, OIB 44575372231</izvorni_sadrzaj>
    <derivirana_varijabla naziv="DomainObject.Predmet.ProtustrankaNazivFormatedOIB_1">ALKAL j.d.o.o. za trgovinu i poslovne usluge, OIB 44575372231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ALKAL j.d.o.o. za trgovinu i poslovne usluge</item>
    </izvorni_sadrzaj>
    <derivirana_varijabla naziv="DomainObject.Predmet.ProtuStrankaListFormated_1">
      <item>ALKAL j.d.o.o. za trgovinu i poslovne usluge</item>
    </derivirana_varijabla>
  </DomainObject.Predmet.ProtuStrankaListFormated>
  <DomainObject.Predmet.ProtuStrankaListFormatedOIB>
    <izvorni_sadrzaj>
      <item>ALKAL j.d.o.o. za trgovinu i poslovne usluge, OIB 44575372231</item>
    </izvorni_sadrzaj>
    <derivirana_varijabla naziv="DomainObject.Predmet.ProtuStrankaListFormatedOIB_1">
      <item>ALKAL j.d.o.o. za trgovinu i poslovne usluge, OIB 44575372231</item>
    </derivirana_varijabla>
  </DomainObject.Predmet.ProtuStrankaListFormatedOIB>
  <DomainObject.Predmet.ProtuStrankaListFormatedWithAdress>
    <izvorni_sadrzaj>
      <item>ALKAL j.d.o.o. za trgovinu i poslovne usluge, Jerolima Miše 17, 23000 Zadar</item>
    </izvorni_sadrzaj>
    <derivirana_varijabla naziv="DomainObject.Predmet.ProtuStrankaListFormatedWithAdress_1">
      <item>ALKAL j.d.o.o. za trgovinu i poslovne usluge, Jerolima Miše 17, 23000 Zadar</item>
    </derivirana_varijabla>
  </DomainObject.Predmet.ProtuStrankaListFormatedWithAdress>
  <DomainObject.Predmet.ProtuStrankaListFormatedWithAdressOIB>
    <izvorni_sadrzaj>
      <item>ALKAL j.d.o.o. za trgovinu i poslovne usluge, OIB 44575372231, Jerolima Miše 17, 23000 Zadar</item>
    </izvorni_sadrzaj>
    <derivirana_varijabla naziv="DomainObject.Predmet.ProtuStrankaListFormatedWithAdressOIB_1">
      <item>ALKAL j.d.o.o. za trgovinu i poslovne usluge, OIB 44575372231, Jerolima Miše 17, 23000 Zadar</item>
    </derivirana_varijabla>
  </DomainObject.Predmet.ProtuStrankaListFormatedWithAdressOIB>
  <DomainObject.Predmet.ProtuStrankaListNazivFormated>
    <izvorni_sadrzaj>
      <item>ALKAL j.d.o.o. za trgovinu i poslovne usluge</item>
    </izvorni_sadrzaj>
    <derivirana_varijabla naziv="DomainObject.Predmet.ProtuStrankaListNazivFormated_1">
      <item>ALKAL j.d.o.o. za trgovinu i poslovne usluge</item>
    </derivirana_varijabla>
  </DomainObject.Predmet.ProtuStrankaListNazivFormated>
  <DomainObject.Predmet.ProtuStrankaListNazivFormatedOIB>
    <izvorni_sadrzaj>
      <item>ALKAL j.d.o.o. za trgovinu i poslovne usluge, OIB 44575372231</item>
    </izvorni_sadrzaj>
    <derivirana_varijabla naziv="DomainObject.Predmet.ProtuStrankaListNazivFormatedOIB_1">
      <item>ALKAL j.d.o.o. za trgovinu i poslovne usluge, OIB 44575372231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ALKAL j.d.o.o. za trgovinu i poslovne usluge</izvorni_sadrzaj>
    <derivirana_varijabla naziv="DomainObject.Predmet.ProtustrankaIDrugi_1">ALKAL j.d.o.o. za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ALKAL j.d.o.o. za trgovinu i poslovne usluge, OIB 44575372231, Jerolima Miše 17, 23000 Zadar</izvorni_sadrzaj>
    <derivirana_varijabla naziv="DomainObject.Predmet.ProtustrankaIDrugiAdressOIB_1">ALKAL j.d.o.o. za trgovinu i poslovne usluge, OIB 44575372231, Jerolima Miše 17,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ALKAL j.d.o.o. za trgovinu i poslovne usluge</item>
    </izvorni_sadrzaj>
    <derivirana_varijabla naziv="DomainObject.Predmet.SudioniciListNaziv_1">
      <item>FINA</item>
      <item>ALKAL j.d.o.o. za trgovinu i poslovne usluge</item>
    </derivirana_varijabla>
  </DomainObject.Predmet.SudioniciListNaziv>
  <DomainObject.Predmet.SudioniciListAdressOIB>
    <izvorni_sadrzaj>
      <item>FINA, OIB 85821130368</item>
      <item>ALKAL j.d.o.o. za trgovinu i poslovne usluge, OIB 44575372231, Jerolima Miše 17,23000 Zadar</item>
    </izvorni_sadrzaj>
    <derivirana_varijabla naziv="DomainObject.Predmet.SudioniciListAdressOIB_1">
      <item>FINA, OIB 85821130368</item>
      <item>ALKAL j.d.o.o. za trgovinu i poslovne usluge, OIB 44575372231, Jerolima Miše 17,23000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44575372231</item>
    </izvorni_sadrzaj>
    <derivirana_varijabla naziv="DomainObject.Predmet.SudioniciListNazivOIB_1">
      <item>, OIB 85821130368</item>
      <item>, OIB 44575372231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386</properties:Words>
  <properties:Characters>1991</properties:Characters>
  <properties:Lines>58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2018-01-29T08:22:00Z</dcterms:created>
  <dc:creator>mklismanic</dc:creator>
  <cp:lastModifiedBy>Ante Rubelj</cp:lastModifiedBy>
  <cp:lastPrinted>2018-01-29T08:41:00Z</cp:lastPrinted>
  <dcterms:modified xmlns:xsi="http://www.w3.org/2001/XMLSchema-instance" xsi:type="dcterms:W3CDTF">2018-01-29T11:44:00Z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