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c547e" w14:paraId="61c547e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120463" w:rsidR="00C6342D" w:rsidRPr="008B1A21">
      <w:pPr>
        <w:ind w:left="5040"/>
        <w:rPr>
          <w:b/>
        </w:rPr>
      </w:pPr>
    </w:p>
    <w:p w:rsidRDefault="00815A1A" w:rsidP="00F2122B" w:rsidR="00815A1A">
      <w:pPr>
        <w:ind w:left="5040"/>
      </w:pPr>
      <w:r>
        <w:t>PAVEL FIRBAS</w:t>
      </w:r>
    </w:p>
    <w:p w:rsidRDefault="00815A1A" w:rsidP="00F2122B" w:rsidR="00432FD4">
      <w:pPr>
        <w:ind w:left="5040"/>
      </w:pPr>
      <w:r>
        <w:t>Ciril-Metodov drevored 16</w:t>
      </w:r>
    </w:p>
    <w:p w:rsidRDefault="00815A1A" w:rsidP="00F2122B" w:rsidR="00815A1A">
      <w:pPr>
        <w:ind w:left="5040"/>
      </w:pPr>
      <w:r>
        <w:t>Ptuj, SLOVENIJA</w:t>
      </w:r>
    </w:p>
    <w:p w:rsidRDefault="00815A1A" w:rsidP="00F2122B" w:rsidR="00815A1A">
      <w:pPr>
        <w:ind w:left="5040"/>
      </w:pPr>
    </w:p>
    <w:p w:rsidRDefault="00815A1A" w:rsidP="00F2122B" w:rsidR="00815A1A">
      <w:pPr>
        <w:ind w:left="5040"/>
      </w:pPr>
    </w:p>
    <w:p w:rsidRDefault="00946322" w:rsidP="00F2122B" w:rsidR="00946322" w:rsidRPr="00B0613D">
      <w:pPr>
        <w:ind w:left="5040"/>
      </w:pPr>
    </w:p>
    <w:p w:rsidRDefault="00120463" w:rsidP="00A75CA0" w:rsidR="00120463" w:rsidRPr="00B0613D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1 </w:t>
      </w:r>
      <w:r w:rsidRPr="00B0613D">
        <w:t>St-</w:t>
      </w:r>
      <w:r w:rsidR="007D405D">
        <w:t>39</w:t>
      </w:r>
      <w:r w:rsidR="00815A1A">
        <w:t>6</w:t>
      </w:r>
      <w:r w:rsidR="001A7D41">
        <w:t>/</w:t>
      </w:r>
      <w:r w:rsidR="0053063B">
        <w:t>1</w:t>
      </w:r>
      <w:r w:rsidR="00BE7BE4">
        <w:t>6</w:t>
      </w:r>
      <w:r w:rsidR="00753F74" w:rsidRPr="00B0613D">
        <w:t>-</w:t>
      </w:r>
      <w:r w:rsidR="007D405D">
        <w:t>5</w:t>
      </w:r>
      <w:r w:rsidR="001A7D41">
        <w:t xml:space="preserve"> </w:t>
      </w:r>
      <w:r w:rsidRPr="00B0613D">
        <w:t>od</w:t>
      </w:r>
      <w:r w:rsidR="002A55A7">
        <w:t xml:space="preserve"> </w:t>
      </w:r>
      <w:r w:rsidR="007D405D">
        <w:t>22</w:t>
      </w:r>
      <w:r w:rsidR="001A1D82">
        <w:t>. ožujka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815A1A">
        <w:t>VILA BLANKA ANKORA j.d.o.o., Miškovići, Put mula 26, OIB: 27010879297</w:t>
      </w:r>
      <w:r w:rsidR="00582529">
        <w:t>.</w:t>
      </w:r>
      <w:r w:rsidR="00D55EFA" w:rsidRPr="00B0613D">
        <w:t xml:space="preserve"> </w:t>
      </w:r>
    </w:p>
    <w:p w:rsidRDefault="00120463" w:rsidP="00A75CA0" w:rsidR="00120463" w:rsidRPr="00B0613D">
      <w:pPr>
        <w:ind w:left="360"/>
        <w:jc w:val="both"/>
      </w:pPr>
    </w:p>
    <w:p w:rsidRDefault="00120463" w:rsidP="008B1A21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946322">
        <w:t>19. travnja</w:t>
      </w:r>
      <w:r w:rsidR="00036579">
        <w:t xml:space="preserve"> 2016</w:t>
      </w:r>
      <w:r w:rsidRPr="00B0613D">
        <w:t>.</w:t>
      </w:r>
      <w:r w:rsidR="00ED32D7" w:rsidRPr="00B0613D">
        <w:t xml:space="preserve"> u</w:t>
      </w:r>
      <w:r w:rsidR="0075028B" w:rsidRPr="00B0613D">
        <w:t xml:space="preserve"> </w:t>
      </w:r>
      <w:r w:rsidR="007D405D">
        <w:t>11</w:t>
      </w:r>
      <w:r w:rsidR="007E2FCE">
        <w:t>,</w:t>
      </w:r>
      <w:r w:rsidR="00815A1A">
        <w:t>35</w:t>
      </w:r>
      <w:r w:rsidR="004B24FA" w:rsidRPr="00B0613D">
        <w:t xml:space="preserve"> </w:t>
      </w:r>
      <w:r w:rsidRPr="00B0613D">
        <w:t xml:space="preserve">sati, sudnica br. </w:t>
      </w:r>
      <w:r w:rsidR="00582529">
        <w:t>26</w:t>
      </w:r>
      <w:r w:rsidRPr="00B0613D">
        <w:t xml:space="preserve">/I,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582529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946322">
        <w:t>19. travnja</w:t>
      </w:r>
      <w:r w:rsidR="00036579">
        <w:t xml:space="preserve"> 2016. </w:t>
      </w:r>
      <w:r w:rsidR="001B7DF8" w:rsidRPr="00B0613D">
        <w:t xml:space="preserve">u </w:t>
      </w:r>
      <w:r w:rsidR="007D405D">
        <w:t>11</w:t>
      </w:r>
      <w:r w:rsidR="007E2FCE">
        <w:t>,</w:t>
      </w:r>
      <w:r w:rsidR="00815A1A">
        <w:t>40</w:t>
      </w:r>
      <w:r w:rsidR="001B7DF8" w:rsidRPr="00B0613D">
        <w:t xml:space="preserve"> </w:t>
      </w:r>
      <w:r w:rsidRPr="00B0613D">
        <w:t xml:space="preserve">sati, sudnica br. </w:t>
      </w:r>
      <w:r w:rsidR="00582529">
        <w:t>26</w:t>
      </w:r>
      <w:r w:rsidRPr="00B0613D">
        <w:t>/I,</w:t>
      </w:r>
      <w:r w:rsidR="003C14A3" w:rsidRPr="00B0613D">
        <w:t xml:space="preserve"> </w:t>
      </w:r>
      <w:r w:rsidRPr="00B0613D">
        <w:t xml:space="preserve">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7D405D">
        <w:t>2</w:t>
      </w:r>
      <w:r w:rsidR="006773F2">
        <w:t>3</w:t>
      </w:r>
      <w:r w:rsidR="001A1D82">
        <w:t>. ožujka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4E23A2" w:rsidR="004E23A2">
      <w:r w:rsidRPr="00F60CD9">
        <w:t xml:space="preserve">Za točnost otpravka-ovlašteni službenik:                                   </w:t>
      </w:r>
      <w:r>
        <w:t xml:space="preserve">                  </w:t>
      </w:r>
      <w:r w:rsidRPr="002C500F">
        <w:t>Stečajn</w:t>
      </w:r>
      <w:r w:rsidR="007E2FCE">
        <w:t>a sutkinja</w:t>
      </w:r>
      <w:r>
        <w:t>:</w:t>
      </w:r>
    </w:p>
    <w:p w:rsidRDefault="004E23A2" w:rsidP="004E23A2" w:rsidR="004E23A2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0CD9">
        <w:t>Ardena Bajlo, v.r.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0404497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P="001B7DF8" w:rsidR="0053063B" w:rsidRPr="00F60CD9">
    <w:pPr>
      <w:jc w:val="center"/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</w:t>
    </w:r>
    <w:r w:rsidR="00036579">
      <w:rPr>
        <w:b/>
        <w:bCs/>
        <w:sz w:val="28"/>
      </w:rPr>
      <w:t xml:space="preserve">                        </w:t>
    </w:r>
    <w:r>
      <w:rPr>
        <w:b/>
        <w:bCs/>
        <w:sz w:val="28"/>
      </w:rPr>
      <w:t xml:space="preserve"> </w:t>
    </w:r>
    <w:r w:rsidR="0053063B">
      <w:t>1 St-</w:t>
    </w:r>
    <w:r w:rsidR="00432FD4">
      <w:t>39</w:t>
    </w:r>
    <w:r w:rsidR="00815A1A">
      <w:t>6</w:t>
    </w:r>
    <w:r w:rsidR="0053063B">
      <w:t>/1</w:t>
    </w:r>
    <w:r w:rsidR="00BE7BE4">
      <w:t>6</w:t>
    </w:r>
    <w:r w:rsidR="0053063B">
      <w:t>-</w:t>
    </w:r>
    <w:r w:rsidR="007D405D">
      <w:t>6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56322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6579"/>
    <w:rsid w:val="000604F5"/>
    <w:rsid w:val="000742F0"/>
    <w:rsid w:val="00081A73"/>
    <w:rsid w:val="00092648"/>
    <w:rsid w:val="000978C4"/>
    <w:rsid w:val="000A4F52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865"/>
    <w:rsid w:val="00157572"/>
    <w:rsid w:val="001A1D82"/>
    <w:rsid w:val="001A7D41"/>
    <w:rsid w:val="001B67DC"/>
    <w:rsid w:val="001B7DF8"/>
    <w:rsid w:val="001C637E"/>
    <w:rsid w:val="001D4440"/>
    <w:rsid w:val="002160D8"/>
    <w:rsid w:val="0022389F"/>
    <w:rsid w:val="00224AA9"/>
    <w:rsid w:val="00240260"/>
    <w:rsid w:val="002459B5"/>
    <w:rsid w:val="002658DA"/>
    <w:rsid w:val="00266C70"/>
    <w:rsid w:val="0027090A"/>
    <w:rsid w:val="00285D7C"/>
    <w:rsid w:val="0029732E"/>
    <w:rsid w:val="002A55A7"/>
    <w:rsid w:val="002C28DA"/>
    <w:rsid w:val="002D2C7A"/>
    <w:rsid w:val="002E3CC9"/>
    <w:rsid w:val="002F6825"/>
    <w:rsid w:val="00302825"/>
    <w:rsid w:val="00305CCF"/>
    <w:rsid w:val="0030790C"/>
    <w:rsid w:val="00314F1E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6246"/>
    <w:rsid w:val="003B6C57"/>
    <w:rsid w:val="003C14A3"/>
    <w:rsid w:val="003C7806"/>
    <w:rsid w:val="003D6949"/>
    <w:rsid w:val="003E7D09"/>
    <w:rsid w:val="003F1AED"/>
    <w:rsid w:val="00402FE2"/>
    <w:rsid w:val="004155E4"/>
    <w:rsid w:val="0041719B"/>
    <w:rsid w:val="0042453D"/>
    <w:rsid w:val="0042541E"/>
    <w:rsid w:val="00430C97"/>
    <w:rsid w:val="00432FD4"/>
    <w:rsid w:val="00452A76"/>
    <w:rsid w:val="00456E78"/>
    <w:rsid w:val="0046203B"/>
    <w:rsid w:val="00470693"/>
    <w:rsid w:val="00484F7E"/>
    <w:rsid w:val="00485B83"/>
    <w:rsid w:val="00492434"/>
    <w:rsid w:val="00493A8E"/>
    <w:rsid w:val="00497198"/>
    <w:rsid w:val="004A0B35"/>
    <w:rsid w:val="004A7CD9"/>
    <w:rsid w:val="004B24FA"/>
    <w:rsid w:val="004B5B73"/>
    <w:rsid w:val="004B6535"/>
    <w:rsid w:val="004B7050"/>
    <w:rsid w:val="004E23A2"/>
    <w:rsid w:val="004F1F42"/>
    <w:rsid w:val="00506F5D"/>
    <w:rsid w:val="00510FCE"/>
    <w:rsid w:val="00521825"/>
    <w:rsid w:val="0053063B"/>
    <w:rsid w:val="00532DEC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A65C0"/>
    <w:rsid w:val="005B7A3F"/>
    <w:rsid w:val="005C4C07"/>
    <w:rsid w:val="005E117E"/>
    <w:rsid w:val="005E5126"/>
    <w:rsid w:val="00603D3A"/>
    <w:rsid w:val="006129B1"/>
    <w:rsid w:val="00622150"/>
    <w:rsid w:val="0063095A"/>
    <w:rsid w:val="0063552E"/>
    <w:rsid w:val="00657B0E"/>
    <w:rsid w:val="00657B18"/>
    <w:rsid w:val="00666CD8"/>
    <w:rsid w:val="006773F2"/>
    <w:rsid w:val="00692216"/>
    <w:rsid w:val="006A0F4B"/>
    <w:rsid w:val="006A28F0"/>
    <w:rsid w:val="006C082F"/>
    <w:rsid w:val="006C2414"/>
    <w:rsid w:val="006C567F"/>
    <w:rsid w:val="006C5C32"/>
    <w:rsid w:val="006E2AFA"/>
    <w:rsid w:val="00711EE2"/>
    <w:rsid w:val="007143B5"/>
    <w:rsid w:val="00742CB4"/>
    <w:rsid w:val="0074503C"/>
    <w:rsid w:val="0075028B"/>
    <w:rsid w:val="00752B10"/>
    <w:rsid w:val="00753F74"/>
    <w:rsid w:val="007625D3"/>
    <w:rsid w:val="00780F3D"/>
    <w:rsid w:val="00781CDA"/>
    <w:rsid w:val="007A3728"/>
    <w:rsid w:val="007A4F56"/>
    <w:rsid w:val="007A763B"/>
    <w:rsid w:val="007D405D"/>
    <w:rsid w:val="007E2FCE"/>
    <w:rsid w:val="007E425C"/>
    <w:rsid w:val="0080429C"/>
    <w:rsid w:val="00815A1A"/>
    <w:rsid w:val="0084577B"/>
    <w:rsid w:val="008547E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46322"/>
    <w:rsid w:val="00950D8B"/>
    <w:rsid w:val="00981238"/>
    <w:rsid w:val="00986CDC"/>
    <w:rsid w:val="009B07C8"/>
    <w:rsid w:val="009B4E9E"/>
    <w:rsid w:val="009E384B"/>
    <w:rsid w:val="009E48AC"/>
    <w:rsid w:val="00A12246"/>
    <w:rsid w:val="00A137B4"/>
    <w:rsid w:val="00A52F25"/>
    <w:rsid w:val="00A60137"/>
    <w:rsid w:val="00A62539"/>
    <w:rsid w:val="00A66D04"/>
    <w:rsid w:val="00A75CA0"/>
    <w:rsid w:val="00A82235"/>
    <w:rsid w:val="00AD1E5B"/>
    <w:rsid w:val="00AE5BDA"/>
    <w:rsid w:val="00B0613D"/>
    <w:rsid w:val="00B0620F"/>
    <w:rsid w:val="00B10DAD"/>
    <w:rsid w:val="00B331F5"/>
    <w:rsid w:val="00B44332"/>
    <w:rsid w:val="00B549C0"/>
    <w:rsid w:val="00B90543"/>
    <w:rsid w:val="00B929BA"/>
    <w:rsid w:val="00B9388D"/>
    <w:rsid w:val="00BA556A"/>
    <w:rsid w:val="00BB1A7F"/>
    <w:rsid w:val="00BD41A2"/>
    <w:rsid w:val="00BE5C92"/>
    <w:rsid w:val="00BE7BE4"/>
    <w:rsid w:val="00BF4984"/>
    <w:rsid w:val="00C11E12"/>
    <w:rsid w:val="00C23DAF"/>
    <w:rsid w:val="00C47314"/>
    <w:rsid w:val="00C55BC5"/>
    <w:rsid w:val="00C57528"/>
    <w:rsid w:val="00C62FF5"/>
    <w:rsid w:val="00C6342D"/>
    <w:rsid w:val="00C675F5"/>
    <w:rsid w:val="00C71E24"/>
    <w:rsid w:val="00C87703"/>
    <w:rsid w:val="00CD1086"/>
    <w:rsid w:val="00CE37FF"/>
    <w:rsid w:val="00CE7CEC"/>
    <w:rsid w:val="00CF6BB6"/>
    <w:rsid w:val="00D0055F"/>
    <w:rsid w:val="00D02B37"/>
    <w:rsid w:val="00D5478F"/>
    <w:rsid w:val="00D55EFA"/>
    <w:rsid w:val="00D622B3"/>
    <w:rsid w:val="00D73E4E"/>
    <w:rsid w:val="00D817B8"/>
    <w:rsid w:val="00D863E6"/>
    <w:rsid w:val="00D93152"/>
    <w:rsid w:val="00D947D6"/>
    <w:rsid w:val="00DB4D46"/>
    <w:rsid w:val="00DC069A"/>
    <w:rsid w:val="00DF5870"/>
    <w:rsid w:val="00E051A2"/>
    <w:rsid w:val="00E069BC"/>
    <w:rsid w:val="00E073B9"/>
    <w:rsid w:val="00E57968"/>
    <w:rsid w:val="00E6062F"/>
    <w:rsid w:val="00E639E4"/>
    <w:rsid w:val="00E83C6A"/>
    <w:rsid w:val="00EA6402"/>
    <w:rsid w:val="00EB44F7"/>
    <w:rsid w:val="00ED32D7"/>
    <w:rsid w:val="00EF21CE"/>
    <w:rsid w:val="00F2122B"/>
    <w:rsid w:val="00F275CA"/>
    <w:rsid w:val="00F43762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D41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41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41A2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41A2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41A2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D41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41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41A2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41A2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41A2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St-396/2016-4</izvorni_sadrzaj>
    <derivirana_varijabla naziv="DomainObject.Oznaka_1">St-396/2016-4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</izvorni_sadrzaj>
    <derivirana_varijabla naziv="DomainObject.Predmet.Broj_1">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St-396/2016</izvorni_sadrzaj>
    <derivirana_varijabla naziv="DomainObject.Predmet.OznakaBroj_1">St-396/2016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VILA BLANKA ANKORA j.d.o.o. za turizam i ugostiteljstvo</izvorni_sadrzaj>
    <derivirana_varijabla naziv="DomainObject.Predmet.ProtustrankaFormated_1">  VILA BLANKA ANKORA j.d.o.o. za turizam i ugostiteljstvo</derivirana_varijabla>
  </DomainObject.Predmet.ProtustrankaFormated>
  <DomainObject.Predmet.ProtustrankaFormatedOIB>
    <izvorni_sadrzaj>  VILA BLANKA ANKORA j.d.o.o. za turizam i ugostiteljstvo, OIB 27010879297</izvorni_sadrzaj>
    <derivirana_varijabla naziv="DomainObject.Predmet.ProtustrankaFormatedOIB_1">  VILA BLANKA ANKORA j.d.o.o. za turizam i ugostiteljstvo, OIB 27010879297</derivirana_varijabla>
  </DomainObject.Predmet.ProtustrankaFormatedOIB>
  <DomainObject.Predmet.ProtustrankaFormatedWithAdress>
    <izvorni_sadrzaj> VILA BLANKA ANKORA j.d.o.o. za turizam i ugostiteljstvo</izvorni_sadrzaj>
    <derivirana_varijabla naziv="DomainObject.Predmet.ProtustrankaFormatedWithAdress_1"> VILA BLANKA ANKORA j.d.o.o. za turizam i ugostiteljstvo</derivirana_varijabla>
  </DomainObject.Predmet.ProtustrankaFormatedWithAdress>
  <DomainObject.Predmet.ProtustrankaFormatedWithAdressOIB>
    <izvorni_sadrzaj> VILA BLANKA ANKORA j.d.o.o. za turizam i ugostiteljstvo, OIB 27010879297</izvorni_sadrzaj>
    <derivirana_varijabla naziv="DomainObject.Predmet.ProtustrankaFormatedWithAdressOIB_1"> VILA BLANKA ANKORA j.d.o.o. za turizam i ugostiteljstvo, OIB 27010879297</derivirana_varijabla>
  </DomainObject.Predmet.ProtustrankaFormatedWithAdressOIB>
  <DomainObject.Predmet.ProtustrankaWithAdress>
    <izvorni_sadrzaj>VILA BLANKA ANKORA j.d.o.o. za turizam i ugostiteljstvo </izvorni_sadrzaj>
    <derivirana_varijabla naziv="DomainObject.Predmet.ProtustrankaWithAdress_1">VILA BLANKA ANKORA j.d.o.o. za turizam i ugostiteljstvo </derivirana_varijabla>
  </DomainObject.Predmet.ProtustrankaWithAdress>
  <DomainObject.Predmet.ProtustrankaWithAdressOIB>
    <izvorni_sadrzaj>VILA BLANKA ANKORA j.d.o.o. za turizam i ugostiteljstvo, OIB 27010879297</izvorni_sadrzaj>
    <derivirana_varijabla naziv="DomainObject.Predmet.ProtustrankaWithAdressOIB_1">VILA BLANKA ANKORA j.d.o.o. za turizam i ugostiteljstvo, OIB 27010879297</derivirana_varijabla>
  </DomainObject.Predmet.ProtustrankaWithAdressOIB>
  <DomainObject.Predmet.ProtustrankaNazivFormated>
    <izvorni_sadrzaj>VILA BLANKA ANKORA j.d.o.o. za turizam i ugostiteljstvo</izvorni_sadrzaj>
    <derivirana_varijabla naziv="DomainObject.Predmet.ProtustrankaNazivFormated_1">VILA BLANKA ANKORA j.d.o.o. za turizam i ugostiteljstvo</derivirana_varijabla>
  </DomainObject.Predmet.ProtustrankaNazivFormated>
  <DomainObject.Predmet.ProtustrankaNazivFormatedOIB>
    <izvorni_sadrzaj>VILA BLANKA ANKORA j.d.o.o. za turizam i ugostiteljstvo, OIB 27010879297</izvorni_sadrzaj>
    <derivirana_varijabla naziv="DomainObject.Predmet.ProtustrankaNazivFormatedOIB_1">VILA BLANKA ANKORA j.d.o.o. za turizam i ugostiteljstvo, OIB 27010879297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7964.31</izvorni_sadrzaj>
    <derivirana_varijabla naziv="DomainObject.Predmet.TrenutnaVrijednost_1">7964.31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VILA BLANKA ANKORA j.d.o.o. za turizam i ugostiteljstvo</item>
    </izvorni_sadrzaj>
    <derivirana_varijabla naziv="DomainObject.Predmet.ProtuStrankaListFormated_1">
      <item>VILA BLANKA ANKORA j.d.o.o. za turizam i ugostiteljstvo</item>
    </derivirana_varijabla>
  </DomainObject.Predmet.ProtuStrankaListFormated>
  <DomainObject.Predmet.ProtuStrankaListFormatedOIB>
    <izvorni_sadrzaj>
      <item>VILA BLANKA ANKORA j.d.o.o. za turizam i ugostiteljstvo, OIB 27010879297</item>
    </izvorni_sadrzaj>
    <derivirana_varijabla naziv="DomainObject.Predmet.ProtuStrankaListFormatedOIB_1">
      <item>VILA BLANKA ANKORA j.d.o.o. za turizam i ugostiteljstvo, OIB 27010879297</item>
    </derivirana_varijabla>
  </DomainObject.Predmet.ProtuStrankaListFormatedOIB>
  <DomainObject.Predmet.ProtuStrankaListFormatedWithAdress>
    <izvorni_sadrzaj>
      <item>VILA BLANKA ANKORA j.d.o.o. za turizam i ugostiteljstvo</item>
    </izvorni_sadrzaj>
    <derivirana_varijabla naziv="DomainObject.Predmet.ProtuStrankaListFormatedWithAdress_1">
      <item>VILA BLANKA ANKORA j.d.o.o. za turizam i ugostiteljstvo</item>
    </derivirana_varijabla>
  </DomainObject.Predmet.ProtuStrankaListFormatedWithAdress>
  <DomainObject.Predmet.ProtuStrankaListFormatedWithAdressOIB>
    <izvorni_sadrzaj>
      <item>VILA BLANKA ANKORA j.d.o.o. za turizam i ugostiteljstvo, OIB 27010879297</item>
    </izvorni_sadrzaj>
    <derivirana_varijabla naziv="DomainObject.Predmet.ProtuStrankaListFormatedWithAdressOIB_1">
      <item>VILA BLANKA ANKORA j.d.o.o. za turizam i ugostiteljstvo, OIB 27010879297</item>
    </derivirana_varijabla>
  </DomainObject.Predmet.ProtuStrankaListFormatedWithAdressOIB>
  <DomainObject.Predmet.ProtuStrankaListNazivFormated>
    <izvorni_sadrzaj>
      <item>VILA BLANKA ANKORA j.d.o.o. za turizam i ugostiteljstvo</item>
    </izvorni_sadrzaj>
    <derivirana_varijabla naziv="DomainObject.Predmet.ProtuStrankaListNazivFormated_1">
      <item>VILA BLANKA ANKORA j.d.o.o. za turizam i ugostiteljstvo</item>
    </derivirana_varijabla>
  </DomainObject.Predmet.ProtuStrankaListNazivFormated>
  <DomainObject.Predmet.ProtuStrankaListNazivFormatedOIB>
    <izvorni_sadrzaj>
      <item>VILA BLANKA ANKORA j.d.o.o. za turizam i ugostiteljstvo, OIB 27010879297</item>
    </izvorni_sadrzaj>
    <derivirana_varijabla naziv="DomainObject.Predmet.ProtuStrankaListNazivFormatedOIB_1">
      <item>VILA BLANKA ANKORA j.d.o.o. za turizam i ugostiteljstvo, OIB 27010879297</item>
    </derivirana_varijabla>
  </DomainObject.Predmet.ProtuStrankaListNazivFormatedOIB>
  <DomainObject.Predmet.OstaliListFormated>
    <izvorni_sadrzaj>
      <item>Pavel Firbas</item>
    </izvorni_sadrzaj>
    <derivirana_varijabla naziv="DomainObject.Predmet.OstaliListFormated_1">
      <item>Pavel Firbas</item>
    </derivirana_varijabla>
  </DomainObject.Predmet.OstaliListFormated>
  <DomainObject.Predmet.OstaliListFormatedOIB>
    <izvorni_sadrzaj>
      <item>Pavel Firbas, OIB 31951077952</item>
    </izvorni_sadrzaj>
    <derivirana_varijabla naziv="DomainObject.Predmet.OstaliListFormatedOIB_1">
      <item>Pavel Firbas, OIB 31951077952</item>
    </derivirana_varijabla>
  </DomainObject.Predmet.OstaliListFormatedOIB>
  <DomainObject.Predmet.OstaliListFormatedWithAdress>
    <izvorni_sadrzaj>
      <item>Pavel Firbas, Ciril-metodov Drevored 16, Ptuj</item>
    </izvorni_sadrzaj>
    <derivirana_varijabla naziv="DomainObject.Predmet.OstaliListFormatedWithAdress_1">
      <item>Pavel Firbas, Ciril-metodov Drevored 16, Ptuj</item>
    </derivirana_varijabla>
  </DomainObject.Predmet.OstaliListFormatedWithAdress>
  <DomainObject.Predmet.OstaliListFormatedWithAdressOIB>
    <izvorni_sadrzaj>
      <item>Pavel Firbas, OIB 31951077952, Ciril-metodov Drevored 16, Ptuj</item>
    </izvorni_sadrzaj>
    <derivirana_varijabla naziv="DomainObject.Predmet.OstaliListFormatedWithAdressOIB_1">
      <item>Pavel Firbas, OIB 31951077952, Ciril-metodov Drevored 16, Ptuj</item>
    </derivirana_varijabla>
  </DomainObject.Predmet.OstaliListFormatedWithAdressOIB>
  <DomainObject.Predmet.OstaliListNazivFormated>
    <izvorni_sadrzaj>
      <item>Pavel Firbas</item>
    </izvorni_sadrzaj>
    <derivirana_varijabla naziv="DomainObject.Predmet.OstaliListNazivFormated_1">
      <item>Pavel Firbas</item>
    </derivirana_varijabla>
  </DomainObject.Predmet.OstaliListNazivFormated>
  <DomainObject.Predmet.OstaliListNazivFormatedOIB>
    <izvorni_sadrzaj>
      <item>Pavel Firbas, OIB 31951077952</item>
    </izvorni_sadrzaj>
    <derivirana_varijabla naziv="DomainObject.Predmet.OstaliListNazivFormatedOIB_1">
      <item>Pavel Firbas, OIB 31951077952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>St-396/2016-4</izvorni_sadrzaj>
    <derivirana_varijabla naziv="DomainObject.PoslovniBrojDokumenta_1">St-396/2016-4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VILA BLANKA ANKORA j.d.o.o. za turizam i ugostiteljstvo</izvorni_sadrzaj>
    <derivirana_varijabla naziv="DomainObject.Predmet.ProtustrankaIDrugi_1">VILA BLANKA ANKORA j.d.o.o. za turizam i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VILA BLANKA ANKORA j.d.o.o. za turizam i ugostiteljstvo, OIB 27010879297</izvorni_sadrzaj>
    <derivirana_varijabla naziv="DomainObject.Predmet.ProtustrankaIDrugiAdressOIB_1">VILA BLANKA ANKORA j.d.o.o. za turizam i ugostiteljstvo, OIB 27010879297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VILA BLANKA ANKORA j.d.o.o. za turizam i ugostiteljstvo</item>
      <item>Pavel Firbas</item>
    </izvorni_sadrzaj>
    <derivirana_varijabla naziv="DomainObject.Predmet.SudioniciListNaziv_1">
      <item>FINA</item>
      <item>VILA BLANKA ANKORA j.d.o.o. za turizam i ugostiteljstvo</item>
      <item>Pavel Firbas</item>
    </derivirana_varijabla>
  </DomainObject.Predmet.SudioniciListNaziv>
  <DomainObject.Predmet.SudioniciListAdressOIB>
    <izvorni_sadrzaj>
      <item>FINA, OIB 85821130368</item>
      <item>VILA BLANKA ANKORA j.d.o.o. za turizam i ugostiteljstvo, OIB 27010879297</item>
      <item>Pavel Firbas, OIB 31951077952, Ciril-metodov Drevored 16,Ptuj</item>
    </izvorni_sadrzaj>
    <derivirana_varijabla naziv="DomainObject.Predmet.SudioniciListAdressOIB_1">
      <item>FINA, OIB 85821130368</item>
      <item>VILA BLANKA ANKORA j.d.o.o. za turizam i ugostiteljstvo, OIB 27010879297</item>
      <item>Pavel Firbas, OIB 31951077952, Ciril-metodov Drevored 16,Ptuj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27010879297</item>
      <item>, OIB 31951077952</item>
    </izvorni_sadrzaj>
    <derivirana_varijabla naziv="DomainObject.Predmet.SudioniciListNazivOIB_1">
      <item>, OIB 85821130368</item>
      <item>, OIB 27010879297</item>
      <item>, OIB 31951077952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904059-7CB5-47E5-A096-6DCDECD8C1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147</properties:Words>
  <properties:Characters>827</properties:Characters>
  <properties:Lines>36</properties:Lines>
  <properties:Paragraphs>10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2016-03-22T12:31:00Z</dcterms:created>
  <dc:creator>Ardena Bajlo</dc:creator>
  <cp:lastModifiedBy>Merlina Klišmanić</cp:lastModifiedBy>
  <cp:lastPrinted>2016-03-22T12:23:00Z</cp:lastPrinted>
  <dcterms:modified xmlns:xsi="http://www.w3.org/2001/XMLSchema-instance" xsi:type="dcterms:W3CDTF">2016-03-25T08:49:00Z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St-396/2016-4 / Odluka - Ostalo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