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afb1" w14:paraId="5d9afb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6103F">
        <w:t>6664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55927">
        <w:rPr>
          <w:lang w:val="pt-BR"/>
        </w:rPr>
        <w:t xml:space="preserve">TAPECIRANJE ANA j.d.o.o., Karlovac, Senjska ulica 48, OIB: </w:t>
      </w:r>
      <w:r w:rsidR="00155927" w:rsidRPr="00393A07">
        <w:t>85924960290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E6103F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56788">
        <w:rPr>
          <w:lang w:val="pt-BR"/>
        </w:rPr>
        <w:t xml:space="preserve">TAPECIRANJE ANA j.d.o.o., Karlovac, Senjska ulica 48, OIB: </w:t>
      </w:r>
      <w:r w:rsidR="00756788" w:rsidRPr="00393A07">
        <w:t>85924960290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6103F">
        <w:t>6664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93D60">
        <w:rPr>
          <w:lang w:val="pt-BR"/>
        </w:rPr>
        <w:t xml:space="preserve">TAPECIRANJE ANA j.d.o.o., Karlovac, Senjska ulica 48, OIB: </w:t>
      </w:r>
      <w:r w:rsidR="00193D60" w:rsidRPr="00393A07">
        <w:t>85924960290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93D60">
        <w:rPr>
          <w:lang w:val="pt-BR"/>
        </w:rPr>
        <w:t xml:space="preserve">TAPECIRANJE ANA j.d.o.o., Karlovac, Senjska ulica 48, OIB: </w:t>
      </w:r>
      <w:r w:rsidR="00193D60" w:rsidRPr="00393A07">
        <w:t>85924960290</w:t>
      </w:r>
      <w:r w:rsidR="00193D6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E76997">
        <w:t xml:space="preserve">na dan 11. studenoga 2016.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120 </w:t>
      </w:r>
      <w:r w:rsidR="00E76997" w:rsidRPr="00E974B3">
        <w:t xml:space="preserve">dana, u ukupnom iznosu od </w:t>
      </w:r>
      <w:r w:rsidR="00E76997">
        <w:t xml:space="preserve">16.168,85 </w:t>
      </w:r>
      <w:r w:rsidR="00E76997" w:rsidRPr="00E974B3">
        <w:t>kn, kao i</w:t>
      </w:r>
      <w:r w:rsidR="00E76997">
        <w:t xml:space="preserve"> da dužnik ima 2</w:t>
      </w:r>
      <w:r w:rsidR="00E76997" w:rsidRPr="00E974B3">
        <w:t xml:space="preserve"> zaposlen</w:t>
      </w:r>
      <w:r w:rsidR="00E76997">
        <w:t>a.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04070C">
        <w:t>6</w:t>
      </w:r>
      <w:r w:rsidR="00250A6E">
        <w:t xml:space="preserve">. </w:t>
      </w:r>
      <w:r w:rsidR="008926A2">
        <w:t>veljače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A77CC9">
        <w:t>2</w:t>
      </w:r>
      <w:r w:rsidR="008019C2">
        <w:t xml:space="preserve">. </w:t>
      </w:r>
      <w:r w:rsidR="0004070C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64ECC">
        <w:t>la</w:t>
      </w:r>
      <w:r w:rsidR="00CC7299">
        <w:t xml:space="preserve"> uredno pozvan</w:t>
      </w:r>
      <w:r w:rsidR="00864ECC">
        <w:t>a</w:t>
      </w:r>
      <w:r w:rsidR="008926A2">
        <w:t xml:space="preserve"> zastupni</w:t>
      </w:r>
      <w:r w:rsidR="00864ECC">
        <w:t>ca</w:t>
      </w:r>
      <w:r w:rsidR="008926A2">
        <w:t xml:space="preserve"> po zakonu dužnika </w:t>
      </w:r>
      <w:r w:rsidR="00864ECC">
        <w:t>Ankica Matanovac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D833B5" w:rsidRPr="007F5E0F">
        <w:t>30</w:t>
      </w:r>
      <w:r w:rsidRPr="007F5E0F">
        <w:t xml:space="preserve">. spisa) i Očevidnika o redoslijedu plaćanja s obračunatom kamatom (list 8.-10.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7D578B" w:rsidRPr="007F5E0F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7F5E0F" w:rsidRPr="007F5E0F">
        <w:t>377</w:t>
      </w:r>
      <w:r w:rsidRPr="007F5E0F">
        <w:t xml:space="preserve"> dana, u ukupnom iznosu od </w:t>
      </w:r>
      <w:r w:rsidR="007F5E0F" w:rsidRPr="007F5E0F">
        <w:t>28.425,02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8412B8">
        <w:t>22</w:t>
      </w:r>
      <w:r w:rsidR="00FC2727">
        <w:t>. ožujka</w:t>
      </w:r>
      <w:r>
        <w:t xml:space="preserve"> 2017. (list </w:t>
      </w:r>
      <w:r w:rsidR="00D80672">
        <w:t>2</w:t>
      </w:r>
      <w:r w:rsidR="008412B8">
        <w:t>1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 w:rsidR="008412B8">
        <w:t xml:space="preserve">je uvidom u </w:t>
      </w:r>
      <w:r w:rsidR="00FC2727">
        <w:t>informacijsk</w:t>
      </w:r>
      <w:r w:rsidR="008412B8">
        <w:t>i</w:t>
      </w:r>
      <w:r w:rsidR="00FC2727">
        <w:t xml:space="preserve"> sustav Porezne uprave </w:t>
      </w:r>
      <w:r w:rsidR="006970B9">
        <w:t xml:space="preserve">utvrđeno kako </w:t>
      </w:r>
      <w:r w:rsidR="00F603AC">
        <w:t xml:space="preserve">ne postoji evidentirana imovina. </w:t>
      </w:r>
      <w:r w:rsidR="00D80672">
        <w:t xml:space="preserve">Navedeni dopis objavljen je mrežnoj stranici e-oglasna ploča ovoga suda </w:t>
      </w:r>
      <w:r w:rsidR="00EE6FE8">
        <w:t>21</w:t>
      </w:r>
      <w:r w:rsidR="00D80672">
        <w:t xml:space="preserve">. </w:t>
      </w:r>
      <w:r w:rsidR="00EE6FE8">
        <w:t>srpnja</w:t>
      </w:r>
      <w:r w:rsidR="00D80672">
        <w:t xml:space="preserve"> 2017.</w:t>
      </w:r>
      <w:r w:rsidR="00EE6FE8">
        <w:t xml:space="preserve">, a </w:t>
      </w:r>
      <w:r w:rsidR="00D80672">
        <w:t>zaključ</w:t>
      </w:r>
      <w:r w:rsidR="00EE6FE8">
        <w:t>a</w:t>
      </w:r>
      <w:r w:rsidR="00D80672">
        <w:t>k</w:t>
      </w:r>
      <w:r w:rsidR="00EE6FE8">
        <w:t xml:space="preserve"> ovoga suda od 19</w:t>
      </w:r>
      <w:r w:rsidR="00D80672">
        <w:t xml:space="preserve">. </w:t>
      </w:r>
      <w:r w:rsidR="00EE6FE8">
        <w:t xml:space="preserve">srpnja </w:t>
      </w:r>
      <w:r w:rsidR="00D80672">
        <w:t xml:space="preserve">2017. kojim je </w:t>
      </w:r>
      <w:r w:rsidR="002F1B45">
        <w:t>zastupni</w:t>
      </w:r>
      <w:r w:rsidR="00EE6FE8">
        <w:t xml:space="preserve">ci po zakonu </w:t>
      </w:r>
      <w:r w:rsidR="002F1B45">
        <w:t xml:space="preserve">dužnika </w:t>
      </w:r>
      <w:r w:rsidR="00EE6FE8">
        <w:t>Ankici</w:t>
      </w:r>
      <w:r w:rsidR="00EE6FE8" w:rsidRPr="00EE6FE8">
        <w:t xml:space="preserve"> Matanovac </w:t>
      </w:r>
      <w:r w:rsidR="00D80672">
        <w:t xml:space="preserve">naloženo očitovati se na navode </w:t>
      </w:r>
      <w:r w:rsidR="00EE6FE8">
        <w:t xml:space="preserve">iz navedenog dopisa </w:t>
      </w:r>
      <w:r w:rsidR="00EE6FE8" w:rsidRPr="00EE6FE8">
        <w:t xml:space="preserve">objavljen je mrežnoj stranici e-oglasna ploča ovoga suda </w:t>
      </w:r>
      <w:r w:rsidR="00EE6FE8">
        <w:t>20</w:t>
      </w:r>
      <w:r w:rsidR="00EE6FE8" w:rsidRPr="00EE6FE8">
        <w:t>. srpnja 2017.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 w:rsidR="007F570C">
        <w:rPr>
          <w:color w:val="000000"/>
        </w:rPr>
        <w:t xml:space="preserve">kle, </w:t>
      </w:r>
      <w:r>
        <w:rPr>
          <w:color w:val="000000"/>
        </w:rPr>
        <w:t>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5A364A">
        <w:t>20</w:t>
      </w:r>
      <w:r w:rsidR="00B232B1">
        <w:t xml:space="preserve">. </w:t>
      </w:r>
      <w:r w:rsidR="005A364A">
        <w:t>srpnja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</w:t>
      </w:r>
      <w:r w:rsidR="005A364A">
        <w:rPr>
          <w:color w:val="000000"/>
        </w:rPr>
        <w:t xml:space="preserve">zaključka, odnosno od 21. srpnja 2017. kao dana objave navedenog dopisa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2216FB" w:rsidRPr="002216FB">
        <w:rPr>
          <w:color w:val="000000"/>
        </w:rPr>
        <w:t xml:space="preserve">zastupnica po zakonu dužnika Ankica Matanovac </w:t>
      </w:r>
      <w:r w:rsidR="00473475">
        <w:rPr>
          <w:color w:val="000000"/>
        </w:rPr>
        <w:t>uredno primi</w:t>
      </w:r>
      <w:r w:rsidR="00797D2E">
        <w:rPr>
          <w:color w:val="000000"/>
        </w:rPr>
        <w:t xml:space="preserve">la navedeni zaključak 28. srpnja 2017., a </w:t>
      </w:r>
      <w:r w:rsidR="00473475">
        <w:rPr>
          <w:color w:val="000000"/>
        </w:rPr>
        <w:t xml:space="preserve">navedeni dopis </w:t>
      </w:r>
      <w:r w:rsidR="00797D2E">
        <w:rPr>
          <w:color w:val="000000"/>
        </w:rPr>
        <w:t xml:space="preserve">31. srpnja </w:t>
      </w:r>
      <w:r w:rsidR="00473475">
        <w:rPr>
          <w:color w:val="000000"/>
        </w:rPr>
        <w:t xml:space="preserve">2017. Međutim, </w:t>
      </w:r>
      <w:r w:rsidR="00797D2E" w:rsidRPr="002216FB">
        <w:rPr>
          <w:color w:val="000000"/>
        </w:rPr>
        <w:t>zastupnica po zakonu dužnika Ankica Matanovac</w:t>
      </w:r>
      <w:r w:rsidR="00797D2E">
        <w:rPr>
          <w:color w:val="000000"/>
        </w:rPr>
        <w:t xml:space="preserve">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196982">
        <w:t>la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>Konačno, iz Uvjerenja Ministarstva unutarnjih poslova od 9. kolovoza 2017., koje je ovaj sud pribavio 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lastRenderedPageBreak/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E6103F">
        <w:t>1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C567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AC5679" w:rsidP="00AC5679" w:rsidR="00AC567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C5679" w:rsidP="00AC5679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C567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E6103F">
      <w:rPr>
        <w:sz w:val="24"/>
        <w:szCs w:val="24"/>
      </w:rPr>
      <w:t>6664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C5679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St-6664/2016-25</izvorni_sadrzaj>
    <derivirana_varijabla naziv="DomainObject.Oznaka_1">St-6664/2016-25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St-6664/2016</izvorni_sadrzaj>
    <derivirana_varijabla naziv="DomainObject.Predmet.OznakaBroj_1">St-6664/2016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TAPECIRANJE ANA j.d.o.o. zastupanog po punomoćniku Ankica Matanovac</izvorni_sadrzaj>
    <derivirana_varijabla naziv="DomainObject.Predmet.ProtustrankaFormated_1">  TAPECIRANJE ANA j.d.o.o. zastupanog po punomoćniku Ankica Matanovac</derivirana_varijabla>
  </DomainObject.Predmet.ProtustrankaFormated>
  <DomainObject.Predmet.ProtustrankaFormatedOIB>
    <izvorni_sadrzaj>  TAPECIRANJE ANA j.d.o.o., OIB 85924960290 zastupanog po punomoćniku Ankica Matanovac</izvorni_sadrzaj>
    <derivirana_varijabla naziv="DomainObject.Predmet.ProtustrankaFormatedOIB_1">  TAPECIRANJE ANA j.d.o.o., OIB 85924960290 zastupanog po punomoćniku Ankica Matanovac</derivirana_varijabla>
  </DomainObject.Predmet.ProtustrankaFormatedOIB>
  <DomainObject.Predmet.ProtustrankaFormatedWithAdress>
    <izvorni_sadrzaj> TAPECIRANJE ANA j.d.o.o., Senjska ulica 48, 47000 Karlovac zastupanog po punomoćniku Ankica Matanovac</izvorni_sadrzaj>
    <derivirana_varijabla naziv="DomainObject.Predmet.ProtustrankaFormatedWithAdress_1"> TAPECIRANJE ANA j.d.o.o., Senjska ulica 48, 47000 Karlovac zastupanog po punomoćniku Ankica Matanovac</derivirana_varijabla>
  </DomainObject.Predmet.ProtustrankaFormatedWithAdress>
  <DomainObject.Predmet.ProtustrankaFormatedWithAdressOIB>
    <izvorni_sadrzaj> TAPECIRANJE ANA j.d.o.o., OIB 85924960290, Senjska ulica 48, 47000 Karlovac zastupanog po punomoćniku Ankica Matanovac</izvorni_sadrzaj>
    <derivirana_varijabla naziv="DomainObject.Predmet.ProtustrankaFormatedWithAdressOIB_1"> TAPECIRANJE ANA j.d.o.o., OIB 85924960290, Senjska ulica 48, 47000 Karlovac zastupanog po punomoćniku Ankica Matanovac</derivirana_varijabla>
  </DomainObject.Predmet.ProtustrankaFormatedWithAdressOIB>
  <DomainObject.Predmet.ProtustrankaWithAdress>
    <izvorni_sadrzaj>TAPECIRANJE ANA j.d.o.o. Senjska ulica 48, 47000 Karlovac</izvorni_sadrzaj>
    <derivirana_varijabla naziv="DomainObject.Predmet.ProtustrankaWithAdress_1">TAPECIRANJE ANA j.d.o.o. Senjska ulica 48, 47000 Karlovac</derivirana_varijabla>
  </DomainObject.Predmet.ProtustrankaWithAdress>
  <DomainObject.Predmet.ProtustrankaWithAdressOIB>
    <izvorni_sadrzaj>TAPECIRANJE ANA j.d.o.o., OIB 85924960290, Senjska ulica 48, 47000 Karlovac</izvorni_sadrzaj>
    <derivirana_varijabla naziv="DomainObject.Predmet.ProtustrankaWithAdressOIB_1">TAPECIRANJE ANA j.d.o.o., OIB 85924960290, Senjska ulica 48, 47000 Karlovac</derivirana_varijabla>
  </DomainObject.Predmet.ProtustrankaWithAdressOIB>
  <DomainObject.Predmet.ProtustrankaNazivFormated>
    <izvorni_sadrzaj>TAPECIRANJE ANA j.d.o.o.</izvorni_sadrzaj>
    <derivirana_varijabla naziv="DomainObject.Predmet.ProtustrankaNazivFormated_1">TAPECIRANJE ANA j.d.o.o.</derivirana_varijabla>
  </DomainObject.Predmet.ProtustrankaNazivFormated>
  <DomainObject.Predmet.ProtustrankaNazivFormatedOIB>
    <izvorni_sadrzaj>TAPECIRANJE ANA j.d.o.o., OIB 85924960290</izvorni_sadrzaj>
    <derivirana_varijabla naziv="DomainObject.Predmet.ProtustrankaNazivFormatedOIB_1">TAPECIRANJE ANA j.d.o.o., OIB 85924960290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TAPECIRANJE ANA j.d.o.o. zastupanog po punomoćniku Ankica Matanovac</item>
    </izvorni_sadrzaj>
    <derivirana_varijabla naziv="DomainObject.Predmet.ProtuStrankaListFormated_1">
      <item>TAPECIRANJE ANA j.d.o.o. zastupanog po punomoćniku Ankica Matanovac</item>
    </derivirana_varijabla>
  </DomainObject.Predmet.ProtuStrankaListFormated>
  <DomainObject.Predmet.ProtuStrankaListFormatedOIB>
    <izvorni_sadrzaj>
      <item>TAPECIRANJE ANA j.d.o.o., OIB 85924960290 zastupanog po punomoćniku Ankica Matanovac</item>
    </izvorni_sadrzaj>
    <derivirana_varijabla naziv="DomainObject.Predmet.ProtuStrankaListFormatedOIB_1">
      <item>TAPECIRANJE ANA j.d.o.o., OIB 85924960290 zastupanog po punomoćniku Ankica Matanovac</item>
    </derivirana_varijabla>
  </DomainObject.Predmet.ProtuStrankaListFormatedOIB>
  <DomainObject.Predmet.ProtuStrankaListFormatedWithAdress>
    <izvorni_sadrzaj>
      <item>TAPECIRANJE ANA j.d.o.o., Senjska ulica 48, 47000 Karlovac zastupanog po punomoćniku Ankica Matanovac</item>
    </izvorni_sadrzaj>
    <derivirana_varijabla naziv="DomainObject.Predmet.ProtuStrankaListFormatedWithAdress_1">
      <item>TAPECIRANJE ANA j.d.o.o., Senjska ulica 48, 47000 Karlovac zastupanog po punomoćniku Ankica Matanovac</item>
    </derivirana_varijabla>
  </DomainObject.Predmet.ProtuStrankaListFormatedWithAdress>
  <DomainObject.Predmet.ProtuStrankaListFormatedWithAdressOIB>
    <izvorni_sadrzaj>
      <item>TAPECIRANJE ANA j.d.o.o., OIB 85924960290, Senjska ulica 48, 47000 Karlovac zastupanog po punomoćniku Ankica Matanovac</item>
    </izvorni_sadrzaj>
    <derivirana_varijabla naziv="DomainObject.Predmet.ProtuStrankaListFormatedWithAdressOIB_1">
      <item>TAPECIRANJE ANA j.d.o.o., OIB 85924960290, Senjska ulica 48, 47000 Karlovac zastupanog po punomoćniku Ankica Matanovac</item>
    </derivirana_varijabla>
  </DomainObject.Predmet.ProtuStrankaListFormatedWithAdressOIB>
  <DomainObject.Predmet.ProtuStrankaListNazivFormated>
    <izvorni_sadrzaj>
      <item>TAPECIRANJE ANA j.d.o.o.</item>
    </izvorni_sadrzaj>
    <derivirana_varijabla naziv="DomainObject.Predmet.ProtuStrankaListNazivFormated_1">
      <item>TAPECIRANJE ANA j.d.o.o.</item>
    </derivirana_varijabla>
  </DomainObject.Predmet.ProtuStrankaListNazivFormated>
  <DomainObject.Predmet.ProtuStrankaListNazivFormatedOIB>
    <izvorni_sadrzaj>
      <item>TAPECIRANJE ANA j.d.o.o., OIB 85924960290</item>
    </izvorni_sadrzaj>
    <derivirana_varijabla naziv="DomainObject.Predmet.ProtuStrankaListNazivFormatedOIB_1">
      <item>TAPECIRANJE ANA j.d.o.o., OIB 85924960290</item>
    </derivirana_varijabla>
  </DomainObject.Predmet.ProtuStrankaListNazivFormatedOIB>
  <DomainObject.Predmet.OstaliListFormated>
    <izvorni_sadrzaj>
      <item>Ankica Matanovac punomoćnik sudionika u postupku TAPECIRANJE ANA j.d.o.o.</item>
      <item>Ankica Matanovac</item>
      <item>Raiffeisenbank Austria d.d.</item>
    </izvorni_sadrzaj>
    <derivirana_varijabla naziv="DomainObject.Predmet.OstaliListFormated_1">
      <item>Ankica Matanovac punomoćnik sudionika u postupku TAPECIRANJE ANA j.d.o.o.</item>
      <item>Ankica Matanovac</item>
      <item>Raiffeisenbank Austria d.d.</item>
    </derivirana_varijabla>
  </DomainObject.Predmet.OstaliListFormated>
  <DomainObject.Predmet.OstaliListFormatedOIB>
    <izvorni_sadrzaj>
      <item>Ankica Matanovac, OIB 41787325150 punomoćnik sudionika u postupku TAPECIRANJE ANA j.d.o.o.</item>
      <item>Ankica Matanovac, OIB 41787325150</item>
      <item>Raiffeisenbank Austria d.d., OIB 53056966535</item>
    </izvorni_sadrzaj>
    <derivirana_varijabla naziv="DomainObject.Predmet.OstaliListFormatedOIB_1">
      <item>Ankica Matanovac, OIB 41787325150 punomoćnik sudionika u postupku TAPECIRANJE ANA j.d.o.o.</item>
      <item>Ankica Matanovac, OIB 41787325150</item>
      <item>Raiffeisenbank Austria d.d., OIB 53056966535</item>
    </derivirana_varijabla>
  </DomainObject.Predmet.OstaliListFormatedOIB>
  <DomainObject.Predmet.OstaliListFormatedWithAdress>
    <izvorni_sadrzaj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izvorni_sadrzaj>
    <derivirana_varijabla naziv="DomainObject.Predmet.OstaliListFormatedWithAdress_1">
      <item>Ankica Matanovac, Pivovarska 5, 47000 Karlovac punomoćnik sudionika u postupku TAPECIRANJE ANA j.d.o.o.</item>
      <item>Ankica Matanovac, Pivovarska 5, 47000 Karlovac</item>
      <item>Raiffeisenbank Austria d.d., Magazinska cesta 69, 10000 Zagreb</item>
    </derivirana_varijabla>
  </DomainObject.Predmet.OstaliListFormatedWithAdress>
  <DomainObject.Predmet.OstaliListFormatedWithAdressOIB>
    <izvorni_sadrzaj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izvorni_sadrzaj>
    <derivirana_varijabla naziv="DomainObject.Predmet.OstaliListFormatedWithAdressOIB_1">
      <item>Ankica Matanovac, OIB 41787325150, Pivovarska 5, 47000 Karlovac punomoćnik sudionika u postupku TAPECIRANJE ANA j.d.o.o.</item>
      <item>Ankica Matanovac, OIB 41787325150, Pivovarska 5, 47000 Karlovac</item>
      <item>Raiffeisenbank Austria d.d., OIB 53056966535, Magazinska cesta 69, 10000 Zagreb</item>
    </derivirana_varijabla>
  </DomainObject.Predmet.OstaliListFormatedWithAdressOIB>
  <DomainObject.Predmet.OstaliListNazivFormated>
    <izvorni_sadrzaj>
      <item>Ankica Matanovac</item>
      <item>Ankica Matanovac</item>
      <item>Raiffeisenbank Austria d.d.</item>
    </izvorni_sadrzaj>
    <derivirana_varijabla naziv="DomainObject.Predmet.OstaliListNazivFormated_1">
      <item>Ankica Matanovac</item>
      <item>Ankica Matanovac</item>
      <item>Raiffeisenbank Austria d.d.</item>
    </derivirana_varijabla>
  </DomainObject.Predmet.OstaliListNazivFormated>
  <DomainObject.Predmet.OstaliListNazivFormatedOIB>
    <izvorni_sadrzaj>
      <item>Ankica Matanovac, OIB 41787325150</item>
      <item>Ankica Matanovac, OIB 41787325150</item>
      <item>Raiffeisenbank Austria d.d., OIB 53056966535</item>
    </izvorni_sadrzaj>
    <derivirana_varijabla naziv="DomainObject.Predmet.OstaliListNazivFormatedOIB_1">
      <item>Ankica Matanovac, OIB 41787325150</item>
      <item>Ankica Matanovac, OIB 41787325150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St-6664/2016-25</izvorni_sadrzaj>
    <derivirana_varijabla naziv="DomainObject.PoslovniBrojDokumenta_1">St-6664/2016-25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TAPECIRANJE ANA j.d.o.o.</izvorni_sadrzaj>
    <derivirana_varijabla naziv="DomainObject.Predmet.ProtustrankaIDrugi_1">TAPECIRANJE 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TAPECIRANJE ANA j.d.o.o., OIB 85924960290, Senjska ulica 48, 47000 Karlovac</izvorni_sadrzaj>
    <derivirana_varijabla naziv="DomainObject.Predmet.ProtustrankaIDrugiAdressOIB_1">TAPECIRANJE ANA j.d.o.o., OIB 85924960290,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TAPECIRANJE ANA j.d.o.o.</item>
      <item>Ankica Matanovac</item>
      <item>Ankica Matanovac</item>
      <item>Raiffeisenbank Austria d.d.</item>
    </izvorni_sadrzaj>
    <derivirana_varijabla naziv="DomainObject.Predmet.SudioniciListNaziv_1">
      <item>FINA regionalni centar Zagreb, podružnica Karlovac</item>
      <item>TAPECIRANJE ANA j.d.o.o.</item>
      <item>Ankica Matanovac</item>
      <item>Ankica Matanovac</item>
      <item>Raiffeisenbank Austria d.d.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izvorni_sadrzaj>
    <derivirana_varijabla naziv="DomainObject.Predmet.SudioniciListAdressOIB_1"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  <item>Ankica Matanovac, OIB 41787325150, Pivovarska 5,47000 Karlovac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85924960290</item>
      <item>, OIB 41787325150</item>
      <item>, OIB 41787325150</item>
      <item>, OIB 53056966535</item>
    </izvorni_sadrzaj>
    <derivirana_varijabla naziv="DomainObject.Predmet.SudioniciListNazivOIB_1">
      <item>, OIB 85821130368</item>
      <item>, OIB 85924960290</item>
      <item>, OIB 41787325150</item>
      <item>, OIB 41787325150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3D8F6-E59C-4C9E-8DC8-924436242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1192</properties:Words>
  <properties:Characters>6472</properties:Characters>
  <properties:Lines>127</properties:Lines>
  <properties:Paragraphs>31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2017-09-21T10:34:00Z</cp:lastPrinted>
  <dcterms:modified xmlns:xsi="http://www.w3.org/2001/XMLSchema-instance" xsi:type="dcterms:W3CDTF">2017-09-21T10:34:00Z</dcterms:modified>
  <cp:revision>175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St-6664/2016-25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