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fd0f" w14:paraId="83ffd0f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1D7548">
        <w:t xml:space="preserve">6 </w:t>
      </w:r>
      <w:r w:rsidR="002D77B4">
        <w:t>St-</w:t>
      </w:r>
      <w:r w:rsidR="001D7548">
        <w:t>195/18-3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Osijek, za otvaranje stečajnog postupka nad dužnikom: </w:t>
      </w:r>
      <w:r w:rsidR="001D7548">
        <w:rPr>
          <w:b/>
        </w:rPr>
        <w:t>GRANDE j.d.o.o. Osijek, Vijenac I. Meštrovića 21, OIB: 84786515697, MBS: 030174557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D7548">
        <w:t>7. 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D7548">
        <w:rPr>
          <w:b/>
        </w:rPr>
        <w:t>GRANDE j.d.o.o. Osijek, Vijenac I. Meštrovića 21, OIB: 84786515697, MBS: 030174557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D7548">
        <w:rPr>
          <w:b/>
        </w:rPr>
        <w:t>5. srpnja</w:t>
      </w:r>
      <w:r w:rsidRPr="00914EB4">
        <w:rPr>
          <w:b/>
        </w:rPr>
        <w:t xml:space="preserve"> 2018. u </w:t>
      </w:r>
      <w:r w:rsidR="001D7548">
        <w:rPr>
          <w:b/>
        </w:rPr>
        <w:t>10,00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 xml:space="preserve">Sabina Lalić, Osijek, </w:t>
      </w:r>
      <w:proofErr w:type="spellStart"/>
      <w:r w:rsidR="004517C1">
        <w:rPr>
          <w:b/>
        </w:rPr>
        <w:t>Gundulićeva</w:t>
      </w:r>
      <w:proofErr w:type="spellEnd"/>
      <w:r w:rsidR="004517C1">
        <w:rPr>
          <w:b/>
        </w:rPr>
        <w:t xml:space="preserve">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1D7548">
        <w:t>1. ožujka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D7548">
        <w:rPr>
          <w:b/>
        </w:rPr>
        <w:t>GRANDE j.d.o.o. Osijek, Vijenac I. Meštrovića 21, OIB: 84786515697, MBS: 030174557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1D7548" w:rsidP="001D7548" w:rsidR="001D7548">
      <w:pPr>
        <w:jc w:val="right"/>
      </w:pPr>
      <w:r>
        <w:lastRenderedPageBreak/>
        <w:t>Broj: 6 St-195/18-3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1D7548">
        <w:t>27</w:t>
      </w:r>
      <w:r>
        <w:t xml:space="preserve">.2.2018. g. u Očevidniku redoslijedu osnova za plaćanje ima evidentirane neizvršene osnove za plaćanje u neprekinutom razdoblju od 120 dana u ukupnom iznosu od </w:t>
      </w:r>
      <w:r w:rsidR="001D7548">
        <w:t>230.686,08</w:t>
      </w:r>
      <w:r>
        <w:t xml:space="preserve"> kn u koji iznos je uračunata kamata i naknada FINE za provedbu ovrhe na novčanim sredstvima te da dužnik ima 1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7548">
        <w:t>7.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D7548">
        <w:t>5.7.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04E" w:rsidR="009F104E">
      <w:r>
        <w:separator/>
      </w:r>
    </w:p>
  </w:endnote>
  <w:endnote w:id="0" w:type="continuationSeparator">
    <w:p w:rsidRDefault="009F104E" w:rsidR="009F1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04E" w:rsidR="009F104E">
      <w:r>
        <w:separator/>
      </w:r>
    </w:p>
  </w:footnote>
  <w:footnote w:id="0" w:type="continuationSeparator">
    <w:p w:rsidRDefault="009F104E" w:rsidR="009F1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E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C462F"/>
    <w:rsid w:val="000E414B"/>
    <w:rsid w:val="0010785A"/>
    <w:rsid w:val="00112826"/>
    <w:rsid w:val="00117EBB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9F104E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 j.d.o.o. za ugostiteljstvo i trgovinu</izvorni_sadrzaj>
    <derivirana_varijabla naziv="DomainObject.Predmet.ProtustrankaFormated_1">  GRANDE j.d.o.o. za ugostiteljstvo i trgovinu</derivirana_varijabla>
  </DomainObject.Predmet.ProtustrankaFormated>
  <DomainObject.Predmet.ProtustrankaFormatedOIB>
    <izvorni_sadrzaj>  GRANDE j.d.o.o. za ugostiteljstvo i trgovinu, OIB 84786515697</izvorni_sadrzaj>
    <derivirana_varijabla naziv="DomainObject.Predmet.ProtustrankaFormatedOIB_1">  GRANDE j.d.o.o. za ugostiteljstvo i trgovinu, OIB 84786515697</derivirana_varijabla>
  </DomainObject.Predmet.ProtustrankaFormatedOIB>
  <DomainObject.Predmet.ProtustrankaFormatedWithAdress>
    <izvorni_sadrzaj> GRANDE j.d.o.o. za ugostiteljstvo i trgovinu, Vijenac Ivana Meštrovića 21, 31000 Osijek</izvorni_sadrzaj>
    <derivirana_varijabla naziv="DomainObject.Predmet.ProtustrankaFormatedWithAdress_1"> GRANDE j.d.o.o. za ugostiteljstvo i trgovinu, Vijenac Ivana Meštrovića 21, 31000 Osijek</derivirana_varijabla>
  </DomainObject.Predmet.ProtustrankaFormatedWithAdress>
  <DomainObject.Predmet.ProtustrankaFormatedWithAdressOIB>
    <izvorni_sadrzaj> GRANDE j.d.o.o. za ugostiteljstvo i trgovinu, OIB 84786515697, Vijenac Ivana Meštrovića 21, 31000 Osijek</izvorni_sadrzaj>
    <derivirana_varijabla naziv="DomainObject.Predmet.ProtustrankaFormatedWithAdressOIB_1"> GRANDE j.d.o.o. za ugostiteljstvo i trgovinu, OIB 84786515697, Vijenac Ivana Meštrovića 21, 31000 Osijek</derivirana_varijabla>
  </DomainObject.Predmet.ProtustrankaFormatedWithAdressOIB>
  <DomainObject.Predmet.ProtustrankaWithAdress>
    <izvorni_sadrzaj>GRANDE j.d.o.o. za ugostiteljstvo i trgovinu Vijenac Ivana Meštrovića 21, 31000 Osijek</izvorni_sadrzaj>
    <derivirana_varijabla naziv="DomainObject.Predmet.ProtustrankaWithAdress_1">GRANDE j.d.o.o. za ugostiteljstvo i trgovinu Vijenac Ivana Meštrovića 21, 31000 Osijek</derivirana_varijabla>
  </DomainObject.Predmet.ProtustrankaWithAdress>
  <DomainObject.Predmet.ProtustrankaWithAdressOIB>
    <izvorni_sadrzaj>GRANDE j.d.o.o. za ugostiteljstvo i trgovinu, OIB 84786515697, Vijenac Ivana Meštrovića 21, 31000 Osijek</izvorni_sadrzaj>
    <derivirana_varijabla naziv="DomainObject.Predmet.ProtustrankaWithAdressOIB_1">GRANDE j.d.o.o. za ugostiteljstvo i trgovinu, OIB 84786515697, Vijenac Ivana Meštrovića 21, 31000 Osijek</derivirana_varijabla>
  </DomainObject.Predmet.ProtustrankaWithAdressOIB>
  <DomainObject.Predmet.ProtustrankaNazivFormated>
    <izvorni_sadrzaj>GRANDE j.d.o.o. za ugostiteljstvo i trgovinu</izvorni_sadrzaj>
    <derivirana_varijabla naziv="DomainObject.Predmet.ProtustrankaNazivFormated_1">GRANDE j.d.o.o. za ugostiteljstvo i trgovinu</derivirana_varijabla>
  </DomainObject.Predmet.ProtustrankaNazivFormated>
  <DomainObject.Predmet.ProtustrankaNazivFormatedOIB>
    <izvorni_sadrzaj>GRANDE j.d.o.o. za ugostiteljstvo i trgovinu, OIB 84786515697</izvorni_sadrzaj>
    <derivirana_varijabla naziv="DomainObject.Predmet.ProtustrankaNazivFormatedOIB_1">GRANDE j.d.o.o. za ugostiteljstvo i trgovinu, OIB 84786515697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GRANDE j.d.o.o. za ugostiteljstvo i trgovinu</item>
    </izvorni_sadrzaj>
    <derivirana_varijabla naziv="DomainObject.Predmet.ProtuStrankaListFormated_1">
      <item>GRANDE j.d.o.o. za ugostiteljstvo i trgovinu</item>
    </derivirana_varijabla>
  </DomainObject.Predmet.ProtuStrankaListFormated>
  <DomainObject.Predmet.ProtuStrankaListFormatedOIB>
    <izvorni_sadrzaj>
      <item>GRANDE j.d.o.o. za ugostiteljstvo i trgovinu, OIB 84786515697</item>
    </izvorni_sadrzaj>
    <derivirana_varijabla naziv="DomainObject.Predmet.ProtuStrankaListFormatedOIB_1">
      <item>GRANDE j.d.o.o. za ugostiteljstvo i trgovinu, OIB 84786515697</item>
    </derivirana_varijabla>
  </DomainObject.Predmet.ProtuStrankaListFormatedOIB>
  <DomainObject.Predmet.ProtuStrankaListFormatedWithAdress>
    <izvorni_sadrzaj>
      <item>GRANDE j.d.o.o. za ugostiteljstvo i trgovinu, Vijenac Ivana Meštrovića 21, 31000 Osijek</item>
    </izvorni_sadrzaj>
    <derivirana_varijabla naziv="DomainObject.Predmet.ProtuStrankaListFormatedWithAdress_1">
      <item>GRANDE j.d.o.o. za ugostiteljstvo i trgovinu, Vijenac Ivana Meštrovića 21, 31000 Osijek</item>
    </derivirana_varijabla>
  </DomainObject.Predmet.ProtuStrankaListFormatedWithAdress>
  <DomainObject.Predmet.ProtuStrankaListFormatedWithAdressOIB>
    <izvorni_sadrzaj>
      <item>GRANDE j.d.o.o. za ugostiteljstvo i trgovinu, OIB 84786515697, Vijenac Ivana Meštrovića 21, 31000 Osijek</item>
    </izvorni_sadrzaj>
    <derivirana_varijabla naziv="DomainObject.Predmet.ProtuStrankaListFormatedWithAdressOIB_1">
      <item>GRANDE j.d.o.o. za ugostiteljstvo i trgovinu, OIB 84786515697, Vijenac Ivana Meštrovića 21, 31000 Osijek</item>
    </derivirana_varijabla>
  </DomainObject.Predmet.ProtuStrankaListFormatedWithAdressOIB>
  <DomainObject.Predmet.ProtuStrankaListNazivFormated>
    <izvorni_sadrzaj>
      <item>GRANDE j.d.o.o. za ugostiteljstvo i trgovinu</item>
    </izvorni_sadrzaj>
    <derivirana_varijabla naziv="DomainObject.Predmet.ProtuStrankaListNazivFormated_1">
      <item>GRANDE j.d.o.o. za ugostiteljstvo i trgovinu</item>
    </derivirana_varijabla>
  </DomainObject.Predmet.ProtuStrankaListNazivFormated>
  <DomainObject.Predmet.ProtuStrankaListNazivFormatedOIB>
    <izvorni_sadrzaj>
      <item>GRANDE j.d.o.o. za ugostiteljstvo i trgovinu, OIB 84786515697</item>
    </izvorni_sadrzaj>
    <derivirana_varijabla naziv="DomainObject.Predmet.ProtuStrankaListNazivFormatedOIB_1">
      <item>GRANDE j.d.o.o. za ugostiteljstvo i trgovinu, OIB 84786515697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GRANDE j.d.o.o. za ugostiteljstvo i trgovinu</izvorni_sadrzaj>
    <derivirana_varijabla naziv="DomainObject.Predmet.ProtustrankaIDrugi_1">GRANDE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GRANDE j.d.o.o. za ugostiteljstvo i trgovinu, OIB 84786515697, Vijenac Ivana Meštrovića 21, 31000 Osijek</izvorni_sadrzaj>
    <derivirana_varijabla naziv="DomainObject.Predmet.ProtustrankaIDrugiAdressOIB_1">GRANDE j.d.o.o. za ugostiteljstvo i trgovinu, OIB 84786515697,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GRANDE j.d.o.o. za ugostiteljstvo i trgovinu</item>
    </izvorni_sadrzaj>
    <derivirana_varijabla naziv="DomainObject.Predmet.SudioniciListNaziv_1">
      <item>FINA RC OSIJEK</item>
      <item>GRANDE j.d.o.o. za ugostiteljstvo i trgovinu</item>
    </derivirana_varijabla>
  </DomainObject.Predmet.SudioniciListNaziv>
  <DomainObject.Predmet.SudioniciListAdressOIB>
    <izvorni_sadrzaj>
      <item>FINA RC OSIJEK, OIB 85821130368</item>
      <item>GRANDE j.d.o.o. za ugostiteljstvo i trgovinu, OIB 84786515697, Vijenac Ivana Meštrovića 21,31000 Osijek</item>
    </izvorni_sadrzaj>
    <derivirana_varijabla naziv="DomainObject.Predmet.SudioniciListAdressOIB_1">
      <item>FINA RC OSIJEK, OIB 85821130368</item>
      <item>GRANDE j.d.o.o. za ugostiteljstvo i trgovinu, OIB 84786515697,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84786515697</item>
    </izvorni_sadrzaj>
    <derivirana_varijabla naziv="DomainObject.Predmet.SudioniciListNazivOIB_1">
      <item>, OIB 85821130368</item>
      <item>, OIB 84786515697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AAB3E-7C63-4B67-860C-30A5022AD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2509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2018-05-07T09:52:00Z</cp:lastPrinted>
  <dcterms:modified xmlns:xsi="http://www.w3.org/2001/XMLSchema-instance" xsi:type="dcterms:W3CDTF">2018-05-07T09:53:00Z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