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2e33" w14:paraId="5b92e3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B4280E">
        <w:rPr>
          <w:rFonts w:cs="Times New Roman" w:hAnsi="Times New Roman" w:ascii="Times New Roman"/>
          <w:b/>
          <w:sz w:val="24"/>
          <w:szCs w:val="24"/>
        </w:rPr>
        <w:t>7 St-177/15-4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4280E">
        <w:rPr>
          <w:rFonts w:cs="Times New Roman" w:hAnsi="Times New Roman" w:ascii="Times New Roman"/>
          <w:sz w:val="24"/>
          <w:szCs w:val="24"/>
        </w:rPr>
        <w:t>FRANAK d.o.o. "u likvidaciji" iz Šibenika, Mažurica 13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B4280E">
        <w:rPr>
          <w:rFonts w:cs="Times New Roman" w:hAnsi="Times New Roman" w:ascii="Times New Roman"/>
          <w:sz w:val="24"/>
          <w:szCs w:val="24"/>
        </w:rPr>
        <w:t xml:space="preserve"> MBS:060004954, OIB:17141911607,</w:t>
      </w:r>
      <w:r w:rsidR="003763E7">
        <w:rPr>
          <w:rFonts w:cs="Times New Roman" w:hAnsi="Times New Roman" w:ascii="Times New Roman"/>
          <w:sz w:val="24"/>
          <w:szCs w:val="24"/>
        </w:rPr>
        <w:t xml:space="preserve"> dana </w:t>
      </w:r>
      <w:r w:rsidR="00B4280E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4280E">
        <w:rPr>
          <w:rFonts w:cs="Times New Roman" w:hAnsi="Times New Roman" w:ascii="Times New Roman"/>
          <w:sz w:val="24"/>
          <w:szCs w:val="24"/>
        </w:rPr>
        <w:t xml:space="preserve">FRANAK d.o.o. "u likvidaciji" iz Šibenika, Mažurica 13, MBS:060004954, OIB:17141911607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4280E">
        <w:rPr>
          <w:rFonts w:cs="Times New Roman" w:hAnsi="Times New Roman" w:ascii="Times New Roman"/>
          <w:sz w:val="24"/>
          <w:szCs w:val="24"/>
        </w:rPr>
        <w:t>90.461,04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B4280E">
        <w:rPr>
          <w:rFonts w:cs="Times New Roman" w:hAnsi="Times New Roman" w:ascii="Times New Roman"/>
          <w:sz w:val="24"/>
          <w:szCs w:val="24"/>
        </w:rPr>
        <w:t>član uprave društva- likvidator Frano Nakić iz Šibenika, Mažurica 13,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A1E8B">
        <w:rPr>
          <w:rFonts w:cs="Times New Roman" w:hAnsi="Times New Roman" w:ascii="Times New Roman"/>
          <w:sz w:val="24"/>
          <w:szCs w:val="24"/>
        </w:rPr>
        <w:t>član uprave društva</w:t>
      </w:r>
      <w:r w:rsidR="00B4280E">
        <w:rPr>
          <w:rFonts w:cs="Times New Roman" w:hAnsi="Times New Roman" w:ascii="Times New Roman"/>
          <w:sz w:val="24"/>
          <w:szCs w:val="24"/>
        </w:rPr>
        <w:t>-likvidator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4280E">
        <w:rPr>
          <w:rFonts w:cs="Times New Roman" w:hAnsi="Times New Roman" w:ascii="Times New Roman"/>
          <w:sz w:val="24"/>
          <w:szCs w:val="24"/>
        </w:rPr>
        <w:t>26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B4280E">
        <w:rPr>
          <w:rFonts w:cs="Times New Roman" w:hAnsi="Times New Roman" w:ascii="Times New Roman"/>
          <w:sz w:val="24"/>
          <w:szCs w:val="24"/>
        </w:rPr>
        <w:t>član uprave društva-likvidator Frano Nakić, Šibenik, Mažurica 13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A1E8B"/>
    <w:rsid w:val="001131FA"/>
    <w:rsid w:val="00237AD7"/>
    <w:rsid w:val="002A6BAD"/>
    <w:rsid w:val="00346E3E"/>
    <w:rsid w:val="003763E7"/>
    <w:rsid w:val="006B5018"/>
    <w:rsid w:val="00B4280E"/>
    <w:rsid w:val="00D933F6"/>
    <w:rsid w:val="00F8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85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E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85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E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FRANAK d.o.o. za proizvodnju, trgovinu, ugostiteljstvo i uvoz-izvoz, "u likvidaciji"</izvorni_sadrzaj>
    <derivirana_varijabla naziv="DomainObject.Predmet.ProtustrankaFormated_1">  FRANAK d.o.o. za proizvodnju, trgovinu, ugostiteljstvo i uvoz-izvoz, "u likvidaciji"</derivirana_varijabla>
  </DomainObject.Predmet.ProtustrankaFormated>
  <DomainObject.Predmet.ProtustrankaFormatedOIB>
    <izvorni_sadrzaj>  FRANAK d.o.o. za proizvodnju, trgovinu, ugostiteljstvo i uvoz-izvoz, "u likvidaciji", OIB 17141911607</izvorni_sadrzaj>
    <derivirana_varijabla naziv="DomainObject.Predmet.ProtustrankaFormatedOIB_1">  FRANAK d.o.o. za proizvodnju, trgovinu, ugostiteljstvo i uvoz-izvoz, "u likvidaciji", OIB 17141911607</derivirana_varijabla>
  </DomainObject.Predmet.ProtustrankaFormatedOIB>
  <DomainObject.Predmet.ProtustrankaFormatedWithAdress>
    <izvorni_sadrzaj> FRANAK d.o.o. za proizvodnju, trgovinu, ugostiteljstvo i uvoz-izvoz, "u likvidaciji", Mažurica 13, 22000 Šibenik</izvorni_sadrzaj>
    <derivirana_varijabla naziv="DomainObject.Predmet.ProtustrankaFormatedWithAdress_1"> FRANAK d.o.o. za proizvodnju, trgovinu, ugostiteljstvo i uvoz-izvoz, "u likvidaciji", Mažurica 13, 22000 Šibenik</derivirana_varijabla>
  </DomainObject.Predmet.ProtustrankaFormatedWithAdress>
  <DomainObject.Predmet.ProtustrankaFormatedWithAdressOIB>
    <izvorni_sadrzaj> FRANAK d.o.o. za proizvodnju, trgovinu, ugostiteljstvo i uvoz-izvoz, "u likvidaciji", OIB 17141911607, Mažurica 13, 22000 Šibenik</izvorni_sadrzaj>
    <derivirana_varijabla naziv="DomainObject.Predmet.ProtustrankaFormatedWithAdressOIB_1"> FRANAK d.o.o. za proizvodnju, trgovinu, ugostiteljstvo i uvoz-izvoz, "u likvidaciji", OIB 17141911607, Mažurica 13, 22000 Šibenik</derivirana_varijabla>
  </DomainObject.Predmet.ProtustrankaFormatedWithAdressOIB>
  <DomainObject.Predmet.ProtustrankaWithAdress>
    <izvorni_sadrzaj>FRANAK d.o.o. za proizvodnju, trgovinu, ugostiteljstvo i uvoz-izvoz, "u likvidaciji" Mažurica 13, 22000 Šibenik</izvorni_sadrzaj>
    <derivirana_varijabla naziv="DomainObject.Predmet.ProtustrankaWithAdress_1">FRANAK d.o.o. za proizvodnju, trgovinu, ugostiteljstvo i uvoz-izvoz, "u likvidaciji" Mažurica 13, 22000 Šibenik</derivirana_varijabla>
  </DomainObject.Predmet.ProtustrankaWithAdress>
  <DomainObject.Predmet.ProtustrankaWithAdressOIB>
    <izvorni_sadrzaj>FRANAK d.o.o. za proizvodnju, trgovinu, ugostiteljstvo i uvoz-izvoz, "u likvidaciji", OIB 17141911607, Mažurica 13, 22000 Šibenik</izvorni_sadrzaj>
    <derivirana_varijabla naziv="DomainObject.Predmet.ProtustrankaWithAdressOIB_1">FRANAK d.o.o. za proizvodnju, trgovinu, ugostiteljstvo i uvoz-izvoz, "u likvidaciji", OIB 17141911607, Mažurica 13, 22000 Šibenik</derivirana_varijabla>
  </DomainObject.Predmet.ProtustrankaWithAdressOIB>
  <DomainObject.Predmet.ProtustrankaNazivFormated>
    <izvorni_sadrzaj>FRANAK d.o.o. za proizvodnju, trgovinu, ugostiteljstvo i uvoz-izvoz, "u likvidaciji"</izvorni_sadrzaj>
    <derivirana_varijabla naziv="DomainObject.Predmet.ProtustrankaNazivFormated_1">FRANAK d.o.o. za proizvodnju, trgovinu, ugostiteljstvo i uvoz-izvoz, "u likvidaciji"</derivirana_varijabla>
  </DomainObject.Predmet.ProtustrankaNazivFormated>
  <DomainObject.Predmet.ProtustrankaNazivFormatedOIB>
    <izvorni_sadrzaj>FRANAK d.o.o. za proizvodnju, trgovinu, ugostiteljstvo i uvoz-izvoz, "u likvidaciji", OIB 17141911607</izvorni_sadrzaj>
    <derivirana_varijabla naziv="DomainObject.Predmet.ProtustrankaNazivFormatedOIB_1">FRANAK d.o.o. za proizvodnju, trgovinu, ugostiteljstvo i uvoz-izvoz, "u likvidaciji", OIB 17141911607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FRANAK d.o.o. za proizvodnju, trgovinu, ugostiteljstvo i uvoz-izvoz, "u likvidaciji"</item>
    </izvorni_sadrzaj>
    <derivirana_varijabla naziv="DomainObject.Predmet.ProtuStrankaListFormated_1">
      <item>FRANAK d.o.o. za proizvodnju, trgovinu, ugostiteljstvo i uvoz-izvoz, "u likvidaciji"</item>
    </derivirana_varijabla>
  </DomainObject.Predmet.ProtuStrankaListFormated>
  <DomainObject.Predmet.ProtuStrankaListFormatedOIB>
    <izvorni_sadrzaj>
      <item>FRANAK d.o.o. za proizvodnju, trgovinu, ugostiteljstvo i uvoz-izvoz, "u likvidaciji", OIB 17141911607</item>
    </izvorni_sadrzaj>
    <derivirana_varijabla naziv="DomainObject.Predmet.ProtuStrankaListFormatedOIB_1">
      <item>FRANAK d.o.o. za proizvodnju, trgovinu, ugostiteljstvo i uvoz-izvoz, "u likvidaciji", OIB 17141911607</item>
    </derivirana_varijabla>
  </DomainObject.Predmet.ProtuStrankaListFormatedOIB>
  <DomainObject.Predmet.ProtuStrankaListFormatedWithAdress>
    <izvorni_sadrzaj>
      <item>FRANAK d.o.o. za proizvodnju, trgovinu, ugostiteljstvo i uvoz-izvoz, "u likvidaciji", Mažurica 13, 22000 Šibenik</item>
    </izvorni_sadrzaj>
    <derivirana_varijabla naziv="DomainObject.Predmet.ProtuStrankaListFormatedWithAdress_1">
      <item>FRANAK d.o.o. za proizvodnju, trgovinu, ugostiteljstvo i uvoz-izvoz, "u likvidaciji", Mažurica 13, 22000 Šibenik</item>
    </derivirana_varijabla>
  </DomainObject.Predmet.ProtuStrankaListFormatedWithAdress>
  <DomainObject.Predmet.ProtuStrankaListFormatedWithAdressOIB>
    <izvorni_sadrzaj>
      <item>FRANAK d.o.o. za proizvodnju, trgovinu, ugostiteljstvo i uvoz-izvoz, "u likvidaciji", OIB 17141911607, Mažurica 13, 22000 Šibenik</item>
    </izvorni_sadrzaj>
    <derivirana_varijabla naziv="DomainObject.Predmet.ProtuStrankaListFormatedWithAdressOIB_1">
      <item>FRANAK d.o.o. za proizvodnju, trgovinu, ugostiteljstvo i uvoz-izvoz, "u likvidaciji", OIB 17141911607, Mažurica 13, 22000 Šibenik</item>
    </derivirana_varijabla>
  </DomainObject.Predmet.ProtuStrankaListFormatedWithAdressOIB>
  <DomainObject.Predmet.ProtuStrankaListNazivFormated>
    <izvorni_sadrzaj>
      <item>FRANAK d.o.o. za proizvodnju, trgovinu, ugostiteljstvo i uvoz-izvoz, "u likvidaciji"</item>
    </izvorni_sadrzaj>
    <derivirana_varijabla naziv="DomainObject.Predmet.ProtuStrankaListNazivFormated_1">
      <item>FRANAK d.o.o. za proizvodnju, trgovinu, ugostiteljstvo i uvoz-izvoz, "u likvidaciji"</item>
    </derivirana_varijabla>
  </DomainObject.Predmet.ProtuStrankaListNazivFormated>
  <DomainObject.Predmet.ProtuStrankaListNazivFormatedOIB>
    <izvorni_sadrzaj>
      <item>FRANAK d.o.o. za proizvodnju, trgovinu, ugostiteljstvo i uvoz-izvoz, "u likvidaciji", OIB 17141911607</item>
    </izvorni_sadrzaj>
    <derivirana_varijabla naziv="DomainObject.Predmet.ProtuStrankaListNazivFormatedOIB_1">
      <item>FRANAK d.o.o. za proizvodnju, trgovinu, ugostiteljstvo i uvoz-izvoz, "u likvidaciji", OIB 17141911607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FRANAK d.o.o. za proizvodnju, trgovinu, ugostiteljstvo i uvoz-izvoz, "u likvidaciji"</izvorni_sadrzaj>
    <derivirana_varijabla naziv="DomainObject.Predmet.ProtustrankaIDrugi_1">FRANAK d.o.o. za proizvodnju, trgovinu, ugostiteljstvo i uvoz-izvoz, "u likvidaciji"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FRANAK d.o.o. za proizvodnju, trgovinu, ugostiteljstvo i uvoz-izvoz, "u likvidaciji", OIB 17141911607, Mažurica 13, 22000 Šibenik</izvorni_sadrzaj>
    <derivirana_varijabla naziv="DomainObject.Predmet.ProtustrankaIDrugiAdressOIB_1">FRANAK d.o.o. za proizvodnju, trgovinu, ugostiteljstvo i uvoz-izvoz, "u likvidaciji", OIB 17141911607, Mažurica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FRANAK d.o.o. za proizvodnju, trgovinu, ugostiteljstvo i uvoz-izvoz, "u likvidaciji"</item>
    </izvorni_sadrzaj>
    <derivirana_varijabla naziv="DomainObject.Predmet.SudioniciListNaziv_1">
      <item>FINA-RC Split - Podružnica Šibenik</item>
      <item>FRANAK d.o.o. za proizvodnju, trgovinu, ugostiteljstvo i uvoz-izvoz, "u likvidaciji"</item>
    </derivirana_varijabla>
  </DomainObject.Predmet.SudioniciListNaziv>
  <DomainObject.Predmet.SudioniciListAdressOIB>
    <izvorni_sadrzaj>
      <item>FINA-RC Split - Podružnica Šibenik, OIB 85821130368, Perivoj L. Marune 1,22000 Šibenik</item>
      <item>FRANAK d.o.o. za proizvodnju, trgovinu, ugostiteljstvo i uvoz-izvoz, "u likvidaciji", OIB 17141911607, Mažurica 13,22000 Šibenik</item>
    </izvorni_sadrzaj>
    <derivirana_varijabla naziv="DomainObject.Predmet.SudioniciListAdressOIB_1">
      <item>FINA-RC Split - Podružnica Šibenik, OIB 85821130368, Perivoj L. Marune 1,22000 Šibenik</item>
      <item>FRANAK d.o.o. za proizvodnju, trgovinu, ugostiteljstvo i uvoz-izvoz, "u likvidaciji", OIB 17141911607, Mažurica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17141911607</item>
    </izvorni_sadrzaj>
    <derivirana_varijabla naziv="DomainObject.Predmet.SudioniciListNazivOIB_1">
      <item>, OIB 85821130368</item>
      <item>, OIB 17141911607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2265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2015-10-26T09:45:00Z</dcterms:created>
  <dc:creator>Joško Livaković</dc:creator>
  <cp:lastModifiedBy>Joško Livaković</cp:lastModifiedBy>
  <cp:lastPrinted>2015-10-26T09:45:00Z</cp:lastPrinted>
  <dcterms:modified xmlns:xsi="http://www.w3.org/2001/XMLSchema-instance" xsi:type="dcterms:W3CDTF">2015-10-26T09:46:00Z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