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369"/>
        <w:gridCol w:w="5811"/>
      </w:tblGrid>
      <w:tr w:rsidRPr="00C61EDF" w:rsidR="004A3E8A" w:rsidTr="00DA5B9D">
        <w:trPr>
          <w:trHeight w:val="2231"/>
        </w:trPr>
        <w:tc>
          <w:tcPr>
            <w:tcW w:w="3369" w:type="dxa"/>
            <w:vAlign w:val="center"/>
          </w:tcPr>
          <w:p w:rsidRPr="00C61EDF" w:rsidR="004A3E8A" w:rsidP="00A66C00" w:rsidRDefault="004A3E8A">
            <w:pPr>
              <w:spacing w:before="100"/>
              <w:jc w:val="center"/>
            </w:pPr>
            <w:bookmarkStart w:name="_GoBack" w:id="0"/>
            <w:bookmarkEnd w:id="0"/>
            <w:r w:rsidRPr="00C61EDF">
              <w:rPr>
                <w:noProof/>
              </w:rPr>
              <w:drawing>
                <wp:inline distT="0" distB="0" distL="0" distR="0">
                  <wp:extent cx="542290" cy="719455"/>
                  <wp:effectExtent l="0" t="0" r="0" b="0"/>
                  <wp:docPr id="4" name="Slika 4"/>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2290" cy="719455"/>
                          </a:xfrm>
                          <a:prstGeom prst="rect">
                            <a:avLst/>
                          </a:prstGeom>
                          <a:noFill/>
                        </pic:spPr>
                      </pic:pic>
                    </a:graphicData>
                  </a:graphic>
                </wp:inline>
              </w:drawing>
            </w:r>
          </w:p>
          <w:p w:rsidRPr="00F24FD8" w:rsidR="004A3E8A" w:rsidP="00A66C00" w:rsidRDefault="004A3E8A">
            <w:pPr>
              <w:spacing w:before="100"/>
            </w:pPr>
            <w:r w:rsidRPr="00F24FD8">
              <w:t>REPUBLIKA HRVATSKA</w:t>
            </w:r>
          </w:p>
          <w:p w:rsidRPr="00F24FD8" w:rsidR="004A3E8A" w:rsidP="00A66C00" w:rsidRDefault="004A3E8A">
            <w:r w:rsidRPr="00F24FD8">
              <w:t>TRGOVAČKI SUD U SPLITU</w:t>
            </w:r>
          </w:p>
          <w:p w:rsidRPr="00C61EDF" w:rsidR="004A3E8A" w:rsidP="00DA5B9D" w:rsidRDefault="004A3E8A">
            <w:r w:rsidRPr="00F24FD8">
              <w:t>Split, Sukoišanska 6</w:t>
            </w:r>
          </w:p>
        </w:tc>
        <w:tc>
          <w:tcPr>
            <w:tcW w:w="5811" w:type="dxa"/>
          </w:tcPr>
          <w:p w:rsidR="004A3E8A" w:rsidP="00DA5B9D" w:rsidRDefault="004A3E8A">
            <w:pPr>
              <w:jc w:val="both"/>
            </w:pPr>
          </w:p>
          <w:p w:rsidR="004A3E8A" w:rsidP="00DA5B9D" w:rsidRDefault="004A3E8A">
            <w:pPr>
              <w:jc w:val="both"/>
            </w:pPr>
          </w:p>
          <w:p w:rsidR="004A3E8A" w:rsidP="00DA5B9D" w:rsidRDefault="004A3E8A">
            <w:pPr>
              <w:jc w:val="both"/>
            </w:pPr>
          </w:p>
          <w:p w:rsidR="004A3E8A" w:rsidP="00DA5B9D" w:rsidRDefault="004A3E8A">
            <w:pPr>
              <w:jc w:val="right"/>
            </w:pPr>
          </w:p>
          <w:p w:rsidR="004A3E8A" w:rsidP="00DA5B9D" w:rsidRDefault="004A3E8A">
            <w:pPr>
              <w:jc w:val="right"/>
            </w:pPr>
          </w:p>
          <w:p w:rsidR="004A3E8A" w:rsidP="00DA5B9D" w:rsidRDefault="004A3E8A">
            <w:pPr>
              <w:jc w:val="right"/>
              <w:rPr>
                <w:noProof/>
              </w:rPr>
            </w:pPr>
          </w:p>
          <w:p w:rsidR="004A3E8A" w:rsidP="00DA5B9D" w:rsidRDefault="004A3E8A">
            <w:pPr>
              <w:jc w:val="right"/>
              <w:rPr>
                <w:noProof/>
              </w:rPr>
            </w:pPr>
          </w:p>
          <w:p w:rsidRPr="00E003B6" w:rsidR="004A3E8A" w:rsidP="0027287E" w:rsidRDefault="004A3E8A">
            <w:pPr>
              <w:jc w:val="right"/>
              <w:rPr>
                <w:noProof/>
              </w:rPr>
            </w:pPr>
            <w:r w:rsidRPr="00E003B6">
              <w:rPr>
                <w:noProof/>
              </w:rPr>
              <w:t>Poslovni broj: 11.St-</w:t>
            </w:r>
            <w:r w:rsidR="0027287E">
              <w:rPr>
                <w:noProof/>
              </w:rPr>
              <w:t>9/2015-488</w:t>
            </w:r>
          </w:p>
        </w:tc>
      </w:tr>
    </w:tbl>
    <w:p w:rsidRPr="00E14926" w:rsidR="00E14926" w:rsidP="0027287E" w:rsidRDefault="00E14926" w14:paraId="b348424" w14:textId="b348424">
      <w:pPr>
        <w:spacing w:before="400" w:after="200"/>
        <w:jc w:val="center"/>
        <w15:collapsed w:val="false"/>
        <w:rPr>
          <w:rFonts w:eastAsia="Times New Roman"/>
          <w:spacing w:val="60"/>
          <w:lang w:eastAsia="hr-HR"/>
        </w:rPr>
      </w:pPr>
      <w:r w:rsidRPr="00E14926">
        <w:rPr>
          <w:rFonts w:eastAsia="Times New Roman"/>
          <w:spacing w:val="60"/>
          <w:lang w:eastAsia="hr-HR"/>
        </w:rPr>
        <w:t>REPUBLIKA HRVATSKA</w:t>
      </w:r>
    </w:p>
    <w:p w:rsidRPr="00E14926" w:rsidR="00E14926" w:rsidP="00E14926" w:rsidRDefault="00E14926">
      <w:pPr>
        <w:jc w:val="center"/>
        <w:rPr>
          <w:rFonts w:eastAsia="Calibri"/>
        </w:rPr>
      </w:pPr>
      <w:r w:rsidRPr="00E14926">
        <w:rPr>
          <w:rFonts w:eastAsia="Calibri"/>
        </w:rPr>
        <w:t>Z A K L J U Č A K</w:t>
      </w:r>
    </w:p>
    <w:p w:rsidR="00557DDC" w:rsidP="00557DDC" w:rsidRDefault="00557DDC">
      <w:pPr>
        <w:jc w:val="both"/>
        <w:rPr>
          <w:b/>
        </w:rPr>
      </w:pPr>
    </w:p>
    <w:p w:rsidR="00342D09" w:rsidP="0027287E" w:rsidRDefault="00557DDC">
      <w:pPr>
        <w:ind w:firstLine="708"/>
        <w:jc w:val="both"/>
      </w:pPr>
      <w:r w:rsidRPr="00BE3146">
        <w:t>Trgovački sud u S</w:t>
      </w:r>
      <w:r>
        <w:t>plitu, po sutkinji An</w:t>
      </w:r>
      <w:r w:rsidRPr="00BE3146">
        <w:t xml:space="preserve">i Golub Gruić, </w:t>
      </w:r>
      <w:r w:rsidRPr="0027287E" w:rsidR="0027287E">
        <w:t xml:space="preserve">u stečajnom postupku nad dužnikom HELIOS FAROS d.d. u stečaju Stari Grad, </w:t>
      </w:r>
      <w:proofErr w:type="spellStart"/>
      <w:r w:rsidRPr="0027287E" w:rsidR="0027287E">
        <w:t>Priko</w:t>
      </w:r>
      <w:proofErr w:type="spellEnd"/>
      <w:r w:rsidRPr="0027287E" w:rsidR="0027287E">
        <w:t xml:space="preserve"> b.b., OIB: 48594515409, 6. studenog 2019.</w:t>
      </w:r>
    </w:p>
    <w:p w:rsidR="00B8168C" w:rsidP="0027287E" w:rsidRDefault="00557DDC">
      <w:pPr>
        <w:spacing w:before="200" w:after="260"/>
        <w:jc w:val="center"/>
      </w:pPr>
      <w:r>
        <w:t>z a k l j u č i o  j e</w:t>
      </w:r>
    </w:p>
    <w:p w:rsidR="004A3E8A" w:rsidP="004A3E8A" w:rsidRDefault="00866B33">
      <w:pPr>
        <w:jc w:val="both"/>
      </w:pPr>
      <w:r>
        <w:tab/>
      </w:r>
      <w:r w:rsidRPr="00EB64F7" w:rsidR="00EB64F7">
        <w:t xml:space="preserve">Nalaže se računovodstvu ovog suda da </w:t>
      </w:r>
      <w:r w:rsidR="00712E4B">
        <w:t>iznos od</w:t>
      </w:r>
      <w:r w:rsidR="0027287E">
        <w:t xml:space="preserve"> 150.000,00</w:t>
      </w:r>
      <w:r w:rsidR="002E7F8E">
        <w:t xml:space="preserve"> </w:t>
      </w:r>
      <w:r w:rsidR="00712E4B">
        <w:t>kn s o</w:t>
      </w:r>
      <w:r w:rsidR="00BA47C0">
        <w:t>bračunskog lista za</w:t>
      </w:r>
      <w:r w:rsidR="001921FE">
        <w:t xml:space="preserve"> predmet </w:t>
      </w:r>
      <w:r w:rsidR="00244C20">
        <w:t>11.</w:t>
      </w:r>
      <w:r w:rsidR="00712E4B">
        <w:t>St</w:t>
      </w:r>
      <w:r w:rsidR="00244C20">
        <w:t>-</w:t>
      </w:r>
      <w:r w:rsidR="0027287E">
        <w:t>9/2015</w:t>
      </w:r>
      <w:r w:rsidR="00244C20">
        <w:t xml:space="preserve"> </w:t>
      </w:r>
      <w:r w:rsidRPr="004A3E8A" w:rsidR="004A3E8A">
        <w:t>prebaci na</w:t>
      </w:r>
      <w:r w:rsidR="0027287E">
        <w:t xml:space="preserve"> poslovni</w:t>
      </w:r>
      <w:r w:rsidRPr="004A3E8A" w:rsidR="004A3E8A">
        <w:t xml:space="preserve"> </w:t>
      </w:r>
      <w:r w:rsidR="00361285">
        <w:t xml:space="preserve">račun </w:t>
      </w:r>
      <w:r w:rsidR="0027287E">
        <w:t xml:space="preserve">društva </w:t>
      </w:r>
      <w:proofErr w:type="spellStart"/>
      <w:r w:rsidR="0027287E">
        <w:t>Helios</w:t>
      </w:r>
      <w:proofErr w:type="spellEnd"/>
      <w:r w:rsidR="0027287E">
        <w:t xml:space="preserve"> </w:t>
      </w:r>
      <w:proofErr w:type="spellStart"/>
      <w:r w:rsidR="0027287E">
        <w:t>Faros</w:t>
      </w:r>
      <w:proofErr w:type="spellEnd"/>
      <w:r w:rsidR="0027287E">
        <w:t xml:space="preserve"> d.d., OIB: </w:t>
      </w:r>
      <w:r w:rsidRPr="0027287E" w:rsidR="0027287E">
        <w:t>48594515409</w:t>
      </w:r>
      <w:r w:rsidR="0027287E">
        <w:t xml:space="preserve">, Stari Grad, Naselje </w:t>
      </w:r>
      <w:proofErr w:type="spellStart"/>
      <w:r w:rsidR="0027287E">
        <w:t>Helios</w:t>
      </w:r>
      <w:proofErr w:type="spellEnd"/>
      <w:r w:rsidR="0027287E">
        <w:t xml:space="preserve"> 5, IBAN: HR8824070001100628757, otvoren kod OTP banke d.d. Split.</w:t>
      </w:r>
    </w:p>
    <w:p w:rsidR="0027287E" w:rsidP="0027287E" w:rsidRDefault="0027287E">
      <w:pPr>
        <w:spacing w:before="240" w:after="200"/>
        <w:jc w:val="center"/>
      </w:pPr>
      <w:r>
        <w:t>Obrazloženje</w:t>
      </w:r>
    </w:p>
    <w:p w:rsidR="0027287E" w:rsidP="0027287E" w:rsidRDefault="0027287E">
      <w:pPr>
        <w:ind w:firstLine="708"/>
        <w:jc w:val="both"/>
      </w:pPr>
      <w:r>
        <w:t xml:space="preserve">U izvješću stečajne upraviteljice Mire </w:t>
      </w:r>
      <w:proofErr w:type="spellStart"/>
      <w:r>
        <w:t>Hajdić</w:t>
      </w:r>
      <w:proofErr w:type="spellEnd"/>
      <w:r>
        <w:t xml:space="preserve"> od 24. listopada 2019. o obavljenom nadzoru nad ispunjenjem stečajnog plana bivšeg stečajnog dužnika </w:t>
      </w:r>
      <w:proofErr w:type="spellStart"/>
      <w:r w:rsidRPr="0027287E">
        <w:t>Helios</w:t>
      </w:r>
      <w:proofErr w:type="spellEnd"/>
      <w:r w:rsidRPr="0027287E">
        <w:t xml:space="preserve"> </w:t>
      </w:r>
      <w:proofErr w:type="spellStart"/>
      <w:r w:rsidRPr="0027287E">
        <w:t>Faros</w:t>
      </w:r>
      <w:proofErr w:type="spellEnd"/>
      <w:r w:rsidRPr="0027287E">
        <w:t xml:space="preserve"> d.d. Stari Grad</w:t>
      </w:r>
      <w:r>
        <w:t xml:space="preserve">, u razdoblju od zaključenja stečajnog postupka do 23. listopada 2019. stečajna upraviteljica predlaže sudu da naloži računovodstvu isplatu deponiranog iznosa od 150.000,00 kn na poslovni račun društva </w:t>
      </w:r>
      <w:proofErr w:type="spellStart"/>
      <w:r>
        <w:t>Helios</w:t>
      </w:r>
      <w:proofErr w:type="spellEnd"/>
      <w:r>
        <w:t xml:space="preserve"> </w:t>
      </w:r>
      <w:proofErr w:type="spellStart"/>
      <w:r>
        <w:t>Faros</w:t>
      </w:r>
      <w:proofErr w:type="spellEnd"/>
      <w:r>
        <w:t xml:space="preserve"> d.d. Stari Grad.</w:t>
      </w:r>
    </w:p>
    <w:p w:rsidRPr="00EB64F7" w:rsidR="00EB64F7" w:rsidP="0027287E" w:rsidRDefault="0027287E">
      <w:pPr>
        <w:spacing w:before="200"/>
        <w:ind w:firstLine="709"/>
        <w:jc w:val="both"/>
      </w:pPr>
      <w:r>
        <w:t xml:space="preserve">Predmetni iznos od 150.000,00 kn deponiran je na račun ovog suda kao osiguranje (rezervacija) za dodatnu nagradu stečajnoj upraviteljici. Obzirom da je zahtjev stečajne upraviteljice za određivanje dodatne nagrade rješenjem ovog suda poslovni broj 11.St-9/2015-445 od 10. lipnja 2019. pravomoćno odbijen (rješenje Visokog trgovačkog suda Republike Hrvatske poslovni broj </w:t>
      </w:r>
      <w:proofErr w:type="spellStart"/>
      <w:r>
        <w:t>Pž</w:t>
      </w:r>
      <w:proofErr w:type="spellEnd"/>
      <w:r>
        <w:t xml:space="preserve">-4752/2019-2 od 7. kolovoza 2019.), to je prijedlog stečajne upraviteljice za povratom tih sredstava društvu </w:t>
      </w:r>
      <w:proofErr w:type="spellStart"/>
      <w:r>
        <w:t>Helios</w:t>
      </w:r>
      <w:proofErr w:type="spellEnd"/>
      <w:r>
        <w:t xml:space="preserve"> </w:t>
      </w:r>
      <w:proofErr w:type="spellStart"/>
      <w:r>
        <w:t>Faros</w:t>
      </w:r>
      <w:proofErr w:type="spellEnd"/>
      <w:r>
        <w:t xml:space="preserve"> d.d. Stari Grad (pravnom sljedniku društva </w:t>
      </w:r>
      <w:proofErr w:type="spellStart"/>
      <w:r>
        <w:t>Helios</w:t>
      </w:r>
      <w:proofErr w:type="spellEnd"/>
      <w:r>
        <w:t xml:space="preserve"> </w:t>
      </w:r>
      <w:proofErr w:type="spellStart"/>
      <w:r>
        <w:t>Faros</w:t>
      </w:r>
      <w:proofErr w:type="spellEnd"/>
      <w:r>
        <w:t xml:space="preserve"> d.d. u stečaju Stari Grad) valjalo prihvatiti i odlučiti kao u izreci ovog rješenja.</w:t>
      </w:r>
      <w:r w:rsidR="00C75A78">
        <w:tab/>
      </w:r>
    </w:p>
    <w:p w:rsidR="00BB7454" w:rsidP="0027287E" w:rsidRDefault="00557DDC">
      <w:pPr>
        <w:spacing w:before="200"/>
        <w:jc w:val="center"/>
      </w:pPr>
      <w:r>
        <w:t>U Splitu</w:t>
      </w:r>
      <w:r w:rsidR="00C55BF2">
        <w:t xml:space="preserve"> </w:t>
      </w:r>
      <w:r w:rsidR="0027287E">
        <w:t>6. studenog</w:t>
      </w:r>
      <w:r w:rsidR="00244C20">
        <w:t xml:space="preserve"> 2019</w:t>
      </w:r>
      <w:r w:rsidR="00A311D2">
        <w:t>.</w:t>
      </w:r>
    </w:p>
    <w:p w:rsidR="00BB7454" w:rsidP="0027287E" w:rsidRDefault="000F73E4">
      <w:pPr>
        <w:spacing w:before="200"/>
        <w:ind w:left="6372" w:firstLine="708"/>
      </w:pPr>
      <w:r>
        <w:t xml:space="preserve">   </w:t>
      </w:r>
      <w:r w:rsidR="00A311D2">
        <w:t>Sutkinja</w:t>
      </w:r>
    </w:p>
    <w:p w:rsidR="00B605BA" w:rsidP="006C033F" w:rsidRDefault="00A311D2">
      <w:pPr>
        <w:ind w:left="5664" w:firstLine="708"/>
        <w:jc w:val="center"/>
      </w:pPr>
      <w:r>
        <w:t>Ana Golub Gruić</w:t>
      </w:r>
      <w:r w:rsidR="00B605BA">
        <w:t>, v.r.</w:t>
      </w:r>
    </w:p>
    <w:p w:rsidR="00B605BA" w:rsidP="00210276" w:rsidRDefault="00B605BA">
      <w:pPr>
        <w:ind w:left="4956"/>
      </w:pPr>
      <w:r>
        <w:t xml:space="preserve">   za točnost otpravka - ovlašteni službenik</w:t>
      </w:r>
    </w:p>
    <w:p w:rsidR="00B605BA" w:rsidP="00210276" w:rsidRDefault="00B605BA">
      <w:pPr>
        <w:ind w:left="6372"/>
      </w:pPr>
      <w:r>
        <w:t xml:space="preserve">      Ana </w:t>
      </w:r>
      <w:proofErr w:type="spellStart"/>
      <w:r>
        <w:t>Bosančić</w:t>
      </w:r>
      <w:proofErr w:type="spellEnd"/>
    </w:p>
    <w:p w:rsidR="00AC0719" w:rsidP="00244C20" w:rsidRDefault="00AC0719">
      <w:pPr>
        <w:ind w:left="6372"/>
        <w:jc w:val="center"/>
      </w:pPr>
    </w:p>
    <w:p w:rsidRPr="00AC0719" w:rsidR="00AC0719" w:rsidP="00AC0719" w:rsidRDefault="00AC0719">
      <w:pPr>
        <w:jc w:val="right"/>
      </w:pPr>
    </w:p>
    <w:p w:rsidR="003E1CF6" w:rsidP="003E1CF6" w:rsidRDefault="00A311D2">
      <w:r w:rsidRPr="00BE3146">
        <w:t>Pouka o pravnom lijeku</w:t>
      </w:r>
      <w:r w:rsidRPr="00BE3146" w:rsidR="003E1CF6">
        <w:t>:</w:t>
      </w:r>
      <w:r>
        <w:t xml:space="preserve"> </w:t>
      </w:r>
      <w:r w:rsidRPr="00BE3146" w:rsidR="003E1CF6">
        <w:t>Protiv ovog zaključka nije dopuštena žalba</w:t>
      </w:r>
      <w:r w:rsidR="003E1CF6">
        <w:t>.</w:t>
      </w:r>
    </w:p>
    <w:p w:rsidR="000F73E4" w:rsidP="003E1CF6" w:rsidRDefault="000F73E4"/>
    <w:sectPr w:rsidR="000F73E4" w:rsidSect="00E14926">
      <w:head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42C35" w:rsidP="00070C41" w:rsidRDefault="00842C35">
      <w:r>
        <w:separator/>
      </w:r>
    </w:p>
  </w:endnote>
  <w:endnote w:type="continuationSeparator" w:id="0">
    <w:p w:rsidR="00842C35" w:rsidP="00070C41" w:rsidRDefault="00842C35">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imes-NewRoman">
    <w:altName w:val="Times New Roman"/>
    <w:charset w:val="00"/>
    <w:family w:val="auto"/>
    <w:pitch w:val="default"/>
  </w:font>
  <w:font w:name="TimesNewRoman,Bold">
    <w:panose1 w:val="00000000000000000000"/>
    <w:charset w:val="EE"/>
    <w:family w:val="auto"/>
    <w:notTrueType/>
    <w:pitch w:val="default"/>
    <w:sig w:usb0="00000005" w:usb1="00000000" w:usb2="00000000" w:usb3="00000000" w:csb0="00000002"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42C35" w:rsidP="00070C41" w:rsidRDefault="00842C35">
      <w:r>
        <w:separator/>
      </w:r>
    </w:p>
  </w:footnote>
  <w:footnote w:type="continuationSeparator" w:id="0">
    <w:p w:rsidR="00842C35" w:rsidP="00070C41" w:rsidRDefault="00842C35">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77860722"/>
      <w:docPartObj>
        <w:docPartGallery w:val="Page Numbers (Top of Page)"/>
        <w:docPartUnique/>
      </w:docPartObj>
    </w:sdtPr>
    <w:sdtEndPr/>
    <w:sdtContent>
      <w:p w:rsidR="005D131F" w:rsidRDefault="00342D09">
        <w:pPr>
          <w:pStyle w:val="Zaglavlje"/>
          <w:jc w:val="center"/>
        </w:pPr>
        <w:r>
          <w:fldChar w:fldCharType="begin"/>
        </w:r>
        <w:r>
          <w:instrText xml:space="preserve"> PAGE   \* MERGEFORMAT </w:instrText>
        </w:r>
        <w:r>
          <w:fldChar w:fldCharType="separate"/>
        </w:r>
        <w:r w:rsidR="00B605BA">
          <w:rPr>
            <w:noProof/>
          </w:rPr>
          <w:t>2</w:t>
        </w:r>
        <w:r>
          <w:rPr>
            <w:noProof/>
          </w:rPr>
          <w:fldChar w:fldCharType="end"/>
        </w:r>
      </w:p>
    </w:sdtContent>
  </w:sdt>
  <w:p w:rsidR="00070C41" w:rsidP="00070C41" w:rsidRDefault="00E14926">
    <w:pPr>
      <w:pStyle w:val="Zaglavlje"/>
      <w:jc w:val="right"/>
    </w:pPr>
    <w:r>
      <w:t>11. St-</w:t>
    </w:r>
    <w:r w:rsidR="00EB64F7">
      <w:t>179/2013</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E5C71"/>
    <w:multiLevelType w:val="hybridMultilevel"/>
    <w:tmpl w:val="610440AC"/>
    <w:lvl w:ilvl="0" w:tplc="22B04514">
      <w:start w:val="11"/>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B6845D6"/>
    <w:multiLevelType w:val="hybridMultilevel"/>
    <w:tmpl w:val="25CA11A8"/>
    <w:lvl w:ilvl="0" w:tplc="7B0C210C">
      <w:start w:val="1"/>
      <w:numFmt w:val="decimal"/>
      <w:lvlText w:val="%1."/>
      <w:lvlJc w:val="left"/>
      <w:pPr>
        <w:ind w:left="1212" w:hanging="360"/>
      </w:pPr>
      <w:rPr>
        <w:rFonts w:hint="default"/>
      </w:rPr>
    </w:lvl>
    <w:lvl w:ilvl="1" w:tplc="041A0019">
      <w:start w:val="1"/>
      <w:numFmt w:val="lowerLetter"/>
      <w:lvlText w:val="%2."/>
      <w:lvlJc w:val="left"/>
      <w:pPr>
        <w:ind w:left="1932" w:hanging="360"/>
      </w:pPr>
    </w:lvl>
    <w:lvl w:ilvl="2" w:tplc="041A001B" w:tentative="true">
      <w:start w:val="1"/>
      <w:numFmt w:val="lowerRoman"/>
      <w:lvlText w:val="%3."/>
      <w:lvlJc w:val="right"/>
      <w:pPr>
        <w:ind w:left="2652" w:hanging="180"/>
      </w:pPr>
    </w:lvl>
    <w:lvl w:ilvl="3" w:tplc="041A000F" w:tentative="true">
      <w:start w:val="1"/>
      <w:numFmt w:val="decimal"/>
      <w:lvlText w:val="%4."/>
      <w:lvlJc w:val="left"/>
      <w:pPr>
        <w:ind w:left="3372" w:hanging="360"/>
      </w:pPr>
    </w:lvl>
    <w:lvl w:ilvl="4" w:tplc="041A0019" w:tentative="true">
      <w:start w:val="1"/>
      <w:numFmt w:val="lowerLetter"/>
      <w:lvlText w:val="%5."/>
      <w:lvlJc w:val="left"/>
      <w:pPr>
        <w:ind w:left="4092" w:hanging="360"/>
      </w:pPr>
    </w:lvl>
    <w:lvl w:ilvl="5" w:tplc="041A001B" w:tentative="true">
      <w:start w:val="1"/>
      <w:numFmt w:val="lowerRoman"/>
      <w:lvlText w:val="%6."/>
      <w:lvlJc w:val="right"/>
      <w:pPr>
        <w:ind w:left="4812" w:hanging="180"/>
      </w:pPr>
    </w:lvl>
    <w:lvl w:ilvl="6" w:tplc="041A000F" w:tentative="true">
      <w:start w:val="1"/>
      <w:numFmt w:val="decimal"/>
      <w:lvlText w:val="%7."/>
      <w:lvlJc w:val="left"/>
      <w:pPr>
        <w:ind w:left="5532" w:hanging="360"/>
      </w:pPr>
    </w:lvl>
    <w:lvl w:ilvl="7" w:tplc="041A0019" w:tentative="true">
      <w:start w:val="1"/>
      <w:numFmt w:val="lowerLetter"/>
      <w:lvlText w:val="%8."/>
      <w:lvlJc w:val="left"/>
      <w:pPr>
        <w:ind w:left="6252" w:hanging="360"/>
      </w:pPr>
    </w:lvl>
    <w:lvl w:ilvl="8" w:tplc="041A001B" w:tentative="true">
      <w:start w:val="1"/>
      <w:numFmt w:val="lowerRoman"/>
      <w:lvlText w:val="%9."/>
      <w:lvlJc w:val="right"/>
      <w:pPr>
        <w:ind w:left="6972" w:hanging="180"/>
      </w:pPr>
    </w:lvl>
  </w:abstractNum>
  <w:abstractNum w:abstractNumId="2">
    <w:nsid w:val="23EB19C4"/>
    <w:multiLevelType w:val="hybridMultilevel"/>
    <w:tmpl w:val="B2FC0834"/>
    <w:lvl w:ilvl="0" w:tplc="53B22FF8">
      <w:start w:val="6"/>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24562FE2"/>
    <w:multiLevelType w:val="hybridMultilevel"/>
    <w:tmpl w:val="64A2F5DE"/>
    <w:lvl w:ilvl="0" w:tplc="041A0001">
      <w:start w:val="1"/>
      <w:numFmt w:val="bullet"/>
      <w:lvlText w:val=""/>
      <w:lvlJc w:val="left"/>
      <w:pPr>
        <w:ind w:left="1429" w:hanging="360"/>
      </w:pPr>
      <w:rPr>
        <w:rFonts w:hint="default" w:ascii="Symbol" w:hAnsi="Symbol"/>
      </w:rPr>
    </w:lvl>
    <w:lvl w:ilvl="1" w:tplc="041A0003" w:tentative="true">
      <w:start w:val="1"/>
      <w:numFmt w:val="bullet"/>
      <w:lvlText w:val="o"/>
      <w:lvlJc w:val="left"/>
      <w:pPr>
        <w:ind w:left="2149" w:hanging="360"/>
      </w:pPr>
      <w:rPr>
        <w:rFonts w:hint="default" w:ascii="Courier New" w:hAnsi="Courier New" w:cs="Courier New"/>
      </w:rPr>
    </w:lvl>
    <w:lvl w:ilvl="2" w:tplc="041A0005" w:tentative="true">
      <w:start w:val="1"/>
      <w:numFmt w:val="bullet"/>
      <w:lvlText w:val=""/>
      <w:lvlJc w:val="left"/>
      <w:pPr>
        <w:ind w:left="2869" w:hanging="360"/>
      </w:pPr>
      <w:rPr>
        <w:rFonts w:hint="default" w:ascii="Wingdings" w:hAnsi="Wingdings"/>
      </w:rPr>
    </w:lvl>
    <w:lvl w:ilvl="3" w:tplc="041A0001" w:tentative="true">
      <w:start w:val="1"/>
      <w:numFmt w:val="bullet"/>
      <w:lvlText w:val=""/>
      <w:lvlJc w:val="left"/>
      <w:pPr>
        <w:ind w:left="3589" w:hanging="360"/>
      </w:pPr>
      <w:rPr>
        <w:rFonts w:hint="default" w:ascii="Symbol" w:hAnsi="Symbol"/>
      </w:rPr>
    </w:lvl>
    <w:lvl w:ilvl="4" w:tplc="041A0003" w:tentative="true">
      <w:start w:val="1"/>
      <w:numFmt w:val="bullet"/>
      <w:lvlText w:val="o"/>
      <w:lvlJc w:val="left"/>
      <w:pPr>
        <w:ind w:left="4309" w:hanging="360"/>
      </w:pPr>
      <w:rPr>
        <w:rFonts w:hint="default" w:ascii="Courier New" w:hAnsi="Courier New" w:cs="Courier New"/>
      </w:rPr>
    </w:lvl>
    <w:lvl w:ilvl="5" w:tplc="041A0005" w:tentative="true">
      <w:start w:val="1"/>
      <w:numFmt w:val="bullet"/>
      <w:lvlText w:val=""/>
      <w:lvlJc w:val="left"/>
      <w:pPr>
        <w:ind w:left="5029" w:hanging="360"/>
      </w:pPr>
      <w:rPr>
        <w:rFonts w:hint="default" w:ascii="Wingdings" w:hAnsi="Wingdings"/>
      </w:rPr>
    </w:lvl>
    <w:lvl w:ilvl="6" w:tplc="041A0001" w:tentative="true">
      <w:start w:val="1"/>
      <w:numFmt w:val="bullet"/>
      <w:lvlText w:val=""/>
      <w:lvlJc w:val="left"/>
      <w:pPr>
        <w:ind w:left="5749" w:hanging="360"/>
      </w:pPr>
      <w:rPr>
        <w:rFonts w:hint="default" w:ascii="Symbol" w:hAnsi="Symbol"/>
      </w:rPr>
    </w:lvl>
    <w:lvl w:ilvl="7" w:tplc="041A0003" w:tentative="true">
      <w:start w:val="1"/>
      <w:numFmt w:val="bullet"/>
      <w:lvlText w:val="o"/>
      <w:lvlJc w:val="left"/>
      <w:pPr>
        <w:ind w:left="6469" w:hanging="360"/>
      </w:pPr>
      <w:rPr>
        <w:rFonts w:hint="default" w:ascii="Courier New" w:hAnsi="Courier New" w:cs="Courier New"/>
      </w:rPr>
    </w:lvl>
    <w:lvl w:ilvl="8" w:tplc="041A0005" w:tentative="true">
      <w:start w:val="1"/>
      <w:numFmt w:val="bullet"/>
      <w:lvlText w:val=""/>
      <w:lvlJc w:val="left"/>
      <w:pPr>
        <w:ind w:left="7189" w:hanging="360"/>
      </w:pPr>
      <w:rPr>
        <w:rFonts w:hint="default" w:ascii="Wingdings" w:hAnsi="Wingdings"/>
      </w:rPr>
    </w:lvl>
  </w:abstractNum>
  <w:abstractNum w:abstractNumId="4">
    <w:nsid w:val="25654877"/>
    <w:multiLevelType w:val="hybridMultilevel"/>
    <w:tmpl w:val="A830E20A"/>
    <w:lvl w:ilvl="0" w:tplc="041A0001">
      <w:start w:val="1"/>
      <w:numFmt w:val="bullet"/>
      <w:lvlText w:val=""/>
      <w:lvlJc w:val="left"/>
      <w:pPr>
        <w:ind w:left="1429" w:hanging="360"/>
      </w:pPr>
      <w:rPr>
        <w:rFonts w:hint="default" w:ascii="Symbol" w:hAnsi="Symbol"/>
      </w:rPr>
    </w:lvl>
    <w:lvl w:ilvl="1" w:tplc="041A0003" w:tentative="true">
      <w:start w:val="1"/>
      <w:numFmt w:val="bullet"/>
      <w:lvlText w:val="o"/>
      <w:lvlJc w:val="left"/>
      <w:pPr>
        <w:ind w:left="2149" w:hanging="360"/>
      </w:pPr>
      <w:rPr>
        <w:rFonts w:hint="default" w:ascii="Courier New" w:hAnsi="Courier New" w:cs="Courier New"/>
      </w:rPr>
    </w:lvl>
    <w:lvl w:ilvl="2" w:tplc="041A0005" w:tentative="true">
      <w:start w:val="1"/>
      <w:numFmt w:val="bullet"/>
      <w:lvlText w:val=""/>
      <w:lvlJc w:val="left"/>
      <w:pPr>
        <w:ind w:left="2869" w:hanging="360"/>
      </w:pPr>
      <w:rPr>
        <w:rFonts w:hint="default" w:ascii="Wingdings" w:hAnsi="Wingdings"/>
      </w:rPr>
    </w:lvl>
    <w:lvl w:ilvl="3" w:tplc="041A0001" w:tentative="true">
      <w:start w:val="1"/>
      <w:numFmt w:val="bullet"/>
      <w:lvlText w:val=""/>
      <w:lvlJc w:val="left"/>
      <w:pPr>
        <w:ind w:left="3589" w:hanging="360"/>
      </w:pPr>
      <w:rPr>
        <w:rFonts w:hint="default" w:ascii="Symbol" w:hAnsi="Symbol"/>
      </w:rPr>
    </w:lvl>
    <w:lvl w:ilvl="4" w:tplc="041A0003" w:tentative="true">
      <w:start w:val="1"/>
      <w:numFmt w:val="bullet"/>
      <w:lvlText w:val="o"/>
      <w:lvlJc w:val="left"/>
      <w:pPr>
        <w:ind w:left="4309" w:hanging="360"/>
      </w:pPr>
      <w:rPr>
        <w:rFonts w:hint="default" w:ascii="Courier New" w:hAnsi="Courier New" w:cs="Courier New"/>
      </w:rPr>
    </w:lvl>
    <w:lvl w:ilvl="5" w:tplc="041A0005" w:tentative="true">
      <w:start w:val="1"/>
      <w:numFmt w:val="bullet"/>
      <w:lvlText w:val=""/>
      <w:lvlJc w:val="left"/>
      <w:pPr>
        <w:ind w:left="5029" w:hanging="360"/>
      </w:pPr>
      <w:rPr>
        <w:rFonts w:hint="default" w:ascii="Wingdings" w:hAnsi="Wingdings"/>
      </w:rPr>
    </w:lvl>
    <w:lvl w:ilvl="6" w:tplc="041A0001" w:tentative="true">
      <w:start w:val="1"/>
      <w:numFmt w:val="bullet"/>
      <w:lvlText w:val=""/>
      <w:lvlJc w:val="left"/>
      <w:pPr>
        <w:ind w:left="5749" w:hanging="360"/>
      </w:pPr>
      <w:rPr>
        <w:rFonts w:hint="default" w:ascii="Symbol" w:hAnsi="Symbol"/>
      </w:rPr>
    </w:lvl>
    <w:lvl w:ilvl="7" w:tplc="041A0003" w:tentative="true">
      <w:start w:val="1"/>
      <w:numFmt w:val="bullet"/>
      <w:lvlText w:val="o"/>
      <w:lvlJc w:val="left"/>
      <w:pPr>
        <w:ind w:left="6469" w:hanging="360"/>
      </w:pPr>
      <w:rPr>
        <w:rFonts w:hint="default" w:ascii="Courier New" w:hAnsi="Courier New" w:cs="Courier New"/>
      </w:rPr>
    </w:lvl>
    <w:lvl w:ilvl="8" w:tplc="041A0005" w:tentative="true">
      <w:start w:val="1"/>
      <w:numFmt w:val="bullet"/>
      <w:lvlText w:val=""/>
      <w:lvlJc w:val="left"/>
      <w:pPr>
        <w:ind w:left="7189" w:hanging="360"/>
      </w:pPr>
      <w:rPr>
        <w:rFonts w:hint="default" w:ascii="Wingdings" w:hAnsi="Wingdings"/>
      </w:rPr>
    </w:lvl>
  </w:abstractNum>
  <w:abstractNum w:abstractNumId="5">
    <w:nsid w:val="32715CC5"/>
    <w:multiLevelType w:val="hybridMultilevel"/>
    <w:tmpl w:val="84B812B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0803E91"/>
    <w:multiLevelType w:val="multilevel"/>
    <w:tmpl w:val="A6B62E9C"/>
    <w:lvl w:ilvl="0">
      <w:start w:val="9"/>
      <w:numFmt w:val="decimal"/>
      <w:lvlText w:val="%1."/>
      <w:lvlJc w:val="left"/>
      <w:pPr>
        <w:tabs>
          <w:tab w:val="num" w:pos="525"/>
        </w:tabs>
        <w:ind w:left="525" w:hanging="52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42724488"/>
    <w:multiLevelType w:val="hybridMultilevel"/>
    <w:tmpl w:val="B7FCBE7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8">
    <w:nsid w:val="5CE758B5"/>
    <w:multiLevelType w:val="hybridMultilevel"/>
    <w:tmpl w:val="BE707FBC"/>
    <w:lvl w:ilvl="0" w:tplc="5302D7A6">
      <w:start w:val="4"/>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5E5F3002"/>
    <w:multiLevelType w:val="hybridMultilevel"/>
    <w:tmpl w:val="E2903200"/>
    <w:lvl w:ilvl="0" w:tplc="AF725776">
      <w:numFmt w:val="bullet"/>
      <w:lvlText w:val="-"/>
      <w:lvlJc w:val="left"/>
      <w:pPr>
        <w:ind w:left="1068" w:hanging="360"/>
      </w:pPr>
      <w:rPr>
        <w:rFonts w:hint="default" w:ascii="Times New Roman" w:hAnsi="Times New Roman" w:cs="Times New Roman" w:eastAsiaTheme="minorHAnsi"/>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0">
    <w:nsid w:val="65E95FBD"/>
    <w:multiLevelType w:val="hybridMultilevel"/>
    <w:tmpl w:val="FECEB318"/>
    <w:lvl w:ilvl="0" w:tplc="EC2025EA">
      <w:start w:val="1"/>
      <w:numFmt w:val="decimal"/>
      <w:lvlText w:val="(%1)"/>
      <w:lvlJc w:val="left"/>
      <w:pPr>
        <w:ind w:left="720" w:hanging="360"/>
      </w:pPr>
      <w:rPr>
        <w:rFonts w:hint="default"/>
        <w:color w:val="333333"/>
        <w:sz w:val="2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67975ACE"/>
    <w:multiLevelType w:val="hybridMultilevel"/>
    <w:tmpl w:val="477A720C"/>
    <w:lvl w:ilvl="0" w:tplc="B6463164">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6C8A3844"/>
    <w:multiLevelType w:val="hybridMultilevel"/>
    <w:tmpl w:val="365CBE3C"/>
    <w:lvl w:ilvl="0" w:tplc="8B3888F8">
      <w:start w:val="1"/>
      <w:numFmt w:val="decimal"/>
      <w:lvlText w:val="%1."/>
      <w:lvlJc w:val="left"/>
      <w:pPr>
        <w:ind w:left="852" w:hanging="360"/>
      </w:pPr>
      <w:rPr>
        <w:rFonts w:hint="default"/>
        <w:b/>
      </w:rPr>
    </w:lvl>
    <w:lvl w:ilvl="1" w:tplc="041A0019" w:tentative="true">
      <w:start w:val="1"/>
      <w:numFmt w:val="lowerLetter"/>
      <w:lvlText w:val="%2."/>
      <w:lvlJc w:val="left"/>
      <w:pPr>
        <w:ind w:left="1572" w:hanging="360"/>
      </w:pPr>
    </w:lvl>
    <w:lvl w:ilvl="2" w:tplc="041A001B" w:tentative="true">
      <w:start w:val="1"/>
      <w:numFmt w:val="lowerRoman"/>
      <w:lvlText w:val="%3."/>
      <w:lvlJc w:val="right"/>
      <w:pPr>
        <w:ind w:left="2292" w:hanging="180"/>
      </w:pPr>
    </w:lvl>
    <w:lvl w:ilvl="3" w:tplc="041A000F" w:tentative="true">
      <w:start w:val="1"/>
      <w:numFmt w:val="decimal"/>
      <w:lvlText w:val="%4."/>
      <w:lvlJc w:val="left"/>
      <w:pPr>
        <w:ind w:left="3012" w:hanging="360"/>
      </w:pPr>
    </w:lvl>
    <w:lvl w:ilvl="4" w:tplc="041A0019" w:tentative="true">
      <w:start w:val="1"/>
      <w:numFmt w:val="lowerLetter"/>
      <w:lvlText w:val="%5."/>
      <w:lvlJc w:val="left"/>
      <w:pPr>
        <w:ind w:left="3732" w:hanging="360"/>
      </w:pPr>
    </w:lvl>
    <w:lvl w:ilvl="5" w:tplc="041A001B" w:tentative="true">
      <w:start w:val="1"/>
      <w:numFmt w:val="lowerRoman"/>
      <w:lvlText w:val="%6."/>
      <w:lvlJc w:val="right"/>
      <w:pPr>
        <w:ind w:left="4452" w:hanging="180"/>
      </w:pPr>
    </w:lvl>
    <w:lvl w:ilvl="6" w:tplc="041A000F" w:tentative="true">
      <w:start w:val="1"/>
      <w:numFmt w:val="decimal"/>
      <w:lvlText w:val="%7."/>
      <w:lvlJc w:val="left"/>
      <w:pPr>
        <w:ind w:left="5172" w:hanging="360"/>
      </w:pPr>
    </w:lvl>
    <w:lvl w:ilvl="7" w:tplc="041A0019" w:tentative="true">
      <w:start w:val="1"/>
      <w:numFmt w:val="lowerLetter"/>
      <w:lvlText w:val="%8."/>
      <w:lvlJc w:val="left"/>
      <w:pPr>
        <w:ind w:left="5892" w:hanging="360"/>
      </w:pPr>
    </w:lvl>
    <w:lvl w:ilvl="8" w:tplc="041A001B" w:tentative="true">
      <w:start w:val="1"/>
      <w:numFmt w:val="lowerRoman"/>
      <w:lvlText w:val="%9."/>
      <w:lvlJc w:val="right"/>
      <w:pPr>
        <w:ind w:left="6612" w:hanging="180"/>
      </w:pPr>
    </w:lvl>
  </w:abstractNum>
  <w:abstractNum w:abstractNumId="13">
    <w:nsid w:val="6E015D2D"/>
    <w:multiLevelType w:val="hybridMultilevel"/>
    <w:tmpl w:val="A50A1058"/>
    <w:lvl w:ilvl="0" w:tplc="53B22FF8">
      <w:start w:val="6"/>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6F21239D"/>
    <w:multiLevelType w:val="hybridMultilevel"/>
    <w:tmpl w:val="F49E13F2"/>
    <w:lvl w:ilvl="0" w:tplc="ECFE61B6">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2"/>
  </w:num>
  <w:num w:numId="2">
    <w:abstractNumId w:val="1"/>
  </w:num>
  <w:num w:numId="3">
    <w:abstractNumId w:val="2"/>
  </w:num>
  <w:num w:numId="4">
    <w:abstractNumId w:val="13"/>
  </w:num>
  <w:num w:numId="5">
    <w:abstractNumId w:val="6"/>
  </w:num>
  <w:num w:numId="6">
    <w:abstractNumId w:val="10"/>
  </w:num>
  <w:num w:numId="7">
    <w:abstractNumId w:val="3"/>
  </w:num>
  <w:num w:numId="8">
    <w:abstractNumId w:val="4"/>
  </w:num>
  <w:num w:numId="9">
    <w:abstractNumId w:val="7"/>
  </w:num>
  <w:num w:numId="10">
    <w:abstractNumId w:val="9"/>
  </w:num>
  <w:num w:numId="11">
    <w:abstractNumId w:val="0"/>
  </w:num>
  <w:num w:numId="12">
    <w:abstractNumId w:val="5"/>
  </w:num>
  <w:num w:numId="13">
    <w:abstractNumId w:val="11"/>
  </w:num>
  <w:num w:numId="14">
    <w:abstractNumId w:val="8"/>
  </w:num>
  <w:num w:numId="15">
    <w:abstractNumId w:val="14"/>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grammar="clean"/>
  <w:attachedTemplate r:id="rId1"/>
  <w:defaultTabStop w:val="708"/>
  <w:hyphenationZone w:val="425"/>
  <w:characterSpacingControl w:val="doNotCompress"/>
  <w:savePreviewPicture/>
  <w:hdrShapeDefaults>
    <o:shapedefaults spidmax="8601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B2D"/>
    <w:rsid w:val="0000130D"/>
    <w:rsid w:val="00025F97"/>
    <w:rsid w:val="00070C41"/>
    <w:rsid w:val="000B4B20"/>
    <w:rsid w:val="000F73E4"/>
    <w:rsid w:val="001024CF"/>
    <w:rsid w:val="00113EF6"/>
    <w:rsid w:val="00116D45"/>
    <w:rsid w:val="00117B6B"/>
    <w:rsid w:val="00136155"/>
    <w:rsid w:val="00136D48"/>
    <w:rsid w:val="00155EF7"/>
    <w:rsid w:val="001603E1"/>
    <w:rsid w:val="00173037"/>
    <w:rsid w:val="00184485"/>
    <w:rsid w:val="00190259"/>
    <w:rsid w:val="001921FE"/>
    <w:rsid w:val="001B1A7E"/>
    <w:rsid w:val="001F1B19"/>
    <w:rsid w:val="00207162"/>
    <w:rsid w:val="00244C20"/>
    <w:rsid w:val="0025454E"/>
    <w:rsid w:val="0026445A"/>
    <w:rsid w:val="0027287E"/>
    <w:rsid w:val="002764EB"/>
    <w:rsid w:val="002B054C"/>
    <w:rsid w:val="002B5C8B"/>
    <w:rsid w:val="002C4693"/>
    <w:rsid w:val="002E407E"/>
    <w:rsid w:val="002E7F8E"/>
    <w:rsid w:val="00342D09"/>
    <w:rsid w:val="00345B5D"/>
    <w:rsid w:val="00361285"/>
    <w:rsid w:val="0037652F"/>
    <w:rsid w:val="00387E25"/>
    <w:rsid w:val="00387FB7"/>
    <w:rsid w:val="00391E15"/>
    <w:rsid w:val="00392CE9"/>
    <w:rsid w:val="003954A3"/>
    <w:rsid w:val="003D1234"/>
    <w:rsid w:val="003D44DB"/>
    <w:rsid w:val="003D61B5"/>
    <w:rsid w:val="003D6ED1"/>
    <w:rsid w:val="003E1CF6"/>
    <w:rsid w:val="0041124A"/>
    <w:rsid w:val="00430328"/>
    <w:rsid w:val="00473447"/>
    <w:rsid w:val="004A38E7"/>
    <w:rsid w:val="004A3E8A"/>
    <w:rsid w:val="004C48AA"/>
    <w:rsid w:val="004C4C12"/>
    <w:rsid w:val="004D40BF"/>
    <w:rsid w:val="004E0106"/>
    <w:rsid w:val="0050767A"/>
    <w:rsid w:val="00510A0B"/>
    <w:rsid w:val="00525D86"/>
    <w:rsid w:val="00557DDC"/>
    <w:rsid w:val="00561E67"/>
    <w:rsid w:val="0059716C"/>
    <w:rsid w:val="005D131F"/>
    <w:rsid w:val="005F4675"/>
    <w:rsid w:val="006116B4"/>
    <w:rsid w:val="00616CEF"/>
    <w:rsid w:val="006221DC"/>
    <w:rsid w:val="0063362D"/>
    <w:rsid w:val="006627C1"/>
    <w:rsid w:val="00662D6D"/>
    <w:rsid w:val="0066673C"/>
    <w:rsid w:val="006732D9"/>
    <w:rsid w:val="006A54BC"/>
    <w:rsid w:val="00705464"/>
    <w:rsid w:val="00706C8F"/>
    <w:rsid w:val="00712E4B"/>
    <w:rsid w:val="00722BD7"/>
    <w:rsid w:val="007301A3"/>
    <w:rsid w:val="00740F6F"/>
    <w:rsid w:val="00757A03"/>
    <w:rsid w:val="00764D97"/>
    <w:rsid w:val="00777490"/>
    <w:rsid w:val="007774F2"/>
    <w:rsid w:val="007B052A"/>
    <w:rsid w:val="007C3C1F"/>
    <w:rsid w:val="007D0D39"/>
    <w:rsid w:val="007E7707"/>
    <w:rsid w:val="007F1736"/>
    <w:rsid w:val="0081256E"/>
    <w:rsid w:val="00842C35"/>
    <w:rsid w:val="00866B33"/>
    <w:rsid w:val="00880DC1"/>
    <w:rsid w:val="008835B2"/>
    <w:rsid w:val="008901CA"/>
    <w:rsid w:val="008A5AF8"/>
    <w:rsid w:val="008B178C"/>
    <w:rsid w:val="008E5A54"/>
    <w:rsid w:val="009164C4"/>
    <w:rsid w:val="00964C5F"/>
    <w:rsid w:val="009672FB"/>
    <w:rsid w:val="009A0D0A"/>
    <w:rsid w:val="009C2142"/>
    <w:rsid w:val="009C3FFF"/>
    <w:rsid w:val="009D04E6"/>
    <w:rsid w:val="009F5FD3"/>
    <w:rsid w:val="00A0219A"/>
    <w:rsid w:val="00A050DB"/>
    <w:rsid w:val="00A1156D"/>
    <w:rsid w:val="00A30B0D"/>
    <w:rsid w:val="00A311D2"/>
    <w:rsid w:val="00A41B27"/>
    <w:rsid w:val="00A636E5"/>
    <w:rsid w:val="00A71998"/>
    <w:rsid w:val="00A94047"/>
    <w:rsid w:val="00A97304"/>
    <w:rsid w:val="00AA6BF0"/>
    <w:rsid w:val="00AB6EF4"/>
    <w:rsid w:val="00AC0719"/>
    <w:rsid w:val="00B1646A"/>
    <w:rsid w:val="00B40D63"/>
    <w:rsid w:val="00B44D35"/>
    <w:rsid w:val="00B46F33"/>
    <w:rsid w:val="00B52ED8"/>
    <w:rsid w:val="00B605BA"/>
    <w:rsid w:val="00B8168C"/>
    <w:rsid w:val="00B8194F"/>
    <w:rsid w:val="00B85524"/>
    <w:rsid w:val="00B86121"/>
    <w:rsid w:val="00B92CC2"/>
    <w:rsid w:val="00B95E3B"/>
    <w:rsid w:val="00BA47C0"/>
    <w:rsid w:val="00BA56D9"/>
    <w:rsid w:val="00BA77AF"/>
    <w:rsid w:val="00BA7B2D"/>
    <w:rsid w:val="00BB7454"/>
    <w:rsid w:val="00BE388B"/>
    <w:rsid w:val="00BF13CE"/>
    <w:rsid w:val="00C00ABF"/>
    <w:rsid w:val="00C31B07"/>
    <w:rsid w:val="00C55BF2"/>
    <w:rsid w:val="00C60F50"/>
    <w:rsid w:val="00C75A78"/>
    <w:rsid w:val="00CA3869"/>
    <w:rsid w:val="00CA40B6"/>
    <w:rsid w:val="00CB1101"/>
    <w:rsid w:val="00CB64CC"/>
    <w:rsid w:val="00CD6A44"/>
    <w:rsid w:val="00CE1E24"/>
    <w:rsid w:val="00CF6774"/>
    <w:rsid w:val="00D01FB0"/>
    <w:rsid w:val="00D625E6"/>
    <w:rsid w:val="00D71110"/>
    <w:rsid w:val="00D72488"/>
    <w:rsid w:val="00D725A2"/>
    <w:rsid w:val="00D74775"/>
    <w:rsid w:val="00D86429"/>
    <w:rsid w:val="00DC1602"/>
    <w:rsid w:val="00E00757"/>
    <w:rsid w:val="00E01C6E"/>
    <w:rsid w:val="00E14926"/>
    <w:rsid w:val="00E23E95"/>
    <w:rsid w:val="00E2666E"/>
    <w:rsid w:val="00E32052"/>
    <w:rsid w:val="00E3734F"/>
    <w:rsid w:val="00E412ED"/>
    <w:rsid w:val="00E47203"/>
    <w:rsid w:val="00E81DD3"/>
    <w:rsid w:val="00E92241"/>
    <w:rsid w:val="00E92B0D"/>
    <w:rsid w:val="00EB64F7"/>
    <w:rsid w:val="00EB72AE"/>
    <w:rsid w:val="00ED0534"/>
    <w:rsid w:val="00ED1D83"/>
    <w:rsid w:val="00EE03A2"/>
    <w:rsid w:val="00EF33CC"/>
    <w:rsid w:val="00EF64FD"/>
    <w:rsid w:val="00EF7601"/>
    <w:rsid w:val="00F153CA"/>
    <w:rsid w:val="00F528A0"/>
    <w:rsid w:val="00FB790D"/>
    <w:rsid w:val="00FD47EA"/>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86017"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true"/>
    <w:lsdException w:name="footnote reference" w:uiPriority="0"/>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0"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BA7B2D"/>
    <w:pPr>
      <w:spacing w:after="0" w:line="240" w:lineRule="auto"/>
    </w:pPr>
    <w:rPr>
      <w:rFonts w:ascii="Times New Roman" w:hAnsi="Times New Roman" w:cs="Times New Roman"/>
      <w:sz w:val="24"/>
      <w:szCs w:val="24"/>
    </w:rPr>
  </w:style>
  <w:style w:type="paragraph" w:styleId="Naslov1">
    <w:name w:val="heading 1"/>
    <w:basedOn w:val="Normal"/>
    <w:link w:val="Naslov1Char"/>
    <w:uiPriority w:val="9"/>
    <w:qFormat/>
    <w:rsid w:val="00BA7B2D"/>
    <w:pPr>
      <w:keepNext/>
      <w:jc w:val="center"/>
      <w:outlineLvl w:val="0"/>
    </w:pPr>
    <w:rPr>
      <w:b/>
      <w:bCs/>
      <w:kern w:val="36"/>
      <w:lang w:eastAsia="hr-HR"/>
    </w:rPr>
  </w:style>
  <w:style w:type="paragraph" w:styleId="Naslov2">
    <w:name w:val="heading 2"/>
    <w:basedOn w:val="Normal"/>
    <w:next w:val="Normal"/>
    <w:link w:val="Naslov2Char"/>
    <w:uiPriority w:val="9"/>
    <w:semiHidden/>
    <w:unhideWhenUsed/>
    <w:qFormat/>
    <w:rsid w:val="00EB64F7"/>
    <w:pPr>
      <w:keepNext/>
      <w:keepLines/>
      <w:spacing w:before="200"/>
      <w:outlineLvl w:val="1"/>
    </w:pPr>
    <w:rPr>
      <w:rFonts w:asciiTheme="majorHAnsi" w:hAnsiTheme="majorHAnsi" w:eastAsiaTheme="majorEastAsia" w:cstheme="majorBidi"/>
      <w:b/>
      <w:bCs/>
      <w:color w:val="4F81BD" w:themeColor="accent1"/>
      <w:sz w:val="26"/>
      <w:szCs w:val="26"/>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BA7B2D"/>
    <w:rPr>
      <w:rFonts w:ascii="Times New Roman" w:hAnsi="Times New Roman" w:cs="Times New Roman"/>
      <w:b/>
      <w:bCs/>
      <w:kern w:val="36"/>
      <w:sz w:val="24"/>
      <w:szCs w:val="24"/>
      <w:lang w:eastAsia="hr-HR"/>
    </w:rPr>
  </w:style>
  <w:style w:type="character" w:styleId="TijelotekstaChar" w:customStyle="true">
    <w:name w:val="Tijelo teksta Char"/>
    <w:aliases w:val="uvlaka 3 Char,uvlaka 2 Char"/>
    <w:basedOn w:val="Zadanifontodlomka"/>
    <w:link w:val="Tijeloteksta"/>
    <w:locked/>
    <w:rsid w:val="00BA7B2D"/>
  </w:style>
  <w:style w:type="paragraph" w:styleId="Tijeloteksta">
    <w:name w:val="Body Text"/>
    <w:aliases w:val="uvlaka 3,uvlaka 2"/>
    <w:basedOn w:val="Normal"/>
    <w:link w:val="TijelotekstaChar"/>
    <w:unhideWhenUsed/>
    <w:rsid w:val="00BA7B2D"/>
    <w:pPr>
      <w:jc w:val="both"/>
    </w:pPr>
    <w:rPr>
      <w:rFonts w:asciiTheme="minorHAnsi" w:hAnsiTheme="minorHAnsi" w:cstheme="minorBidi"/>
      <w:sz w:val="22"/>
      <w:szCs w:val="22"/>
    </w:rPr>
  </w:style>
  <w:style w:type="character" w:styleId="TijelotekstaChar1" w:customStyle="true">
    <w:name w:val="Tijelo teksta Char1"/>
    <w:basedOn w:val="Zadanifontodlomka"/>
    <w:uiPriority w:val="99"/>
    <w:semiHidden/>
    <w:rsid w:val="00BA7B2D"/>
    <w:rPr>
      <w:rFonts w:ascii="Times New Roman" w:hAnsi="Times New Roman" w:cs="Times New Roman"/>
      <w:sz w:val="24"/>
      <w:szCs w:val="24"/>
    </w:rPr>
  </w:style>
  <w:style w:type="paragraph" w:styleId="Odlomakpopisa">
    <w:name w:val="List Paragraph"/>
    <w:basedOn w:val="Normal"/>
    <w:uiPriority w:val="34"/>
    <w:qFormat/>
    <w:rsid w:val="00CE1E24"/>
    <w:pPr>
      <w:ind w:left="720"/>
      <w:contextualSpacing/>
    </w:pPr>
  </w:style>
  <w:style w:type="paragraph" w:styleId="Zaglavlje">
    <w:name w:val="header"/>
    <w:basedOn w:val="Normal"/>
    <w:link w:val="ZaglavljeChar"/>
    <w:uiPriority w:val="99"/>
    <w:unhideWhenUsed/>
    <w:rsid w:val="00070C41"/>
    <w:pPr>
      <w:tabs>
        <w:tab w:val="center" w:pos="4536"/>
        <w:tab w:val="right" w:pos="9072"/>
      </w:tabs>
    </w:pPr>
  </w:style>
  <w:style w:type="character" w:styleId="ZaglavljeChar" w:customStyle="true">
    <w:name w:val="Zaglavlje Char"/>
    <w:basedOn w:val="Zadanifontodlomka"/>
    <w:link w:val="Zaglavlje"/>
    <w:uiPriority w:val="99"/>
    <w:rsid w:val="00070C41"/>
    <w:rPr>
      <w:rFonts w:ascii="Times New Roman" w:hAnsi="Times New Roman" w:cs="Times New Roman"/>
      <w:sz w:val="24"/>
      <w:szCs w:val="24"/>
    </w:rPr>
  </w:style>
  <w:style w:type="paragraph" w:styleId="Podnoje">
    <w:name w:val="footer"/>
    <w:basedOn w:val="Normal"/>
    <w:link w:val="PodnojeChar"/>
    <w:uiPriority w:val="99"/>
    <w:unhideWhenUsed/>
    <w:rsid w:val="00070C41"/>
    <w:pPr>
      <w:tabs>
        <w:tab w:val="center" w:pos="4536"/>
        <w:tab w:val="right" w:pos="9072"/>
      </w:tabs>
    </w:pPr>
  </w:style>
  <w:style w:type="character" w:styleId="PodnojeChar" w:customStyle="true">
    <w:name w:val="Podnožje Char"/>
    <w:basedOn w:val="Zadanifontodlomka"/>
    <w:link w:val="Podnoje"/>
    <w:uiPriority w:val="99"/>
    <w:rsid w:val="00070C41"/>
    <w:rPr>
      <w:rFonts w:ascii="Times New Roman" w:hAnsi="Times New Roman" w:cs="Times New Roman"/>
      <w:sz w:val="24"/>
      <w:szCs w:val="24"/>
    </w:rPr>
  </w:style>
  <w:style w:type="paragraph" w:styleId="StandardWeb">
    <w:name w:val="Normal (Web)"/>
    <w:basedOn w:val="Normal"/>
    <w:rsid w:val="009672FB"/>
    <w:pPr>
      <w:spacing w:before="100" w:beforeAutospacing="true" w:after="100" w:afterAutospacing="true"/>
    </w:pPr>
    <w:rPr>
      <w:rFonts w:eastAsia="Times New Roman"/>
      <w:lang w:eastAsia="hr-HR"/>
    </w:rPr>
  </w:style>
  <w:style w:type="paragraph" w:styleId="Tekstfusnote">
    <w:name w:val="footnote text"/>
    <w:basedOn w:val="Normal"/>
    <w:link w:val="TekstfusnoteChar"/>
    <w:semiHidden/>
    <w:rsid w:val="009672FB"/>
    <w:rPr>
      <w:rFonts w:eastAsia="Times New Roman"/>
      <w:sz w:val="20"/>
      <w:szCs w:val="20"/>
      <w:lang w:eastAsia="hr-HR"/>
    </w:rPr>
  </w:style>
  <w:style w:type="character" w:styleId="TekstfusnoteChar" w:customStyle="true">
    <w:name w:val="Tekst fusnote Char"/>
    <w:basedOn w:val="Zadanifontodlomka"/>
    <w:link w:val="Tekstfusnote"/>
    <w:semiHidden/>
    <w:rsid w:val="009672FB"/>
    <w:rPr>
      <w:rFonts w:ascii="Times New Roman" w:hAnsi="Times New Roman" w:eastAsia="Times New Roman" w:cs="Times New Roman"/>
      <w:sz w:val="20"/>
      <w:szCs w:val="20"/>
      <w:lang w:eastAsia="hr-HR"/>
    </w:rPr>
  </w:style>
  <w:style w:type="character" w:styleId="Referencafusnote">
    <w:name w:val="footnote reference"/>
    <w:basedOn w:val="Zadanifontodlomka"/>
    <w:semiHidden/>
    <w:rsid w:val="009672FB"/>
    <w:rPr>
      <w:vertAlign w:val="superscript"/>
    </w:rPr>
  </w:style>
  <w:style w:type="paragraph" w:styleId="Clanak" w:customStyle="true">
    <w:name w:val="Clanak"/>
    <w:next w:val="Normal"/>
    <w:rsid w:val="009672FB"/>
    <w:pPr>
      <w:widowControl w:val="false"/>
      <w:autoSpaceDE w:val="false"/>
      <w:autoSpaceDN w:val="false"/>
      <w:adjustRightInd w:val="false"/>
      <w:spacing w:before="86" w:after="43" w:line="240" w:lineRule="auto"/>
      <w:jc w:val="center"/>
    </w:pPr>
    <w:rPr>
      <w:rFonts w:ascii="Times-NewRoman" w:hAnsi="Times-NewRoman" w:eastAsia="Times New Roman" w:cs="Times New Roman"/>
      <w:sz w:val="19"/>
      <w:szCs w:val="19"/>
      <w:lang w:val="en-US"/>
    </w:rPr>
  </w:style>
  <w:style w:type="paragraph" w:styleId="Default" w:customStyle="true">
    <w:name w:val="Default"/>
    <w:rsid w:val="009672FB"/>
    <w:pPr>
      <w:autoSpaceDE w:val="false"/>
      <w:autoSpaceDN w:val="false"/>
      <w:adjustRightInd w:val="false"/>
      <w:spacing w:after="0" w:line="240" w:lineRule="auto"/>
    </w:pPr>
    <w:rPr>
      <w:rFonts w:ascii="TimesNewRoman,Bold" w:hAnsi="TimesNewRoman,Bold" w:eastAsia="Times New Roman" w:cs="Times New Roman"/>
      <w:sz w:val="20"/>
      <w:szCs w:val="20"/>
      <w:lang w:eastAsia="hr-HR"/>
    </w:rPr>
  </w:style>
  <w:style w:type="character" w:styleId="Naslov2Char" w:customStyle="true">
    <w:name w:val="Naslov 2 Char"/>
    <w:basedOn w:val="Zadanifontodlomka"/>
    <w:link w:val="Naslov2"/>
    <w:uiPriority w:val="9"/>
    <w:semiHidden/>
    <w:rsid w:val="00EB64F7"/>
    <w:rPr>
      <w:rFonts w:asciiTheme="majorHAnsi" w:hAnsiTheme="majorHAnsi" w:eastAsiaTheme="majorEastAsia" w:cstheme="majorBidi"/>
      <w:b/>
      <w:bCs/>
      <w:color w:val="4F81BD" w:themeColor="accent1"/>
      <w:sz w:val="26"/>
      <w:szCs w:val="26"/>
    </w:rPr>
  </w:style>
  <w:style w:type="paragraph" w:styleId="Tekstbalonia">
    <w:name w:val="Balloon Text"/>
    <w:basedOn w:val="Normal"/>
    <w:link w:val="TekstbaloniaChar"/>
    <w:uiPriority w:val="99"/>
    <w:semiHidden/>
    <w:unhideWhenUsed/>
    <w:rsid w:val="00D7111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D71110"/>
    <w:rPr>
      <w:rFonts w:ascii="Tahoma" w:hAnsi="Tahoma" w:cs="Tahoma"/>
      <w:sz w:val="16"/>
      <w:szCs w:val="16"/>
    </w:rPr>
  </w:style>
  <w:style w:type="table" w:styleId="Reetkatablice">
    <w:name w:val="Table Grid"/>
    <w:basedOn w:val="Obinatablica"/>
    <w:rsid w:val="00BA47C0"/>
    <w:pPr>
      <w:spacing w:after="0" w:line="240" w:lineRule="auto"/>
    </w:pPr>
    <w:rPr>
      <w:rFonts w:ascii="Times New Roman" w:hAnsi="Times New Roman" w:eastAsia="Times New Roman" w:cs="Times New Roman"/>
      <w:sz w:val="20"/>
      <w:szCs w:val="20"/>
      <w:lang w:eastAsia="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B605BA"/>
    <w:rPr>
      <w:color w:val="808080"/>
      <w:bdr w:val="none" w:color="auto" w:sz="0" w:space="0"/>
      <w:shd w:val="clear" w:color="auto" w:fill="auto"/>
    </w:rPr>
  </w:style>
  <w:style w:type="character" w:styleId="eSPISCCParagraphDefaultFont" w:customStyle="true">
    <w:name w:val="eSPIS_CC_Paragraph Default Font"/>
    <w:basedOn w:val="Zadanifontodlomka"/>
    <w:rsid w:val="00B605BA"/>
    <w:rPr>
      <w:rFonts w:ascii="Times New Roman" w:hAnsi="Times New Roman" w:eastAsia="Times New Roman" w:cs="Times New Roman"/>
      <w:sz w:val="24"/>
      <w:bdr w:val="none" w:color="auto" w:sz="0" w:space="0"/>
      <w:shd w:val="clear" w:color="auto" w:fill="auto"/>
      <w:lang w:val="hr-HR" w:eastAsia="hr-HR"/>
    </w:rPr>
  </w:style>
  <w:style w:type="character" w:styleId="PozadinaSvijetloZuta" w:customStyle="true">
    <w:name w:val="Pozadina_SvijetloZuta"/>
    <w:basedOn w:val="Zadanifontodlomka"/>
    <w:rsid w:val="00B605BA"/>
    <w:rPr>
      <w:rFonts w:eastAsia="Times New Roman"/>
      <w:bdr w:val="none" w:color="auto" w:sz="0" w:space="0"/>
      <w:shd w:val="clear" w:color="auto" w:fill="FFFFCC"/>
      <w:lang w:val="hr-HR" w:eastAsia="hr-HR"/>
    </w:rPr>
  </w:style>
  <w:style w:type="character" w:styleId="PozadinaSvijetloCrvena" w:customStyle="true">
    <w:name w:val="Pozadina_SvijetloCrvena"/>
    <w:basedOn w:val="eSPISCCParagraphDefaultFont"/>
    <w:rsid w:val="00B605BA"/>
    <w:rPr>
      <w:rFonts w:ascii="Times New Roman" w:hAnsi="Times New Roman" w:eastAsia="Times New Roman" w:cs="Times New Roman"/>
      <w:sz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B605BA"/>
    <w:rPr>
      <w:rFonts w:ascii="Times New Roman" w:hAnsi="Times New Roman" w:eastAsia="Times New Roman" w:cs="Times New Roman"/>
      <w:sz w:val="24"/>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uiPriority="35"/>
    <w:lsdException w:name="footnote reference"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7B2D"/>
    <w:pPr>
      <w:spacing w:after="0" w:line="240" w:lineRule="auto"/>
    </w:pPr>
    <w:rPr>
      <w:rFonts w:ascii="Times New Roman" w:cs="Times New Roman" w:hAns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styleId="Naslov2" w:type="paragraph">
    <w:name w:val="heading 2"/>
    <w:basedOn w:val="Normal"/>
    <w:next w:val="Normal"/>
    <w:link w:val="Naslov2Char"/>
    <w:uiPriority w:val="9"/>
    <w:semiHidden/>
    <w:unhideWhenUsed/>
    <w:qFormat/>
    <w:rsid w:val="00EB64F7"/>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BA7B2D"/>
    <w:rPr>
      <w:rFonts w:ascii="Times New Roman" w:cs="Times New Roman" w:hAnsi="Times New Roman"/>
      <w:b/>
      <w:bCs/>
      <w:kern w:val="36"/>
      <w:sz w:val="24"/>
      <w:szCs w:val="24"/>
      <w:lang w:eastAsia="hr-HR"/>
    </w:rPr>
  </w:style>
  <w:style w:customStyle="1"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asciiTheme="minorHAnsi" w:cstheme="minorBidi" w:hAnsiTheme="minorHAnsi"/>
      <w:sz w:val="22"/>
      <w:szCs w:val="22"/>
    </w:rPr>
  </w:style>
  <w:style w:customStyle="1" w:styleId="TijelotekstaChar1" w:type="character">
    <w:name w:val="Tijelo teksta Char1"/>
    <w:basedOn w:val="Zadanifontodlomka"/>
    <w:uiPriority w:val="99"/>
    <w:semiHidden/>
    <w:rsid w:val="00BA7B2D"/>
    <w:rPr>
      <w:rFonts w:ascii="Times New Roman" w:cs="Times New Roman" w:hAnsi="Times New Roman"/>
      <w:sz w:val="24"/>
      <w:szCs w:val="24"/>
    </w:rPr>
  </w:style>
  <w:style w:styleId="Odlomakpopisa" w:type="paragraph">
    <w:name w:val="List Paragraph"/>
    <w:basedOn w:val="Normal"/>
    <w:uiPriority w:val="34"/>
    <w:qFormat/>
    <w:rsid w:val="00CE1E24"/>
    <w:pPr>
      <w:ind w:left="720"/>
      <w:contextualSpacing/>
    </w:pPr>
  </w:style>
  <w:style w:styleId="Zaglavlje" w:type="paragraph">
    <w:name w:val="header"/>
    <w:basedOn w:val="Normal"/>
    <w:link w:val="ZaglavljeChar"/>
    <w:uiPriority w:val="99"/>
    <w:unhideWhenUsed/>
    <w:rsid w:val="00070C41"/>
    <w:pPr>
      <w:tabs>
        <w:tab w:pos="4536" w:val="center"/>
        <w:tab w:pos="9072" w:val="right"/>
      </w:tabs>
    </w:pPr>
  </w:style>
  <w:style w:customStyle="1" w:styleId="ZaglavljeChar" w:type="character">
    <w:name w:val="Zaglavlje Char"/>
    <w:basedOn w:val="Zadanifontodlomka"/>
    <w:link w:val="Zaglavlje"/>
    <w:uiPriority w:val="99"/>
    <w:rsid w:val="00070C41"/>
    <w:rPr>
      <w:rFonts w:ascii="Times New Roman" w:cs="Times New Roman" w:hAnsi="Times New Roman"/>
      <w:sz w:val="24"/>
      <w:szCs w:val="24"/>
    </w:rPr>
  </w:style>
  <w:style w:styleId="Podnoje" w:type="paragraph">
    <w:name w:val="footer"/>
    <w:basedOn w:val="Normal"/>
    <w:link w:val="PodnojeChar"/>
    <w:uiPriority w:val="99"/>
    <w:unhideWhenUsed/>
    <w:rsid w:val="00070C41"/>
    <w:pPr>
      <w:tabs>
        <w:tab w:pos="4536" w:val="center"/>
        <w:tab w:pos="9072" w:val="right"/>
      </w:tabs>
    </w:pPr>
  </w:style>
  <w:style w:customStyle="1" w:styleId="PodnojeChar" w:type="character">
    <w:name w:val="Podnožje Char"/>
    <w:basedOn w:val="Zadanifontodlomka"/>
    <w:link w:val="Podnoje"/>
    <w:uiPriority w:val="99"/>
    <w:rsid w:val="00070C41"/>
    <w:rPr>
      <w:rFonts w:ascii="Times New Roman" w:cs="Times New Roman" w:hAnsi="Times New Roman"/>
      <w:sz w:val="24"/>
      <w:szCs w:val="24"/>
    </w:rPr>
  </w:style>
  <w:style w:styleId="StandardWeb" w:type="paragraph">
    <w:name w:val="Normal (Web)"/>
    <w:basedOn w:val="Normal"/>
    <w:rsid w:val="009672FB"/>
    <w:pPr>
      <w:spacing w:after="100" w:afterAutospacing="1" w:before="100" w:beforeAutospacing="1"/>
    </w:pPr>
    <w:rPr>
      <w:rFonts w:eastAsia="Times New Roman"/>
      <w:lang w:eastAsia="hr-HR"/>
    </w:rPr>
  </w:style>
  <w:style w:styleId="Tekstfusnote" w:type="paragraph">
    <w:name w:val="footnote text"/>
    <w:basedOn w:val="Normal"/>
    <w:link w:val="TekstfusnoteChar"/>
    <w:semiHidden/>
    <w:rsid w:val="009672FB"/>
    <w:rPr>
      <w:rFonts w:eastAsia="Times New Roman"/>
      <w:sz w:val="20"/>
      <w:szCs w:val="20"/>
      <w:lang w:eastAsia="hr-HR"/>
    </w:rPr>
  </w:style>
  <w:style w:customStyle="1" w:styleId="TekstfusnoteChar" w:type="character">
    <w:name w:val="Tekst fusnote Char"/>
    <w:basedOn w:val="Zadanifontodlomka"/>
    <w:link w:val="Tekstfusnote"/>
    <w:semiHidden/>
    <w:rsid w:val="009672FB"/>
    <w:rPr>
      <w:rFonts w:ascii="Times New Roman" w:cs="Times New Roman" w:eastAsia="Times New Roman" w:hAnsi="Times New Roman"/>
      <w:sz w:val="20"/>
      <w:szCs w:val="20"/>
      <w:lang w:eastAsia="hr-HR"/>
    </w:rPr>
  </w:style>
  <w:style w:styleId="Referencafusnote" w:type="character">
    <w:name w:val="footnote reference"/>
    <w:basedOn w:val="Zadanifontodlomka"/>
    <w:semiHidden/>
    <w:rsid w:val="009672FB"/>
    <w:rPr>
      <w:vertAlign w:val="superscript"/>
    </w:rPr>
  </w:style>
  <w:style w:customStyle="1" w:styleId="Clanak" w:type="paragraph">
    <w:name w:val="Clanak"/>
    <w:next w:val="Normal"/>
    <w:rsid w:val="009672FB"/>
    <w:pPr>
      <w:widowControl w:val="0"/>
      <w:autoSpaceDE w:val="0"/>
      <w:autoSpaceDN w:val="0"/>
      <w:adjustRightInd w:val="0"/>
      <w:spacing w:after="43" w:before="86" w:line="240" w:lineRule="auto"/>
      <w:jc w:val="center"/>
    </w:pPr>
    <w:rPr>
      <w:rFonts w:ascii="Times-NewRoman" w:cs="Times New Roman" w:eastAsia="Times New Roman" w:hAnsi="Times-NewRoman"/>
      <w:sz w:val="19"/>
      <w:szCs w:val="19"/>
      <w:lang w:val="en-US"/>
    </w:rPr>
  </w:style>
  <w:style w:customStyle="1" w:styleId="Default" w:type="paragraph">
    <w:name w:val="Default"/>
    <w:rsid w:val="009672FB"/>
    <w:pPr>
      <w:autoSpaceDE w:val="0"/>
      <w:autoSpaceDN w:val="0"/>
      <w:adjustRightInd w:val="0"/>
      <w:spacing w:after="0" w:line="240" w:lineRule="auto"/>
    </w:pPr>
    <w:rPr>
      <w:rFonts w:ascii="TimesNewRoman,Bold" w:cs="Times New Roman" w:eastAsia="Times New Roman" w:hAnsi="TimesNewRoman,Bold"/>
      <w:sz w:val="20"/>
      <w:szCs w:val="20"/>
      <w:lang w:eastAsia="hr-HR"/>
    </w:rPr>
  </w:style>
  <w:style w:customStyle="1" w:styleId="Naslov2Char" w:type="character">
    <w:name w:val="Naslov 2 Char"/>
    <w:basedOn w:val="Zadanifontodlomka"/>
    <w:link w:val="Naslov2"/>
    <w:uiPriority w:val="9"/>
    <w:semiHidden/>
    <w:rsid w:val="00EB64F7"/>
    <w:rPr>
      <w:rFonts w:asciiTheme="majorHAnsi" w:cstheme="majorBidi" w:eastAsiaTheme="majorEastAsia" w:hAnsiTheme="majorHAnsi"/>
      <w:b/>
      <w:bCs/>
      <w:color w:themeColor="accent1" w:val="4F81BD"/>
      <w:sz w:val="26"/>
      <w:szCs w:val="26"/>
    </w:rPr>
  </w:style>
  <w:style w:styleId="Tekstbalonia" w:type="paragraph">
    <w:name w:val="Balloon Text"/>
    <w:basedOn w:val="Normal"/>
    <w:link w:val="TekstbaloniaChar"/>
    <w:uiPriority w:val="99"/>
    <w:semiHidden/>
    <w:unhideWhenUsed/>
    <w:rsid w:val="00D71110"/>
    <w:rPr>
      <w:rFonts w:ascii="Tahoma" w:cs="Tahoma" w:hAnsi="Tahoma"/>
      <w:sz w:val="16"/>
      <w:szCs w:val="16"/>
    </w:rPr>
  </w:style>
  <w:style w:customStyle="1" w:styleId="TekstbaloniaChar" w:type="character">
    <w:name w:val="Tekst balončića Char"/>
    <w:basedOn w:val="Zadanifontodlomka"/>
    <w:link w:val="Tekstbalonia"/>
    <w:uiPriority w:val="99"/>
    <w:semiHidden/>
    <w:rsid w:val="00D71110"/>
    <w:rPr>
      <w:rFonts w:ascii="Tahoma" w:cs="Tahoma" w:hAnsi="Tahoma"/>
      <w:sz w:val="16"/>
      <w:szCs w:val="16"/>
    </w:rPr>
  </w:style>
  <w:style w:styleId="Reetkatablice" w:type="table">
    <w:name w:val="Table Grid"/>
    <w:basedOn w:val="Obinatablica"/>
    <w:rsid w:val="00BA47C0"/>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605BA"/>
    <w:rPr>
      <w:color w:val="808080"/>
      <w:bdr w:color="auto" w:space="0" w:sz="0" w:val="none"/>
      <w:shd w:color="auto" w:fill="auto" w:val="clear"/>
    </w:rPr>
  </w:style>
  <w:style w:customStyle="1" w:styleId="eSPISCCParagraphDefaultFont" w:type="character">
    <w:name w:val="eSPIS_CC_Paragraph Default Font"/>
    <w:basedOn w:val="Zadanifontodlomka"/>
    <w:rsid w:val="00B605BA"/>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B605BA"/>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B605BA"/>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605BA"/>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854706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6. studenog 2019.</izvorni_sadrzaj>
    <derivirana_varijabla naziv="DomainObject.DatumDonosenjaOdluke_1">6. studenog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2015.</izvorni_sadrzaj>
    <derivirana_varijabla naziv="DomainObject.Predmet.DatumOsnivanja_1">2.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23. srpnja 2019.</izvorni_sadrzaj>
    <derivirana_varijabla naziv="DomainObject.Predmet.DatumRjesavanja_1">23. srpnja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
    <derivirana_varijabla naziv="DomainObject.Predmet.PrimjedbaSuca_1"/>
  </DomainObject.Predmet.PrimjedbaSuca>
  <DomainObject.Predmet.ProtustrankaFormated>
    <izvorni_sadrzaj>  HELIOS FAROS, dioničko društvo za ugostiteljstvo u stečaju</izvorni_sadrzaj>
    <derivirana_varijabla naziv="DomainObject.Predmet.ProtustrankaFormated_1">  HELIOS FAROS, dioničko društvo za ugostiteljstvo u stečaju</derivirana_varijabla>
  </DomainObject.Predmet.ProtustrankaFormated>
  <DomainObject.Predmet.ProtustrankaFormatedOIB>
    <izvorni_sadrzaj>  HELIOS FAROS, dioničko društvo za ugostiteljstvo u stečaju, OIB 48594515409</izvorni_sadrzaj>
    <derivirana_varijabla naziv="DomainObject.Predmet.ProtustrankaFormatedOIB_1">  HELIOS FAROS, dioničko društvo za ugostiteljstvo u stečaju, OIB 48594515409</derivirana_varijabla>
  </DomainObject.Predmet.ProtustrankaFormatedOIB>
  <DomainObject.Predmet.ProtustrankaFormatedWithAdress>
    <izvorni_sadrzaj> HELIOS FAROS, dioničko društvo za ugostiteljstvo u stečaju, Priko/bb, 21460 Stari Grad</izvorni_sadrzaj>
    <derivirana_varijabla naziv="DomainObject.Predmet.ProtustrankaFormatedWithAdress_1"> HELIOS FAROS, dioničko društvo za ugostiteljstvo u stečaju, Priko/bb, 21460 Stari Grad</derivirana_varijabla>
  </DomainObject.Predmet.ProtustrankaFormatedWithAdress>
  <DomainObject.Predmet.ProtustrankaFormatedWithAdressOIB>
    <izvorni_sadrzaj> HELIOS FAROS, dioničko društvo za ugostiteljstvo u stečaju, OIB 48594515409, Priko/bb, 21460 Stari Grad</izvorni_sadrzaj>
    <derivirana_varijabla naziv="DomainObject.Predmet.ProtustrankaFormatedWithAdressOIB_1"> HELIOS FAROS, dioničko društvo za ugostiteljstvo u stečaju, OIB 48594515409, Priko/bb, 21460 Stari Grad</derivirana_varijabla>
  </DomainObject.Predmet.ProtustrankaFormatedWithAdressOIB>
  <DomainObject.Predmet.ProtustrankaWithAdress>
    <izvorni_sadrzaj>HELIOS FAROS, dioničko društvo za ugostiteljstvo u stečaju Priko/bb, 21460 Stari Grad</izvorni_sadrzaj>
    <derivirana_varijabla naziv="DomainObject.Predmet.ProtustrankaWithAdress_1">HELIOS FAROS, dioničko društvo za ugostiteljstvo u stečaju Priko/bb, 21460 Stari Grad</derivirana_varijabla>
  </DomainObject.Predmet.ProtustrankaWithAdress>
  <DomainObject.Predmet.ProtustrankaWithAdressOIB>
    <izvorni_sadrzaj>HELIOS FAROS, dioničko društvo za ugostiteljstvo u stečaju, OIB 48594515409, Priko/bb, 21460 Stari Grad</izvorni_sadrzaj>
    <derivirana_varijabla naziv="DomainObject.Predmet.ProtustrankaWithAdressOIB_1">HELIOS FAROS, dioničko društvo za ugostiteljstvo u stečaju, OIB 48594515409, Priko/bb, 21460 Stari Grad</derivirana_varijabla>
  </DomainObject.Predmet.ProtustrankaWithAdressOIB>
  <DomainObject.Predmet.ProtustrankaNazivFormated>
    <izvorni_sadrzaj>HELIOS FAROS, dioničko društvo za ugostiteljstvo u stečaju</izvorni_sadrzaj>
    <derivirana_varijabla naziv="DomainObject.Predmet.ProtustrankaNazivFormated_1">HELIOS FAROS, dioničko društvo za ugostiteljstvo u stečaju</derivirana_varijabla>
  </DomainObject.Predmet.ProtustrankaNazivFormated>
  <DomainObject.Predmet.ProtustrankaNazivFormatedOIB>
    <izvorni_sadrzaj>HELIOS FAROS, dioničko društvo za ugostiteljstvo u stečaju, OIB 48594515409</izvorni_sadrzaj>
    <derivirana_varijabla naziv="DomainObject.Predmet.ProtustrankaNazivFormatedOIB_1">HELIOS FAROS, dioničko društvo za ugostiteljstvo u stečaju, OIB 48594515409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10000 Zagreb</izvorni_sadrzaj>
    <derivirana_varijabla naziv="DomainObject.Predmet.StrankaFormatedWithAdress_1"> FINA ZAGREB, Koturaška 43, 10000 Zagreb</derivirana_varijabla>
  </DomainObject.Predmet.StrankaFormatedWithAdress>
  <DomainObject.Predmet.StrankaFormatedWithAdressOIB>
    <izvorni_sadrzaj> FINA ZAGREB, OIB 85821130368, Koturaška 43, 10000 Zagreb</izvorni_sadrzaj>
    <derivirana_varijabla naziv="DomainObject.Predmet.StrankaFormatedWithAdressOIB_1"> FINA ZAGREB, OIB 85821130368, Koturaška 43, 10000 Zagreb</derivirana_varijabla>
  </DomainObject.Predmet.StrankaFormatedWithAdressOIB>
  <DomainObject.Predmet.StrankaWithAdress>
    <izvorni_sadrzaj>FINA ZAGREB Koturaška 43,10000 Zagreb</izvorni_sadrzaj>
    <derivirana_varijabla naziv="DomainObject.Predmet.StrankaWithAdress_1">FINA ZAGREB Koturaška 43,10000 Zagreb</derivirana_varijabla>
  </DomainObject.Predmet.StrankaWithAdress>
  <DomainObject.Predmet.StrankaWithAdressOIB>
    <izvorni_sadrzaj>FINA ZAGREB, OIB 85821130368, Koturaška 43,10000 Zagreb</izvorni_sadrzaj>
    <derivirana_varijabla naziv="DomainObject.Predmet.StrankaWithAdressOIB_1">FINA ZAGREB, OIB 85821130368, Koturaška 43,10000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10000 Zagreb</item>
    </izvorni_sadrzaj>
    <derivirana_varijabla naziv="DomainObject.Predmet.StrankaListFormatedWithAdress_1">
      <item>FINA ZAGREB, Koturaška 43, 10000 Zagreb</item>
    </derivirana_varijabla>
  </DomainObject.Predmet.StrankaListFormatedWithAdress>
  <DomainObject.Predmet.StrankaListFormatedWithAdressOIB>
    <izvorni_sadrzaj>
      <item>FINA ZAGREB, OIB 85821130368, Koturaška 43, 10000 Zagreb</item>
    </izvorni_sadrzaj>
    <derivirana_varijabla naziv="DomainObject.Predmet.StrankaListFormatedWithAdressOIB_1">
      <item>FINA ZAGREB, OIB 85821130368, Koturaška 43,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HELIOS FAROS, dioničko društvo za ugostiteljstvo u stečaju</item>
    </izvorni_sadrzaj>
    <derivirana_varijabla naziv="DomainObject.Predmet.ProtuStrankaListFormated_1">
      <item>HELIOS FAROS, dioničko društvo za ugostiteljstvo u stečaju</item>
    </derivirana_varijabla>
  </DomainObject.Predmet.ProtuStrankaListFormated>
  <DomainObject.Predmet.ProtuStrankaListFormatedOIB>
    <izvorni_sadrzaj>
      <item>HELIOS FAROS, dioničko društvo za ugostiteljstvo u stečaju, OIB 48594515409</item>
    </izvorni_sadrzaj>
    <derivirana_varijabla naziv="DomainObject.Predmet.ProtuStrankaListFormatedOIB_1">
      <item>HELIOS FAROS, dioničko društvo za ugostiteljstvo u stečaju, OIB 48594515409</item>
    </derivirana_varijabla>
  </DomainObject.Predmet.ProtuStrankaListFormatedOIB>
  <DomainObject.Predmet.ProtuStrankaListFormatedWithAdress>
    <izvorni_sadrzaj>
      <item>HELIOS FAROS, dioničko društvo za ugostiteljstvo u stečaju, Priko/bb, 21460 Stari Grad</item>
    </izvorni_sadrzaj>
    <derivirana_varijabla naziv="DomainObject.Predmet.ProtuStrankaListFormatedWithAdress_1">
      <item>HELIOS FAROS, dioničko društvo za ugostiteljstvo u stečaju, Priko/bb, 21460 Stari Grad</item>
    </derivirana_varijabla>
  </DomainObject.Predmet.ProtuStrankaListFormatedWithAdress>
  <DomainObject.Predmet.ProtuStrankaListFormatedWithAdressOIB>
    <izvorni_sadrzaj>
      <item>HELIOS FAROS, dioničko društvo za ugostiteljstvo u stečaju, OIB 48594515409, Priko/bb, 21460 Stari Grad</item>
    </izvorni_sadrzaj>
    <derivirana_varijabla naziv="DomainObject.Predmet.ProtuStrankaListFormatedWithAdressOIB_1">
      <item>HELIOS FAROS, dioničko društvo za ugostiteljstvo u stečaju, OIB 48594515409, Priko/bb, 21460 Stari Grad</item>
    </derivirana_varijabla>
  </DomainObject.Predmet.ProtuStrankaListFormatedWithAdressOIB>
  <DomainObject.Predmet.ProtuStrankaListNazivFormated>
    <izvorni_sadrzaj>
      <item>HELIOS FAROS, dioničko društvo za ugostiteljstvo u stečaju</item>
    </izvorni_sadrzaj>
    <derivirana_varijabla naziv="DomainObject.Predmet.ProtuStrankaListNazivFormated_1">
      <item>HELIOS FAROS, dioničko društvo za ugostiteljstvo u stečaju</item>
    </derivirana_varijabla>
  </DomainObject.Predmet.ProtuStrankaListNazivFormated>
  <DomainObject.Predmet.ProtuStrankaListNazivFormatedOIB>
    <izvorni_sadrzaj>
      <item>HELIOS FAROS, dioničko društvo za ugostiteljstvo u stečaju, OIB 48594515409</item>
    </izvorni_sadrzaj>
    <derivirana_varijabla naziv="DomainObject.Predmet.ProtuStrankaListNazivFormatedOIB_1">
      <item>HELIOS FAROS, dioničko društvo za ugostiteljstvo u stečaju, OIB 48594515409</item>
    </derivirana_varijabla>
  </DomainObject.Predmet.ProtuStrankaListNazivFormatedOIB>
  <DomainObject.Predmet.OstaliListFormated>
    <izvorni_sadrzaj>
      <item>Filip Gelo</item>
      <item>Alen Ivković</item>
      <item>Nikša Barbarić</item>
      <item>Nikša Barić</item>
      <item>Tonči Bogdanić</item>
      <item>Antun Bojanić</item>
      <item>Borko Bojanić</item>
      <item>Dinko Božiković</item>
      <item>Meri Božiković</item>
      <item>Dinka Buratović</item>
      <item>Dušan Buratović</item>
      <item>Melita Carić</item>
      <item>Rina Carić</item>
      <item>Marko Dabro</item>
      <item>Sonja Del</item>
      <item>Jordan Deletis</item>
      <item>Milica Draganić</item>
      <item>Peroslav Dragičević</item>
      <item>Jurko Dužević</item>
      <item>Ivo Fidler</item>
      <item>Latka Fidler</item>
      <item>Marija Franičević</item>
      <item>Dinkica Garić</item>
      <item>Milena Gluščević</item>
      <item>Animari Jeličić</item>
      <item>Marina Jurić</item>
      <item>Helena Kalebić Görig</item>
      <item>Kristina Kekez</item>
      <item>Ivanka Knezović</item>
      <item>Robert Kolumbić</item>
      <item>Matilda Kovačević</item>
      <item>Fabris Kuničić</item>
      <item>Miljana Leleković</item>
      <item>Margita Lubina</item>
      <item>Jakov Lupi</item>
      <item>Mićelino Lupi</item>
      <item>Nikola Lupi</item>
      <item>Vinko Lupi</item>
      <item>Ivica Ljubić</item>
      <item>Božo Makjanić</item>
      <item>Cvjetko Matković</item>
      <item>Ivica Matković-dražica</item>
      <item>Ivan Milatić</item>
      <item>Stjepan Milatić</item>
      <item>Gordana Moscatello</item>
      <item>Marijana Moškatelo</item>
      <item>Tomi Moškatelo</item>
      <item>Suvad Mujezinović</item>
      <item>Meri Odrljin</item>
      <item>Alenka Pavičić</item>
      <item>Meri Pavičić Donkić</item>
      <item>Nikola Pavičić</item>
      <item>Andrej Petrić</item>
      <item>Siniša Petrić</item>
      <item>Tonko Petrić</item>
      <item>Vinko Petrić</item>
      <item>Antun Plenković</item>
      <item>Dinko Račić</item>
      <item>Dobrila Račić</item>
      <item>Jakša Račić</item>
      <item>Tatijana Radman-livaja</item>
      <item>Irena Roić</item>
      <item>Juraj Roić</item>
      <item>Lući Roić</item>
      <item>Duška Rubinić</item>
      <item>Ivan Sanseović</item>
      <item>Igor Srhoj</item>
      <item>Ivo Stančić</item>
      <item>Toni Tarbušković</item>
      <item>Anita Viceić</item>
      <item>Kuzma Viceić</item>
      <item>Marin Vidošević</item>
      <item>Toni Vidović</item>
      <item>Igor Vodanović</item>
      <item>Jurica Vodanović</item>
      <item>Ana Vranković</item>
      <item>Lukrecija Vranković</item>
      <item>Dragiša Zaninović</item>
      <item>Katica Zaninović</item>
      <item>Luka Stančić</item>
      <item>Meri Stipišić</item>
      <item>Zdeslav Škarpa</item>
      <item>Franko Šoljan</item>
      <item>Neno Šoljan</item>
      <item>Branka Grabovac</item>
      <item>Antonio Škarpa</item>
      <item>Vlatka Klišanin</item>
      <item>Siniša Petrić</item>
      <item>Dane Pavičić</item>
      <item>Ana Petrić</item>
      <item>Maja Smrké</item>
    </izvorni_sadrzaj>
    <derivirana_varijabla naziv="DomainObject.Predmet.OstaliListFormated_1">
      <item>Filip Gelo</item>
      <item>Alen Ivković</item>
      <item>Nikša Barbarić</item>
      <item>Nikša Barić</item>
      <item>Tonči Bogdanić</item>
      <item>Antun Bojanić</item>
      <item>Borko Bojanić</item>
      <item>Dinko Božiković</item>
      <item>Meri Božiković</item>
      <item>Dinka Buratović</item>
      <item>Dušan Buratović</item>
      <item>Melita Carić</item>
      <item>Rina Carić</item>
      <item>Marko Dabro</item>
      <item>Sonja Del</item>
      <item>Jordan Deletis</item>
      <item>Milica Draganić</item>
      <item>Peroslav Dragičević</item>
      <item>Jurko Dužević</item>
      <item>Ivo Fidler</item>
      <item>Latka Fidler</item>
      <item>Marija Franičević</item>
      <item>Dinkica Garić</item>
      <item>Milena Gluščević</item>
      <item>Animari Jeličić</item>
      <item>Marina Jurić</item>
      <item>Helena Kalebić Görig</item>
      <item>Kristina Kekez</item>
      <item>Ivanka Knezović</item>
      <item>Robert Kolumbić</item>
      <item>Matilda Kovačević</item>
      <item>Fabris Kuničić</item>
      <item>Miljana Leleković</item>
      <item>Margita Lubina</item>
      <item>Jakov Lupi</item>
      <item>Mićelino Lupi</item>
      <item>Nikola Lupi</item>
      <item>Vinko Lupi</item>
      <item>Ivica Ljubić</item>
      <item>Božo Makjanić</item>
      <item>Cvjetko Matković</item>
      <item>Ivica Matković-dražica</item>
      <item>Ivan Milatić</item>
      <item>Stjepan Milatić</item>
      <item>Gordana Moscatello</item>
      <item>Marijana Moškatelo</item>
      <item>Tomi Moškatelo</item>
      <item>Suvad Mujezinović</item>
      <item>Meri Odrljin</item>
      <item>Alenka Pavičić</item>
      <item>Meri Pavičić Donkić</item>
      <item>Nikola Pavičić</item>
      <item>Andrej Petrić</item>
      <item>Siniša Petrić</item>
      <item>Tonko Petrić</item>
      <item>Vinko Petrić</item>
      <item>Antun Plenković</item>
      <item>Dinko Račić</item>
      <item>Dobrila Račić</item>
      <item>Jakša Račić</item>
      <item>Tatijana Radman-livaja</item>
      <item>Irena Roić</item>
      <item>Juraj Roić</item>
      <item>Lući Roić</item>
      <item>Duška Rubinić</item>
      <item>Ivan Sanseović</item>
      <item>Igor Srhoj</item>
      <item>Ivo Stančić</item>
      <item>Toni Tarbušković</item>
      <item>Anita Viceić</item>
      <item>Kuzma Viceić</item>
      <item>Marin Vidošević</item>
      <item>Toni Vidović</item>
      <item>Igor Vodanović</item>
      <item>Jurica Vodanović</item>
      <item>Ana Vranković</item>
      <item>Lukrecija Vranković</item>
      <item>Dragiša Zaninović</item>
      <item>Katica Zaninović</item>
      <item>Luka Stančić</item>
      <item>Meri Stipišić</item>
      <item>Zdeslav Škarpa</item>
      <item>Franko Šoljan</item>
      <item>Neno Šoljan</item>
      <item>Branka Grabovac</item>
      <item>Antonio Škarpa</item>
      <item>Vlatka Klišanin</item>
      <item>Siniša Petrić</item>
      <item>Dane Pavičić</item>
      <item>Ana Petrić</item>
      <item>Maja Smrké</item>
    </derivirana_varijabla>
  </DomainObject.Predmet.OstaliListFormated>
  <DomainObject.Predmet.OstaliListFormatedOIB>
    <izvorni_sadrzaj>
      <item>Filip Gelo, OIB 68066482877</item>
      <item>Alen Ivković, OIB 63957064080</item>
      <item>Nikša Barbarić, OIB 58503275233</item>
      <item>Nikša Barić, OIB 23657353558</item>
      <item>Tonči Bogdanić, OIB 35712879769</item>
      <item>Antun Bojanić, OIB 25390858866</item>
      <item>Borko Bojanić, OIB 07902207709</item>
      <item>Dinko Božiković, OIB 01052764195</item>
      <item>Meri Božiković, OIB 61726058866</item>
      <item>Dinka Buratović, OIB 16309045883</item>
      <item>Dušan Buratović, OIB 25491440550</item>
      <item>Melita Carić, OIB 77082555798</item>
      <item>Rina Carić, OIB 81122590612</item>
      <item>Marko Dabro, OIB 25869758281</item>
      <item>Sonja Del, OIB 75936265707</item>
      <item>Jordan Deletis, OIB 14145462525</item>
      <item>Milica Draganić, OIB 11562636123</item>
      <item>Peroslav Dragičević, OIB 15791751073</item>
      <item>Jurko Dužević, OIB 80685108616</item>
      <item>Ivo Fidler, OIB 78039638098</item>
      <item>Latka Fidler, OIB 28810656701</item>
      <item>Marija Franičević, OIB 37205376047</item>
      <item>Dinkica Garić, OIB 34659714940</item>
      <item>Milena Gluščević, OIB 97242624022</item>
      <item>Animari Jeličić, OIB 14710222757</item>
      <item>Marina Jurić, OIB 43006608113</item>
      <item>Helena Kalebić Görig, OIB 85121632115</item>
      <item>Kristina Kekez, OIB 09340335470</item>
      <item>Ivanka Knezović, OIB 22675913781</item>
      <item>Robert Kolumbić, OIB 00666799529</item>
      <item>Matilda Kovačević, OIB 73368633655</item>
      <item>Fabris Kuničić, OIB 54895041561</item>
      <item>Miljana Leleković, OIB 10525896098</item>
      <item>Margita Lubina, OIB 23679765650</item>
      <item>Jakov Lupi, OIB 27983251135</item>
      <item>Mićelino Lupi, OIB 29422768835</item>
      <item>Nikola Lupi, OIB 99879737628</item>
      <item>Vinko Lupi, OIB 11848062223</item>
      <item>Ivica Ljubić, OIB 56655610557</item>
      <item>Božo Makjanić, OIB 80928770835</item>
      <item>Cvjetko Matković, OIB 10443683019</item>
      <item>Ivica Matković-dražica, OIB 17752241913</item>
      <item>Ivan Milatić, OIB 03038363991</item>
      <item>Stjepan Milatić, OIB 24125103132</item>
      <item>Gordana Moscatello, OIB 83897408760</item>
      <item>Marijana Moškatelo, OIB 47789083770</item>
      <item>Tomi Moškatelo, OIB 23063775832</item>
      <item>Suvad Mujezinović, OIB 79807741036</item>
      <item>Meri Odrljin, OIB 77718989091</item>
      <item>Alenka Pavičić, OIB 09982442980</item>
      <item>Meri Pavičić Donkić, OIB 14219038598</item>
      <item>Nikola Pavičić, OIB 91865331053</item>
      <item>Andrej Petrić, OIB 19736485808</item>
      <item>Siniša Petrić, OIB 59516009847</item>
      <item>Tonko Petrić, OIB 82973125806</item>
      <item>Vinko Petrić, OIB 25756669353</item>
      <item>Antun Plenković, OIB 85969226037</item>
      <item>Dinko Račić, OIB 02437704848</item>
      <item>Dobrila Račić, OIB 20570606006</item>
      <item>Jakša Račić, OIB 38999423527</item>
      <item>Tatijana Radman-livaja, OIB 18508954323</item>
      <item>Irena Roić, OIB 74510422762</item>
      <item>Juraj Roić, OIB 40166347687</item>
      <item>Lući Roić, OIB 24743587539</item>
      <item>Duška Rubinić, OIB 81753177049</item>
      <item>Ivan Sanseović, OIB 08563467932</item>
      <item>Igor Srhoj, OIB 49614028914</item>
      <item>Ivo Stančić, OIB 64029423659</item>
      <item>Toni Tarbušković, OIB 94345687118</item>
      <item>Anita Viceić, OIB 06333694020</item>
      <item>Kuzma Viceić, OIB 18673197960</item>
      <item>Marin Vidošević, OIB 79171335463</item>
      <item>Toni Vidović, OIB 06215024380</item>
      <item>Igor Vodanović, OIB 84309988572</item>
      <item>Jurica Vodanović, OIB 73535528486</item>
      <item>Ana Vranković, OIB 16520971202</item>
      <item>Lukrecija Vranković, OIB 74776528214</item>
      <item>Dragiša Zaninović, OIB 39417717290</item>
      <item>Katica Zaninović, OIB 02436297803</item>
      <item>Luka Stančić, OIB 91475365556</item>
      <item>Meri Stipišić, OIB 11963988379</item>
      <item>Zdeslav Škarpa, OIB 76872378956</item>
      <item>Franko Šoljan, OIB 99776208688</item>
      <item>Neno Šoljan, OIB 04419572654</item>
      <item>Branka Grabovac, OIB 57930518010</item>
      <item>Antonio Škarpa, OIB 79295150323</item>
      <item>Vlatka Klišanin, OIB 41045358920</item>
      <item>Siniša Petrić, OIB 59516009847</item>
      <item>Dane Pavičić, OIB 20305861469</item>
      <item>Ana Petrić, OIB 56191156047</item>
      <item>Maja Smrké, OIB 83419853526</item>
    </izvorni_sadrzaj>
    <derivirana_varijabla naziv="DomainObject.Predmet.OstaliListFormatedOIB_1">
      <item>Filip Gelo, OIB 68066482877</item>
      <item>Alen Ivković, OIB 63957064080</item>
      <item>Nikša Barbarić, OIB 58503275233</item>
      <item>Nikša Barić, OIB 23657353558</item>
      <item>Tonči Bogdanić, OIB 35712879769</item>
      <item>Antun Bojanić, OIB 25390858866</item>
      <item>Borko Bojanić, OIB 07902207709</item>
      <item>Dinko Božiković, OIB 01052764195</item>
      <item>Meri Božiković, OIB 61726058866</item>
      <item>Dinka Buratović, OIB 16309045883</item>
      <item>Dušan Buratović, OIB 25491440550</item>
      <item>Melita Carić, OIB 77082555798</item>
      <item>Rina Carić, OIB 81122590612</item>
      <item>Marko Dabro, OIB 25869758281</item>
      <item>Sonja Del, OIB 75936265707</item>
      <item>Jordan Deletis, OIB 14145462525</item>
      <item>Milica Draganić, OIB 11562636123</item>
      <item>Peroslav Dragičević, OIB 15791751073</item>
      <item>Jurko Dužević, OIB 80685108616</item>
      <item>Ivo Fidler, OIB 78039638098</item>
      <item>Latka Fidler, OIB 28810656701</item>
      <item>Marija Franičević, OIB 37205376047</item>
      <item>Dinkica Garić, OIB 34659714940</item>
      <item>Milena Gluščević, OIB 97242624022</item>
      <item>Animari Jeličić, OIB 14710222757</item>
      <item>Marina Jurić, OIB 43006608113</item>
      <item>Helena Kalebić Görig, OIB 85121632115</item>
      <item>Kristina Kekez, OIB 09340335470</item>
      <item>Ivanka Knezović, OIB 22675913781</item>
      <item>Robert Kolumbić, OIB 00666799529</item>
      <item>Matilda Kovačević, OIB 73368633655</item>
      <item>Fabris Kuničić, OIB 54895041561</item>
      <item>Miljana Leleković, OIB 10525896098</item>
      <item>Margita Lubina, OIB 23679765650</item>
      <item>Jakov Lupi, OIB 27983251135</item>
      <item>Mićelino Lupi, OIB 29422768835</item>
      <item>Nikola Lupi, OIB 99879737628</item>
      <item>Vinko Lupi, OIB 11848062223</item>
      <item>Ivica Ljubić, OIB 56655610557</item>
      <item>Božo Makjanić, OIB 80928770835</item>
      <item>Cvjetko Matković, OIB 10443683019</item>
      <item>Ivica Matković-dražica, OIB 17752241913</item>
      <item>Ivan Milatić, OIB 03038363991</item>
      <item>Stjepan Milatić, OIB 24125103132</item>
      <item>Gordana Moscatello, OIB 83897408760</item>
      <item>Marijana Moškatelo, OIB 47789083770</item>
      <item>Tomi Moškatelo, OIB 23063775832</item>
      <item>Suvad Mujezinović, OIB 79807741036</item>
      <item>Meri Odrljin, OIB 77718989091</item>
      <item>Alenka Pavičić, OIB 09982442980</item>
      <item>Meri Pavičić Donkić, OIB 14219038598</item>
      <item>Nikola Pavičić, OIB 91865331053</item>
      <item>Andrej Petrić, OIB 19736485808</item>
      <item>Siniša Petrić, OIB 59516009847</item>
      <item>Tonko Petrić, OIB 82973125806</item>
      <item>Vinko Petrić, OIB 25756669353</item>
      <item>Antun Plenković, OIB 85969226037</item>
      <item>Dinko Račić, OIB 02437704848</item>
      <item>Dobrila Račić, OIB 20570606006</item>
      <item>Jakša Račić, OIB 38999423527</item>
      <item>Tatijana Radman-livaja, OIB 18508954323</item>
      <item>Irena Roić, OIB 74510422762</item>
      <item>Juraj Roić, OIB 40166347687</item>
      <item>Lući Roić, OIB 24743587539</item>
      <item>Duška Rubinić, OIB 81753177049</item>
      <item>Ivan Sanseović, OIB 08563467932</item>
      <item>Igor Srhoj, OIB 49614028914</item>
      <item>Ivo Stančić, OIB 64029423659</item>
      <item>Toni Tarbušković, OIB 94345687118</item>
      <item>Anita Viceić, OIB 06333694020</item>
      <item>Kuzma Viceić, OIB 18673197960</item>
      <item>Marin Vidošević, OIB 79171335463</item>
      <item>Toni Vidović, OIB 06215024380</item>
      <item>Igor Vodanović, OIB 84309988572</item>
      <item>Jurica Vodanović, OIB 73535528486</item>
      <item>Ana Vranković, OIB 16520971202</item>
      <item>Lukrecija Vranković, OIB 74776528214</item>
      <item>Dragiša Zaninović, OIB 39417717290</item>
      <item>Katica Zaninović, OIB 02436297803</item>
      <item>Luka Stančić, OIB 91475365556</item>
      <item>Meri Stipišić, OIB 11963988379</item>
      <item>Zdeslav Škarpa, OIB 76872378956</item>
      <item>Franko Šoljan, OIB 99776208688</item>
      <item>Neno Šoljan, OIB 04419572654</item>
      <item>Branka Grabovac, OIB 57930518010</item>
      <item>Antonio Škarpa, OIB 79295150323</item>
      <item>Vlatka Klišanin, OIB 41045358920</item>
      <item>Siniša Petrić, OIB 59516009847</item>
      <item>Dane Pavičić, OIB 20305861469</item>
      <item>Ana Petrić, OIB 56191156047</item>
      <item>Maja Smrké, OIB 83419853526</item>
    </derivirana_varijabla>
  </DomainObject.Predmet.OstaliListFormatedOIB>
  <DomainObject.Predmet.OstaliListFormatedWithAdress>
    <izvorni_sadrzaj>
      <item>Filip Gelo, Vatrogasna 54, 31000 Osijek</item>
      <item>Alen Ivković, Užarska 28/IV, 51000 Rijeka</item>
      <item>Nikša Barbarić, Ulica Kralja Zvonimira 33, 21460 Stari Grad</item>
      <item>Nikša Barić, Njiva 9, 21460 Stari Grad</item>
      <item>Tonči Bogdanić, Trg Škor Ambroza Vranjicanija 1, 21460 Stari Grad</item>
      <item>Antun Bojanić, Ulica Dr.ante Starčevića 12, 21460 Stari Grad</item>
      <item>Borko Bojanić, Vrisnik 125, 21465 Vrisnik</item>
      <item>Dinko Božiković, DOMOBRANSKA ULICA 36 (ranije: STARI GRAD, STARI GRAD, 0), 21460 Stari Grad</item>
      <item>Meri Božiković, Svirče 70, 21460 Svirče</item>
      <item>Dinka Buratović, Vrbanj 33, 21460 Vrbanj</item>
      <item>Dušan Buratović, Vrbanj 215, 21460 Vrbanj</item>
      <item>Melita Carić, Domobranska Ulica 32 A, 21460 Stari Grad</item>
      <item>Rina Carić, Carića Dvor 2, 21460 Stari Grad</item>
      <item>Marko Dabro, Ulica Kralja Zvonimira 10, 21460 Stari Grad</item>
      <item>Sonja Del, DOMOBRANSKA ULICA 21 (ranije: STARI GRAD, STARI GRAD, 0), 21460 Stari Grad</item>
      <item>Jordan Deletis, Ulica Predraga Bogdanića 34, 21460 Stari Grad</item>
      <item>Milica Draganić, JELSA 339 (ranije: JELSA, JELSA, 0), 21465 Jelsa</item>
      <item>Peroslav Dragičević, Ulica Ivice Stipišića 10, 21460 Stari Grad</item>
      <item>Jurko Dužević, Duolnjo Kola 7, 21460 Stari Grad</item>
      <item>Ivo Fidler, VRISNIK 10 (ranije: VRISNIK, VRISNIK, 0), 21465 Vrisnik</item>
      <item>Latka Fidler, VRISNIK 10 (ranije: VRISNIK, VRISNIK, 0), 21465 Vrisnik</item>
      <item>Marija Franičević, Gornji Dvori 9, 21460 Stari Grad</item>
      <item>Dinkica Garić, Ulica Matija Ivanića 35, 21460 Stari Grad</item>
      <item>Milena Gluščević, Vrbanj 66, 21460 Vrbanj</item>
      <item>Animari Jeličić, Ulica Ivice Stipišića 8, 21460 Stari Grad</item>
      <item>Marina Jurić, TRG STJEPANA RADIĆA 7 (ranije: STARI GRAD, STARI GRAD, 0), 21460 Stari Grad</item>
      <item>Helena Kalebić Görig, Vrbanj 52, 21460 Vrbanj</item>
      <item>Kristina Kekez, Šurokovića Dvor 7, 21460 Stari Grad</item>
      <item>Ivanka Knezović, Vukovarska Cesta 17 A, 21460 Stari Grad</item>
      <item>Robert Kolumbić, Vagonj 14, 21460 Stari Grad</item>
      <item>Matilda Kovačević, Ulica Zbora Narodne Garde 1, 21460 Stari Grad</item>
      <item>Fabris Kuničić, Ivan Dolac 11, 21465 Ivan Dolac</item>
      <item>Miljana Leleković, Vrbanj 149, 21460 Vrbanj</item>
      <item>Margita Lubina, Ulica Jurja Dalmatinca 6, 21460 Stari Grad</item>
      <item>Jakov Lupi, KOD SV. ROKA 5 (ranije: STARI GRAD, STARI GRAD, 0), 21460 Stari Grad</item>
      <item>Mićelino Lupi, VUKOVARSKA CESTA 9 (ranije: STARI GRAD, STARI GRAD, 0), 21460 Stari Grad</item>
      <item>Nikola Lupi, Kod Sv. Mandaline 1, 21460 Stari Grad</item>
      <item>Vinko Lupi, KOD SV. ROKA 7 (ranije: STARI GRAD, STARI GRAD, 0), 21460 Stari Grad</item>
      <item>Ivica Ljubić, ULICA NIKOLE TESLE 12 (ranije: STARI GRAD, STARI GRAD, 0), 21460 Stari Grad</item>
      <item>Božo Makjanić, Svirče 152, 21460 Svirče</item>
      <item>Cvjetko Matković, ULICA MATIJA IVANIĆA 39 (ranije: STARI GRAD, STARI GRAD, 0), 21460 Stari Grad</item>
      <item>Ivica Matković-dražica, Obala Žrtava Rata 4, 21460 Stari Grad</item>
      <item>Ivan Milatić, DOMOBRANSKA ULICA 44 A (ranije: STARI GRAD, STARI GRAD, 0), 21460 Stari Grad</item>
      <item>Stjepan Milatić, Vrbanj 150, 21460 Vrbanj</item>
      <item>Gordana Moscatello, Ploča 17, 21460 Stari Grad</item>
      <item>Marijana Moškatelo, Ploča 27, 21460 Stari Grad</item>
      <item>Tomi Moškatelo, PLOČA 2 (ranije: DOL, DOL, 0), 21460 Stari Grad</item>
      <item>Suvad Mujezinović, Ulica Emanuela Vidovića 3, 21460 Stari Grad</item>
      <item>Meri Odrljin, Ulica Pave Dulčića 3, 21460 Stari Grad</item>
      <item>Alenka Pavičić, VRBANJ 53 (ranije: VRBANJ, VRBANJ, 0), 21460 Vrbanj</item>
      <item>Meri Pavičić Donkić, Obala Žrtava Rata 5, 21460 Stari Grad</item>
      <item>Nikola Pavičić, VRBANJ 53 (ranije: VRBANJ, VRBANJ, 0), 21460 Vrbanj</item>
      <item>Andrej Petrić, KOD SV. MANDALINE 15 (ranije: STARI GRAD, STARI GRAD, 0), 21460 Stari Grad</item>
      <item>Siniša Petrić, Ulica Petra Scutteri 6, 21460 Stari Grad</item>
      <item>Tonko Petrić, Šiberija 20, 21460 Stari Grad</item>
      <item>Vinko Petrić, Ulica Kralja Zvonimira 28, 21460 Stari Grad</item>
      <item>Antun Plenković, SVIRČE 80 (ranije: SVIRČE, SVIRČE, 0), 21460 Svirče</item>
      <item>Dinko Račić, Vrbanj 442, 21460 Vrbanj</item>
      <item>Dobrila Račić, Vrbanj 302 A, 21460 Vrbanj</item>
      <item>Jakša Račić, Ulica Kneza Branimira 5, 21460 Stari Grad</item>
      <item>Tatijana Radman-livaja, Molo Njiva 6, 21460 Stari Grad</item>
      <item>Irena Roić, Pavičića Dvor 7, 21460 Stari Grad</item>
      <item>Juraj Roić, Vrankovića Dvor 1, 21460 Stari Grad</item>
      <item>Lući Roić, PAVIČIĆA DVOR 7 (ranije: DOL, DOL, 0), 21460 Stari Grad</item>
      <item>Duška Rubinić, Vrisnik 67, 21465 Vrisnik</item>
      <item>Ivan Sanseović, KUNIČIĆA DVOR 4 (ranije: DOL, DOL, 0), 21460 Stari Grad</item>
      <item>Igor Srhoj, ULICA PETRA KREŠIMIRA IV 5 (ranije: STARI GRAD, STARI GRAD, 0), 21460 Stari Grad</item>
      <item>Ivo Stančić, Stančića Dvor 10, 21460 Stari Grad</item>
      <item>Toni Tarbušković, Ulica Predraga Bogdanića 17, 21460 Stari Grad</item>
      <item>Anita Viceić, Svirče 148, 21460 Svirče</item>
      <item>Kuzma Viceić, Ulica Ivana Zajca 6, 21460 Stari Grad</item>
      <item>Marin Vidošević, VRBANJ 324 (ranije: VRBANJ, VRBANJ, 0), 21460 Vrbanj</item>
      <item>Toni Vidović, Obala Žrtava Rata 10, 21460 Stari Grad</item>
      <item>Igor Vodanović, VRBANJ 210 (ranije: VRBANJ, VRBANJ, 0), 21460 Vrbanj</item>
      <item>Jurica Vodanović, ULICA DON MIHOVILA PAVLINOVIĆA 3 (ranije: STARI GRAD, STARI GRAD, 0), 21460 Stari Grad</item>
      <item>Ana Vranković, VRANKOVIĆA DVOR 6 (ranije: DOL, DOL, 0), 21460 Stari Grad</item>
      <item>Lukrecija Vranković, Svirče 96, 21460 Svirče</item>
      <item>Dragiša Zaninović, Ulica Kneza Branimira 19, 21460 Stari Grad</item>
      <item>Katica Zaninović, Ulica Kneza Branimira 19, 21460 Stari Grad</item>
      <item>Luka Stančić, Stančića Dvor 13, 21460 Stari Grad</item>
      <item>Meri Stipišić, Vrbanj 109, 21460 Vrbanj</item>
      <item>Zdeslav Škarpa, Ulica Don Frane Bulića 7, 21460 Stari Grad</item>
      <item>Franko Šoljan, Ulica Matija Ivanića 43, 21460 Stari Grad</item>
      <item>Neno Šoljan, Ulica Matije Gupca 3, 21460 Stari Grad</item>
      <item>Branka Grabovac, Graščica 6a, 10000 Zagreb</item>
      <item>Antonio Škarpa, Ulica Eugena Kvaternika 14, 21460 Stari Grad</item>
      <item>Vlatka Klišanin, VII. Ravnice 17, 10000 Zagreb</item>
      <item>Siniša Petrić, Ulica Petra Scutteri 6, 21460 Stari Grad</item>
      <item>Dane Pavičić, Andrije Mohorovičića 25, 43000 Bjelovar</item>
      <item>Ana Petrić, Kolodvorska 13, 42000 Varaždin</item>
      <item>Maja Smrké</item>
    </izvorni_sadrzaj>
    <derivirana_varijabla naziv="DomainObject.Predmet.OstaliListFormatedWithAdress_1">
      <item>Filip Gelo, Vatrogasna 54, 31000 Osijek</item>
      <item>Alen Ivković, Užarska 28/IV, 51000 Rijeka</item>
      <item>Nikša Barbarić, Ulica Kralja Zvonimira 33, 21460 Stari Grad</item>
      <item>Nikša Barić, Njiva 9, 21460 Stari Grad</item>
      <item>Tonči Bogdanić, Trg Škor Ambroza Vranjicanija 1, 21460 Stari Grad</item>
      <item>Antun Bojanić, Ulica Dr.ante Starčevića 12, 21460 Stari Grad</item>
      <item>Borko Bojanić, Vrisnik 125, 21465 Vrisnik</item>
      <item>Dinko Božiković, DOMOBRANSKA ULICA 36 (ranije: STARI GRAD, STARI GRAD, 0), 21460 Stari Grad</item>
      <item>Meri Božiković, Svirče 70, 21460 Svirče</item>
      <item>Dinka Buratović, Vrbanj 33, 21460 Vrbanj</item>
      <item>Dušan Buratović, Vrbanj 215, 21460 Vrbanj</item>
      <item>Melita Carić, Domobranska Ulica 32 A, 21460 Stari Grad</item>
      <item>Rina Carić, Carića Dvor 2, 21460 Stari Grad</item>
      <item>Marko Dabro, Ulica Kralja Zvonimira 10, 21460 Stari Grad</item>
      <item>Sonja Del, DOMOBRANSKA ULICA 21 (ranije: STARI GRAD, STARI GRAD, 0), 21460 Stari Grad</item>
      <item>Jordan Deletis, Ulica Predraga Bogdanića 34, 21460 Stari Grad</item>
      <item>Milica Draganić, JELSA 339 (ranije: JELSA, JELSA, 0), 21465 Jelsa</item>
      <item>Peroslav Dragičević, Ulica Ivice Stipišića 10, 21460 Stari Grad</item>
      <item>Jurko Dužević, Duolnjo Kola 7, 21460 Stari Grad</item>
      <item>Ivo Fidler, VRISNIK 10 (ranije: VRISNIK, VRISNIK, 0), 21465 Vrisnik</item>
      <item>Latka Fidler, VRISNIK 10 (ranije: VRISNIK, VRISNIK, 0), 21465 Vrisnik</item>
      <item>Marija Franičević, Gornji Dvori 9, 21460 Stari Grad</item>
      <item>Dinkica Garić, Ulica Matija Ivanića 35, 21460 Stari Grad</item>
      <item>Milena Gluščević, Vrbanj 66, 21460 Vrbanj</item>
      <item>Animari Jeličić, Ulica Ivice Stipišića 8, 21460 Stari Grad</item>
      <item>Marina Jurić, TRG STJEPANA RADIĆA 7 (ranije: STARI GRAD, STARI GRAD, 0), 21460 Stari Grad</item>
      <item>Helena Kalebić Görig, Vrbanj 52, 21460 Vrbanj</item>
      <item>Kristina Kekez, Šurokovića Dvor 7, 21460 Stari Grad</item>
      <item>Ivanka Knezović, Vukovarska Cesta 17 A, 21460 Stari Grad</item>
      <item>Robert Kolumbić, Vagonj 14, 21460 Stari Grad</item>
      <item>Matilda Kovačević, Ulica Zbora Narodne Garde 1, 21460 Stari Grad</item>
      <item>Fabris Kuničić, Ivan Dolac 11, 21465 Ivan Dolac</item>
      <item>Miljana Leleković, Vrbanj 149, 21460 Vrbanj</item>
      <item>Margita Lubina, Ulica Jurja Dalmatinca 6, 21460 Stari Grad</item>
      <item>Jakov Lupi, KOD SV. ROKA 5 (ranije: STARI GRAD, STARI GRAD, 0), 21460 Stari Grad</item>
      <item>Mićelino Lupi, VUKOVARSKA CESTA 9 (ranije: STARI GRAD, STARI GRAD, 0), 21460 Stari Grad</item>
      <item>Nikola Lupi, Kod Sv. Mandaline 1, 21460 Stari Grad</item>
      <item>Vinko Lupi, KOD SV. ROKA 7 (ranije: STARI GRAD, STARI GRAD, 0), 21460 Stari Grad</item>
      <item>Ivica Ljubić, ULICA NIKOLE TESLE 12 (ranije: STARI GRAD, STARI GRAD, 0), 21460 Stari Grad</item>
      <item>Božo Makjanić, Svirče 152, 21460 Svirče</item>
      <item>Cvjetko Matković, ULICA MATIJA IVANIĆA 39 (ranije: STARI GRAD, STARI GRAD, 0), 21460 Stari Grad</item>
      <item>Ivica Matković-dražica, Obala Žrtava Rata 4, 21460 Stari Grad</item>
      <item>Ivan Milatić, DOMOBRANSKA ULICA 44 A (ranije: STARI GRAD, STARI GRAD, 0), 21460 Stari Grad</item>
      <item>Stjepan Milatić, Vrbanj 150, 21460 Vrbanj</item>
      <item>Gordana Moscatello, Ploča 17, 21460 Stari Grad</item>
      <item>Marijana Moškatelo, Ploča 27, 21460 Stari Grad</item>
      <item>Tomi Moškatelo, PLOČA 2 (ranije: DOL, DOL, 0), 21460 Stari Grad</item>
      <item>Suvad Mujezinović, Ulica Emanuela Vidovića 3, 21460 Stari Grad</item>
      <item>Meri Odrljin, Ulica Pave Dulčića 3, 21460 Stari Grad</item>
      <item>Alenka Pavičić, VRBANJ 53 (ranije: VRBANJ, VRBANJ, 0), 21460 Vrbanj</item>
      <item>Meri Pavičić Donkić, Obala Žrtava Rata 5, 21460 Stari Grad</item>
      <item>Nikola Pavičić, VRBANJ 53 (ranije: VRBANJ, VRBANJ, 0), 21460 Vrbanj</item>
      <item>Andrej Petrić, KOD SV. MANDALINE 15 (ranije: STARI GRAD, STARI GRAD, 0), 21460 Stari Grad</item>
      <item>Siniša Petrić, Ulica Petra Scutteri 6, 21460 Stari Grad</item>
      <item>Tonko Petrić, Šiberija 20, 21460 Stari Grad</item>
      <item>Vinko Petrić, Ulica Kralja Zvonimira 28, 21460 Stari Grad</item>
      <item>Antun Plenković, SVIRČE 80 (ranije: SVIRČE, SVIRČE, 0), 21460 Svirče</item>
      <item>Dinko Račić, Vrbanj 442, 21460 Vrbanj</item>
      <item>Dobrila Račić, Vrbanj 302 A, 21460 Vrbanj</item>
      <item>Jakša Račić, Ulica Kneza Branimira 5, 21460 Stari Grad</item>
      <item>Tatijana Radman-livaja, Molo Njiva 6, 21460 Stari Grad</item>
      <item>Irena Roić, Pavičića Dvor 7, 21460 Stari Grad</item>
      <item>Juraj Roić, Vrankovića Dvor 1, 21460 Stari Grad</item>
      <item>Lući Roić, PAVIČIĆA DVOR 7 (ranije: DOL, DOL, 0), 21460 Stari Grad</item>
      <item>Duška Rubinić, Vrisnik 67, 21465 Vrisnik</item>
      <item>Ivan Sanseović, KUNIČIĆA DVOR 4 (ranije: DOL, DOL, 0), 21460 Stari Grad</item>
      <item>Igor Srhoj, ULICA PETRA KREŠIMIRA IV 5 (ranije: STARI GRAD, STARI GRAD, 0), 21460 Stari Grad</item>
      <item>Ivo Stančić, Stančića Dvor 10, 21460 Stari Grad</item>
      <item>Toni Tarbušković, Ulica Predraga Bogdanića 17, 21460 Stari Grad</item>
      <item>Anita Viceić, Svirče 148, 21460 Svirče</item>
      <item>Kuzma Viceić, Ulica Ivana Zajca 6, 21460 Stari Grad</item>
      <item>Marin Vidošević, VRBANJ 324 (ranije: VRBANJ, VRBANJ, 0), 21460 Vrbanj</item>
      <item>Toni Vidović, Obala Žrtava Rata 10, 21460 Stari Grad</item>
      <item>Igor Vodanović, VRBANJ 210 (ranije: VRBANJ, VRBANJ, 0), 21460 Vrbanj</item>
      <item>Jurica Vodanović, ULICA DON MIHOVILA PAVLINOVIĆA 3 (ranije: STARI GRAD, STARI GRAD, 0), 21460 Stari Grad</item>
      <item>Ana Vranković, VRANKOVIĆA DVOR 6 (ranije: DOL, DOL, 0), 21460 Stari Grad</item>
      <item>Lukrecija Vranković, Svirče 96, 21460 Svirče</item>
      <item>Dragiša Zaninović, Ulica Kneza Branimira 19, 21460 Stari Grad</item>
      <item>Katica Zaninović, Ulica Kneza Branimira 19, 21460 Stari Grad</item>
      <item>Luka Stančić, Stančića Dvor 13, 21460 Stari Grad</item>
      <item>Meri Stipišić, Vrbanj 109, 21460 Vrbanj</item>
      <item>Zdeslav Škarpa, Ulica Don Frane Bulića 7, 21460 Stari Grad</item>
      <item>Franko Šoljan, Ulica Matija Ivanića 43, 21460 Stari Grad</item>
      <item>Neno Šoljan, Ulica Matije Gupca 3, 21460 Stari Grad</item>
      <item>Branka Grabovac, Graščica 6a, 10000 Zagreb</item>
      <item>Antonio Škarpa, Ulica Eugena Kvaternika 14, 21460 Stari Grad</item>
      <item>Vlatka Klišanin, VII. Ravnice 17, 10000 Zagreb</item>
      <item>Siniša Petrić, Ulica Petra Scutteri 6, 21460 Stari Grad</item>
      <item>Dane Pavičić, Andrije Mohorovičića 25, 43000 Bjelovar</item>
      <item>Ana Petrić, Kolodvorska 13, 42000 Varaždin</item>
      <item>Maja Smrké</item>
    </derivirana_varijabla>
  </DomainObject.Predmet.OstaliListFormatedWithAdress>
  <DomainObject.Predmet.OstaliListFormatedWithAdressOIB>
    <izvorni_sadrzaj>
      <item>Filip Gelo, OIB 68066482877, Vatrogasna 54, 31000 Osijek</item>
      <item>Alen Ivković, OIB 63957064080, Užarska 28/IV, 51000 Rijeka</item>
      <item>Nikša Barbarić, OIB 58503275233, Ulica Kralja Zvonimira 33, 21460 Stari Grad</item>
      <item>Nikša Barić, OIB 23657353558, Njiva 9, 21460 Stari Grad</item>
      <item>Tonči Bogdanić, OIB 35712879769, Trg Škor Ambroza Vranjicanija 1, 21460 Stari Grad</item>
      <item>Antun Bojanić, OIB 25390858866, Ulica Dr.ante Starčevića 12, 21460 Stari Grad</item>
      <item>Borko Bojanić, OIB 07902207709, Vrisnik 125, 21465 Vrisnik</item>
      <item>Dinko Božiković, OIB 01052764195, DOMOBRANSKA ULICA 36 (ranije: STARI GRAD, STARI GRAD, 0), 21460 Stari Grad</item>
      <item>Meri Božiković, OIB 61726058866, Svirče 70, 21460 Svirče</item>
      <item>Dinka Buratović, OIB 16309045883, Vrbanj 33, 21460 Vrbanj</item>
      <item>Dušan Buratović, OIB 25491440550, Vrbanj 215, 21460 Vrbanj</item>
      <item>Melita Carić, OIB 77082555798, Domobranska Ulica 32 A, 21460 Stari Grad</item>
      <item>Rina Carić, OIB 81122590612, Carića Dvor 2, 21460 Stari Grad</item>
      <item>Marko Dabro, OIB 25869758281, Ulica Kralja Zvonimira 10, 21460 Stari Grad</item>
      <item>Sonja Del, OIB 75936265707, DOMOBRANSKA ULICA 21 (ranije: STARI GRAD, STARI GRAD, 0), 21460 Stari Grad</item>
      <item>Jordan Deletis, OIB 14145462525, Ulica Predraga Bogdanića 34, 21460 Stari Grad</item>
      <item>Milica Draganić, OIB 11562636123, JELSA 339 (ranije: JELSA, JELSA, 0), 21465 Jelsa</item>
      <item>Peroslav Dragičević, OIB 15791751073, Ulica Ivice Stipišića 10, 21460 Stari Grad</item>
      <item>Jurko Dužević, OIB 80685108616, Duolnjo Kola 7, 21460 Stari Grad</item>
      <item>Ivo Fidler, OIB 78039638098, VRISNIK 10 (ranije: VRISNIK, VRISNIK, 0), 21465 Vrisnik</item>
      <item>Latka Fidler, OIB 28810656701, VRISNIK 10 (ranije: VRISNIK, VRISNIK, 0), 21465 Vrisnik</item>
      <item>Marija Franičević, OIB 37205376047, Gornji Dvori 9, 21460 Stari Grad</item>
      <item>Dinkica Garić, OIB 34659714940, Ulica Matija Ivanića 35, 21460 Stari Grad</item>
      <item>Milena Gluščević, OIB 97242624022, Vrbanj 66, 21460 Vrbanj</item>
      <item>Animari Jeličić, OIB 14710222757, Ulica Ivice Stipišića 8, 21460 Stari Grad</item>
      <item>Marina Jurić, OIB 43006608113, TRG STJEPANA RADIĆA 7 (ranije: STARI GRAD, STARI GRAD, 0), 21460 Stari Grad</item>
      <item>Helena Kalebić Görig, OIB 85121632115, Vrbanj 52, 21460 Vrbanj</item>
      <item>Kristina Kekez, OIB 09340335470, Šurokovića Dvor 7, 21460 Stari Grad</item>
      <item>Ivanka Knezović, OIB 22675913781, Vukovarska Cesta 17 A, 21460 Stari Grad</item>
      <item>Robert Kolumbić, OIB 00666799529, Vagonj 14, 21460 Stari Grad</item>
      <item>Matilda Kovačević, OIB 73368633655, Ulica Zbora Narodne Garde 1, 21460 Stari Grad</item>
      <item>Fabris Kuničić, OIB 54895041561, Ivan Dolac 11, 21465 Ivan Dolac</item>
      <item>Miljana Leleković, OIB 10525896098, Vrbanj 149, 21460 Vrbanj</item>
      <item>Margita Lubina, OIB 23679765650, Ulica Jurja Dalmatinca 6, 21460 Stari Grad</item>
      <item>Jakov Lupi, OIB 27983251135, KOD SV. ROKA 5 (ranije: STARI GRAD, STARI GRAD, 0), 21460 Stari Grad</item>
      <item>Mićelino Lupi, OIB 29422768835, VUKOVARSKA CESTA 9 (ranije: STARI GRAD, STARI GRAD, 0), 21460 Stari Grad</item>
      <item>Nikola Lupi, OIB 99879737628, Kod Sv. Mandaline 1, 21460 Stari Grad</item>
      <item>Vinko Lupi, OIB 11848062223, KOD SV. ROKA 7 (ranije: STARI GRAD, STARI GRAD, 0), 21460 Stari Grad</item>
      <item>Ivica Ljubić, OIB 56655610557, ULICA NIKOLE TESLE 12 (ranije: STARI GRAD, STARI GRAD, 0), 21460 Stari Grad</item>
      <item>Božo Makjanić, OIB 80928770835, Svirče 152, 21460 Svirče</item>
      <item>Cvjetko Matković, OIB 10443683019, ULICA MATIJA IVANIĆA 39 (ranije: STARI GRAD, STARI GRAD, 0), 21460 Stari Grad</item>
      <item>Ivica Matković-dražica, OIB 17752241913, Obala Žrtava Rata 4, 21460 Stari Grad</item>
      <item>Ivan Milatić, OIB 03038363991, DOMOBRANSKA ULICA 44 A (ranije: STARI GRAD, STARI GRAD, 0), 21460 Stari Grad</item>
      <item>Stjepan Milatić, OIB 24125103132, Vrbanj 150, 21460 Vrbanj</item>
      <item>Gordana Moscatello, OIB 83897408760, Ploča 17, 21460 Stari Grad</item>
      <item>Marijana Moškatelo, OIB 47789083770, Ploča 27, 21460 Stari Grad</item>
      <item>Tomi Moškatelo, OIB 23063775832, PLOČA 2 (ranije: DOL, DOL, 0), 21460 Stari Grad</item>
      <item>Suvad Mujezinović, OIB 79807741036, Ulica Emanuela Vidovića 3, 21460 Stari Grad</item>
      <item>Meri Odrljin, OIB 77718989091, Ulica Pave Dulčića 3, 21460 Stari Grad</item>
      <item>Alenka Pavičić, OIB 09982442980, VRBANJ 53 (ranije: VRBANJ, VRBANJ, 0), 21460 Vrbanj</item>
      <item>Meri Pavičić Donkić, OIB 14219038598, Obala Žrtava Rata 5, 21460 Stari Grad</item>
      <item>Nikola Pavičić, OIB 91865331053, VRBANJ 53 (ranije: VRBANJ, VRBANJ, 0), 21460 Vrbanj</item>
      <item>Andrej Petrić, OIB 19736485808, KOD SV. MANDALINE 15 (ranije: STARI GRAD, STARI GRAD, 0), 21460 Stari Grad</item>
      <item>Siniša Petrić, OIB 59516009847, Ulica Petra Scutteri 6, 21460 Stari Grad</item>
      <item>Tonko Petrić, OIB 82973125806, Šiberija 20, 21460 Stari Grad</item>
      <item>Vinko Petrić, OIB 25756669353, Ulica Kralja Zvonimira 28, 21460 Stari Grad</item>
      <item>Antun Plenković, OIB 85969226037, SVIRČE 80 (ranije: SVIRČE, SVIRČE, 0), 21460 Svirče</item>
      <item>Dinko Račić, OIB 02437704848, Vrbanj 442, 21460 Vrbanj</item>
      <item>Dobrila Račić, OIB 20570606006, Vrbanj 302 A, 21460 Vrbanj</item>
      <item>Jakša Račić, OIB 38999423527, Ulica Kneza Branimira 5, 21460 Stari Grad</item>
      <item>Tatijana Radman-livaja, OIB 18508954323, Molo Njiva 6, 21460 Stari Grad</item>
      <item>Irena Roić, OIB 74510422762, Pavičića Dvor 7, 21460 Stari Grad</item>
      <item>Juraj Roić, OIB 40166347687, Vrankovića Dvor 1, 21460 Stari Grad</item>
      <item>Lući Roić, OIB 24743587539, PAVIČIĆA DVOR 7 (ranije: DOL, DOL, 0), 21460 Stari Grad</item>
      <item>Duška Rubinić, OIB 81753177049, Vrisnik 67, 21465 Vrisnik</item>
      <item>Ivan Sanseović, OIB 08563467932, KUNIČIĆA DVOR 4 (ranije: DOL, DOL, 0), 21460 Stari Grad</item>
      <item>Igor Srhoj, OIB 49614028914, ULICA PETRA KREŠIMIRA IV 5 (ranije: STARI GRAD, STARI GRAD, 0), 21460 Stari Grad</item>
      <item>Ivo Stančić, OIB 64029423659, Stančića Dvor 10, 21460 Stari Grad</item>
      <item>Toni Tarbušković, OIB 94345687118, Ulica Predraga Bogdanića 17, 21460 Stari Grad</item>
      <item>Anita Viceić, OIB 06333694020, Svirče 148, 21460 Svirče</item>
      <item>Kuzma Viceić, OIB 18673197960, Ulica Ivana Zajca 6, 21460 Stari Grad</item>
      <item>Marin Vidošević, OIB 79171335463, VRBANJ 324 (ranije: VRBANJ, VRBANJ, 0), 21460 Vrbanj</item>
      <item>Toni Vidović, OIB 06215024380, Obala Žrtava Rata 10, 21460 Stari Grad</item>
      <item>Igor Vodanović, OIB 84309988572, VRBANJ 210 (ranije: VRBANJ, VRBANJ, 0), 21460 Vrbanj</item>
      <item>Jurica Vodanović, OIB 73535528486, ULICA DON MIHOVILA PAVLINOVIĆA 3 (ranije: STARI GRAD, STARI GRAD, 0), 21460 Stari Grad</item>
      <item>Ana Vranković, OIB 16520971202, VRANKOVIĆA DVOR 6 (ranije: DOL, DOL, 0), 21460 Stari Grad</item>
      <item>Lukrecija Vranković, OIB 74776528214, Svirče 96, 21460 Svirče</item>
      <item>Dragiša Zaninović, OIB 39417717290, Ulica Kneza Branimira 19, 21460 Stari Grad</item>
      <item>Katica Zaninović, OIB 02436297803, Ulica Kneza Branimira 19, 21460 Stari Grad</item>
      <item>Luka Stančić, OIB 91475365556, Stančića Dvor 13, 21460 Stari Grad</item>
      <item>Meri Stipišić, OIB 11963988379, Vrbanj 109, 21460 Vrbanj</item>
      <item>Zdeslav Škarpa, OIB 76872378956, Ulica Don Frane Bulića 7, 21460 Stari Grad</item>
      <item>Franko Šoljan, OIB 99776208688, Ulica Matija Ivanića 43, 21460 Stari Grad</item>
      <item>Neno Šoljan, OIB 04419572654, Ulica Matije Gupca 3, 21460 Stari Grad</item>
      <item>Branka Grabovac, OIB 57930518010, Graščica 6a, 10000 Zagreb</item>
      <item>Antonio Škarpa, OIB 79295150323, Ulica Eugena Kvaternika 14, 21460 Stari Grad</item>
      <item>Vlatka Klišanin, OIB 41045358920, VII. Ravnice 17, 10000 Zagreb</item>
      <item>Siniša Petrić, OIB 59516009847, Ulica Petra Scutteri 6, 21460 Stari Grad</item>
      <item>Dane Pavičić, OIB 20305861469, Andrije Mohorovičića 25, 43000 Bjelovar</item>
      <item>Ana Petrić, OIB 56191156047, Kolodvorska 13, 42000 Varaždin</item>
      <item>Maja Smrké, OIB 83419853526</item>
    </izvorni_sadrzaj>
    <derivirana_varijabla naziv="DomainObject.Predmet.OstaliListFormatedWithAdressOIB_1">
      <item>Filip Gelo, OIB 68066482877, Vatrogasna 54, 31000 Osijek</item>
      <item>Alen Ivković, OIB 63957064080, Užarska 28/IV, 51000 Rijeka</item>
      <item>Nikša Barbarić, OIB 58503275233, Ulica Kralja Zvonimira 33, 21460 Stari Grad</item>
      <item>Nikša Barić, OIB 23657353558, Njiva 9, 21460 Stari Grad</item>
      <item>Tonči Bogdanić, OIB 35712879769, Trg Škor Ambroza Vranjicanija 1, 21460 Stari Grad</item>
      <item>Antun Bojanić, OIB 25390858866, Ulica Dr.ante Starčevića 12, 21460 Stari Grad</item>
      <item>Borko Bojanić, OIB 07902207709, Vrisnik 125, 21465 Vrisnik</item>
      <item>Dinko Božiković, OIB 01052764195, DOMOBRANSKA ULICA 36 (ranije: STARI GRAD, STARI GRAD, 0), 21460 Stari Grad</item>
      <item>Meri Božiković, OIB 61726058866, Svirče 70, 21460 Svirče</item>
      <item>Dinka Buratović, OIB 16309045883, Vrbanj 33, 21460 Vrbanj</item>
      <item>Dušan Buratović, OIB 25491440550, Vrbanj 215, 21460 Vrbanj</item>
      <item>Melita Carić, OIB 77082555798, Domobranska Ulica 32 A, 21460 Stari Grad</item>
      <item>Rina Carić, OIB 81122590612, Carića Dvor 2, 21460 Stari Grad</item>
      <item>Marko Dabro, OIB 25869758281, Ulica Kralja Zvonimira 10, 21460 Stari Grad</item>
      <item>Sonja Del, OIB 75936265707, DOMOBRANSKA ULICA 21 (ranije: STARI GRAD, STARI GRAD, 0), 21460 Stari Grad</item>
      <item>Jordan Deletis, OIB 14145462525, Ulica Predraga Bogdanića 34, 21460 Stari Grad</item>
      <item>Milica Draganić, OIB 11562636123, JELSA 339 (ranije: JELSA, JELSA, 0), 21465 Jelsa</item>
      <item>Peroslav Dragičević, OIB 15791751073, Ulica Ivice Stipišića 10, 21460 Stari Grad</item>
      <item>Jurko Dužević, OIB 80685108616, Duolnjo Kola 7, 21460 Stari Grad</item>
      <item>Ivo Fidler, OIB 78039638098, VRISNIK 10 (ranije: VRISNIK, VRISNIK, 0), 21465 Vrisnik</item>
      <item>Latka Fidler, OIB 28810656701, VRISNIK 10 (ranije: VRISNIK, VRISNIK, 0), 21465 Vrisnik</item>
      <item>Marija Franičević, OIB 37205376047, Gornji Dvori 9, 21460 Stari Grad</item>
      <item>Dinkica Garić, OIB 34659714940, Ulica Matija Ivanića 35, 21460 Stari Grad</item>
      <item>Milena Gluščević, OIB 97242624022, Vrbanj 66, 21460 Vrbanj</item>
      <item>Animari Jeličić, OIB 14710222757, Ulica Ivice Stipišića 8, 21460 Stari Grad</item>
      <item>Marina Jurić, OIB 43006608113, TRG STJEPANA RADIĆA 7 (ranije: STARI GRAD, STARI GRAD, 0), 21460 Stari Grad</item>
      <item>Helena Kalebić Görig, OIB 85121632115, Vrbanj 52, 21460 Vrbanj</item>
      <item>Kristina Kekez, OIB 09340335470, Šurokovića Dvor 7, 21460 Stari Grad</item>
      <item>Ivanka Knezović, OIB 22675913781, Vukovarska Cesta 17 A, 21460 Stari Grad</item>
      <item>Robert Kolumbić, OIB 00666799529, Vagonj 14, 21460 Stari Grad</item>
      <item>Matilda Kovačević, OIB 73368633655, Ulica Zbora Narodne Garde 1, 21460 Stari Grad</item>
      <item>Fabris Kuničić, OIB 54895041561, Ivan Dolac 11, 21465 Ivan Dolac</item>
      <item>Miljana Leleković, OIB 10525896098, Vrbanj 149, 21460 Vrbanj</item>
      <item>Margita Lubina, OIB 23679765650, Ulica Jurja Dalmatinca 6, 21460 Stari Grad</item>
      <item>Jakov Lupi, OIB 27983251135, KOD SV. ROKA 5 (ranije: STARI GRAD, STARI GRAD, 0), 21460 Stari Grad</item>
      <item>Mićelino Lupi, OIB 29422768835, VUKOVARSKA CESTA 9 (ranije: STARI GRAD, STARI GRAD, 0), 21460 Stari Grad</item>
      <item>Nikola Lupi, OIB 99879737628, Kod Sv. Mandaline 1, 21460 Stari Grad</item>
      <item>Vinko Lupi, OIB 11848062223, KOD SV. ROKA 7 (ranije: STARI GRAD, STARI GRAD, 0), 21460 Stari Grad</item>
      <item>Ivica Ljubić, OIB 56655610557, ULICA NIKOLE TESLE 12 (ranije: STARI GRAD, STARI GRAD, 0), 21460 Stari Grad</item>
      <item>Božo Makjanić, OIB 80928770835, Svirče 152, 21460 Svirče</item>
      <item>Cvjetko Matković, OIB 10443683019, ULICA MATIJA IVANIĆA 39 (ranije: STARI GRAD, STARI GRAD, 0), 21460 Stari Grad</item>
      <item>Ivica Matković-dražica, OIB 17752241913, Obala Žrtava Rata 4, 21460 Stari Grad</item>
      <item>Ivan Milatić, OIB 03038363991, DOMOBRANSKA ULICA 44 A (ranije: STARI GRAD, STARI GRAD, 0), 21460 Stari Grad</item>
      <item>Stjepan Milatić, OIB 24125103132, Vrbanj 150, 21460 Vrbanj</item>
      <item>Gordana Moscatello, OIB 83897408760, Ploča 17, 21460 Stari Grad</item>
      <item>Marijana Moškatelo, OIB 47789083770, Ploča 27, 21460 Stari Grad</item>
      <item>Tomi Moškatelo, OIB 23063775832, PLOČA 2 (ranije: DOL, DOL, 0), 21460 Stari Grad</item>
      <item>Suvad Mujezinović, OIB 79807741036, Ulica Emanuela Vidovića 3, 21460 Stari Grad</item>
      <item>Meri Odrljin, OIB 77718989091, Ulica Pave Dulčića 3, 21460 Stari Grad</item>
      <item>Alenka Pavičić, OIB 09982442980, VRBANJ 53 (ranije: VRBANJ, VRBANJ, 0), 21460 Vrbanj</item>
      <item>Meri Pavičić Donkić, OIB 14219038598, Obala Žrtava Rata 5, 21460 Stari Grad</item>
      <item>Nikola Pavičić, OIB 91865331053, VRBANJ 53 (ranije: VRBANJ, VRBANJ, 0), 21460 Vrbanj</item>
      <item>Andrej Petrić, OIB 19736485808, KOD SV. MANDALINE 15 (ranije: STARI GRAD, STARI GRAD, 0), 21460 Stari Grad</item>
      <item>Siniša Petrić, OIB 59516009847, Ulica Petra Scutteri 6, 21460 Stari Grad</item>
      <item>Tonko Petrić, OIB 82973125806, Šiberija 20, 21460 Stari Grad</item>
      <item>Vinko Petrić, OIB 25756669353, Ulica Kralja Zvonimira 28, 21460 Stari Grad</item>
      <item>Antun Plenković, OIB 85969226037, SVIRČE 80 (ranije: SVIRČE, SVIRČE, 0), 21460 Svirče</item>
      <item>Dinko Račić, OIB 02437704848, Vrbanj 442, 21460 Vrbanj</item>
      <item>Dobrila Račić, OIB 20570606006, Vrbanj 302 A, 21460 Vrbanj</item>
      <item>Jakša Račić, OIB 38999423527, Ulica Kneza Branimira 5, 21460 Stari Grad</item>
      <item>Tatijana Radman-livaja, OIB 18508954323, Molo Njiva 6, 21460 Stari Grad</item>
      <item>Irena Roić, OIB 74510422762, Pavičića Dvor 7, 21460 Stari Grad</item>
      <item>Juraj Roić, OIB 40166347687, Vrankovića Dvor 1, 21460 Stari Grad</item>
      <item>Lući Roić, OIB 24743587539, PAVIČIĆA DVOR 7 (ranije: DOL, DOL, 0), 21460 Stari Grad</item>
      <item>Duška Rubinić, OIB 81753177049, Vrisnik 67, 21465 Vrisnik</item>
      <item>Ivan Sanseović, OIB 08563467932, KUNIČIĆA DVOR 4 (ranije: DOL, DOL, 0), 21460 Stari Grad</item>
      <item>Igor Srhoj, OIB 49614028914, ULICA PETRA KREŠIMIRA IV 5 (ranije: STARI GRAD, STARI GRAD, 0), 21460 Stari Grad</item>
      <item>Ivo Stančić, OIB 64029423659, Stančića Dvor 10, 21460 Stari Grad</item>
      <item>Toni Tarbušković, OIB 94345687118, Ulica Predraga Bogdanića 17, 21460 Stari Grad</item>
      <item>Anita Viceić, OIB 06333694020, Svirče 148, 21460 Svirče</item>
      <item>Kuzma Viceić, OIB 18673197960, Ulica Ivana Zajca 6, 21460 Stari Grad</item>
      <item>Marin Vidošević, OIB 79171335463, VRBANJ 324 (ranije: VRBANJ, VRBANJ, 0), 21460 Vrbanj</item>
      <item>Toni Vidović, OIB 06215024380, Obala Žrtava Rata 10, 21460 Stari Grad</item>
      <item>Igor Vodanović, OIB 84309988572, VRBANJ 210 (ranije: VRBANJ, VRBANJ, 0), 21460 Vrbanj</item>
      <item>Jurica Vodanović, OIB 73535528486, ULICA DON MIHOVILA PAVLINOVIĆA 3 (ranije: STARI GRAD, STARI GRAD, 0), 21460 Stari Grad</item>
      <item>Ana Vranković, OIB 16520971202, VRANKOVIĆA DVOR 6 (ranije: DOL, DOL, 0), 21460 Stari Grad</item>
      <item>Lukrecija Vranković, OIB 74776528214, Svirče 96, 21460 Svirče</item>
      <item>Dragiša Zaninović, OIB 39417717290, Ulica Kneza Branimira 19, 21460 Stari Grad</item>
      <item>Katica Zaninović, OIB 02436297803, Ulica Kneza Branimira 19, 21460 Stari Grad</item>
      <item>Luka Stančić, OIB 91475365556, Stančića Dvor 13, 21460 Stari Grad</item>
      <item>Meri Stipišić, OIB 11963988379, Vrbanj 109, 21460 Vrbanj</item>
      <item>Zdeslav Škarpa, OIB 76872378956, Ulica Don Frane Bulića 7, 21460 Stari Grad</item>
      <item>Franko Šoljan, OIB 99776208688, Ulica Matija Ivanića 43, 21460 Stari Grad</item>
      <item>Neno Šoljan, OIB 04419572654, Ulica Matije Gupca 3, 21460 Stari Grad</item>
      <item>Branka Grabovac, OIB 57930518010, Graščica 6a, 10000 Zagreb</item>
      <item>Antonio Škarpa, OIB 79295150323, Ulica Eugena Kvaternika 14, 21460 Stari Grad</item>
      <item>Vlatka Klišanin, OIB 41045358920, VII. Ravnice 17, 10000 Zagreb</item>
      <item>Siniša Petrić, OIB 59516009847, Ulica Petra Scutteri 6, 21460 Stari Grad</item>
      <item>Dane Pavičić, OIB 20305861469, Andrije Mohorovičića 25, 43000 Bjelovar</item>
      <item>Ana Petrić, OIB 56191156047, Kolodvorska 13, 42000 Varaždin</item>
      <item>Maja Smrké, OIB 83419853526</item>
    </derivirana_varijabla>
  </DomainObject.Predmet.OstaliListFormatedWithAdressOIB>
  <DomainObject.Predmet.OstaliListNazivFormated>
    <izvorni_sadrzaj>
      <item>Filip Gelo</item>
      <item>Alen Ivković</item>
      <item>Nikša Barbarić</item>
      <item>Nikša Barić</item>
      <item>Tonči Bogdanić</item>
      <item>Antun Bojanić</item>
      <item>Borko Bojanić</item>
      <item>Dinko Božiković</item>
      <item>Meri Božiković</item>
      <item>Dinka Buratović</item>
      <item>Dušan Buratović</item>
      <item>Melita Carić</item>
      <item>Rina Carić</item>
      <item>Marko Dabro</item>
      <item>Sonja Del</item>
      <item>Jordan Deletis</item>
      <item>Milica Draganić</item>
      <item>Peroslav Dragičević</item>
      <item>Jurko Dužević</item>
      <item>Ivo Fidler</item>
      <item>Latka Fidler</item>
      <item>Marija Franičević</item>
      <item>Dinkica Garić</item>
      <item>Milena Gluščević</item>
      <item>Animari Jeličić</item>
      <item>Marina Jurić</item>
      <item>Helena Kalebić Görig</item>
      <item>Kristina Kekez</item>
      <item>Ivanka Knezović</item>
      <item>Robert Kolumbić</item>
      <item>Matilda Kovačević</item>
      <item>Fabris Kuničić</item>
      <item>Miljana Leleković</item>
      <item>Margita Lubina</item>
      <item>Jakov Lupi</item>
      <item>Mićelino Lupi</item>
      <item>Nikola Lupi</item>
      <item>Vinko Lupi</item>
      <item>Ivica Ljubić</item>
      <item>Božo Makjanić</item>
      <item>Cvjetko Matković</item>
      <item>Ivica Matković-dražica</item>
      <item>Ivan Milatić</item>
      <item>Stjepan Milatić</item>
      <item>Gordana Moscatello</item>
      <item>Marijana Moškatelo</item>
      <item>Tomi Moškatelo</item>
      <item>Suvad Mujezinović</item>
      <item>Meri Odrljin</item>
      <item>Alenka Pavičić</item>
      <item>Meri Pavičić Donkić</item>
      <item>Nikola Pavičić</item>
      <item>Andrej Petrić</item>
      <item>Siniša Petrić</item>
      <item>Tonko Petrić</item>
      <item>Vinko Petrić</item>
      <item>Antun Plenković</item>
      <item>Dinko Račić</item>
      <item>Dobrila Račić</item>
      <item>Jakša Račić</item>
      <item>Tatijana Radman-livaja</item>
      <item>Irena Roić</item>
      <item>Juraj Roić</item>
      <item>Lući Roić</item>
      <item>Duška Rubinić</item>
      <item>Ivan Sanseović</item>
      <item>Igor Srhoj</item>
      <item>Ivo Stančić</item>
      <item>Toni Tarbušković</item>
      <item>Anita Viceić</item>
      <item>Kuzma Viceić</item>
      <item>Marin Vidošević</item>
      <item>Toni Vidović</item>
      <item>Igor Vodanović</item>
      <item>Jurica Vodanović</item>
      <item>Ana Vranković</item>
      <item>Lukrecija Vranković</item>
      <item>Dragiša Zaninović</item>
      <item>Katica Zaninović</item>
      <item>Luka Stančić</item>
      <item>Meri Stipišić</item>
      <item>Zdeslav Škarpa</item>
      <item>Franko Šoljan</item>
      <item>Neno Šoljan</item>
      <item>Branka Grabovac</item>
      <item>Antonio Škarpa</item>
      <item>Vlatka Klišanin</item>
      <item>Siniša Petrić</item>
      <item>Dane Pavičić</item>
      <item>Ana Petrić</item>
      <item>Maja Smrké</item>
    </izvorni_sadrzaj>
    <derivirana_varijabla naziv="DomainObject.Predmet.OstaliListNazivFormated_1">
      <item>Filip Gelo</item>
      <item>Alen Ivković</item>
      <item>Nikša Barbarić</item>
      <item>Nikša Barić</item>
      <item>Tonči Bogdanić</item>
      <item>Antun Bojanić</item>
      <item>Borko Bojanić</item>
      <item>Dinko Božiković</item>
      <item>Meri Božiković</item>
      <item>Dinka Buratović</item>
      <item>Dušan Buratović</item>
      <item>Melita Carić</item>
      <item>Rina Carić</item>
      <item>Marko Dabro</item>
      <item>Sonja Del</item>
      <item>Jordan Deletis</item>
      <item>Milica Draganić</item>
      <item>Peroslav Dragičević</item>
      <item>Jurko Dužević</item>
      <item>Ivo Fidler</item>
      <item>Latka Fidler</item>
      <item>Marija Franičević</item>
      <item>Dinkica Garić</item>
      <item>Milena Gluščević</item>
      <item>Animari Jeličić</item>
      <item>Marina Jurić</item>
      <item>Helena Kalebić Görig</item>
      <item>Kristina Kekez</item>
      <item>Ivanka Knezović</item>
      <item>Robert Kolumbić</item>
      <item>Matilda Kovačević</item>
      <item>Fabris Kuničić</item>
      <item>Miljana Leleković</item>
      <item>Margita Lubina</item>
      <item>Jakov Lupi</item>
      <item>Mićelino Lupi</item>
      <item>Nikola Lupi</item>
      <item>Vinko Lupi</item>
      <item>Ivica Ljubić</item>
      <item>Božo Makjanić</item>
      <item>Cvjetko Matković</item>
      <item>Ivica Matković-dražica</item>
      <item>Ivan Milatić</item>
      <item>Stjepan Milatić</item>
      <item>Gordana Moscatello</item>
      <item>Marijana Moškatelo</item>
      <item>Tomi Moškatelo</item>
      <item>Suvad Mujezinović</item>
      <item>Meri Odrljin</item>
      <item>Alenka Pavičić</item>
      <item>Meri Pavičić Donkić</item>
      <item>Nikola Pavičić</item>
      <item>Andrej Petrić</item>
      <item>Siniša Petrić</item>
      <item>Tonko Petrić</item>
      <item>Vinko Petrić</item>
      <item>Antun Plenković</item>
      <item>Dinko Račić</item>
      <item>Dobrila Račić</item>
      <item>Jakša Račić</item>
      <item>Tatijana Radman-livaja</item>
      <item>Irena Roić</item>
      <item>Juraj Roić</item>
      <item>Lući Roić</item>
      <item>Duška Rubinić</item>
      <item>Ivan Sanseović</item>
      <item>Igor Srhoj</item>
      <item>Ivo Stančić</item>
      <item>Toni Tarbušković</item>
      <item>Anita Viceić</item>
      <item>Kuzma Viceić</item>
      <item>Marin Vidošević</item>
      <item>Toni Vidović</item>
      <item>Igor Vodanović</item>
      <item>Jurica Vodanović</item>
      <item>Ana Vranković</item>
      <item>Lukrecija Vranković</item>
      <item>Dragiša Zaninović</item>
      <item>Katica Zaninović</item>
      <item>Luka Stančić</item>
      <item>Meri Stipišić</item>
      <item>Zdeslav Škarpa</item>
      <item>Franko Šoljan</item>
      <item>Neno Šoljan</item>
      <item>Branka Grabovac</item>
      <item>Antonio Škarpa</item>
      <item>Vlatka Klišanin</item>
      <item>Siniša Petrić</item>
      <item>Dane Pavičić</item>
      <item>Ana Petrić</item>
      <item>Maja Smrké</item>
    </derivirana_varijabla>
  </DomainObject.Predmet.OstaliListNazivFormated>
  <DomainObject.Predmet.OstaliListNazivFormatedOIB>
    <izvorni_sadrzaj>
      <item>Filip Gelo, OIB 68066482877</item>
      <item>Alen Ivković, OIB 63957064080</item>
      <item>Nikša Barbarić, OIB 58503275233</item>
      <item>Nikša Barić, OIB 23657353558</item>
      <item>Tonči Bogdanić, OIB 35712879769</item>
      <item>Antun Bojanić, OIB 25390858866</item>
      <item>Borko Bojanić, OIB 07902207709</item>
      <item>Dinko Božiković, OIB 01052764195</item>
      <item>Meri Božiković, OIB 61726058866</item>
      <item>Dinka Buratović, OIB 16309045883</item>
      <item>Dušan Buratović, OIB 25491440550</item>
      <item>Melita Carić, OIB 77082555798</item>
      <item>Rina Carić, OIB 81122590612</item>
      <item>Marko Dabro, OIB 25869758281</item>
      <item>Sonja Del, OIB 75936265707</item>
      <item>Jordan Deletis, OIB 14145462525</item>
      <item>Milica Draganić, OIB 11562636123</item>
      <item>Peroslav Dragičević, OIB 15791751073</item>
      <item>Jurko Dužević, OIB 80685108616</item>
      <item>Ivo Fidler, OIB 78039638098</item>
      <item>Latka Fidler, OIB 28810656701</item>
      <item>Marija Franičević, OIB 37205376047</item>
      <item>Dinkica Garić, OIB 34659714940</item>
      <item>Milena Gluščević, OIB 97242624022</item>
      <item>Animari Jeličić, OIB 14710222757</item>
      <item>Marina Jurić, OIB 43006608113</item>
      <item>Helena Kalebić Görig, OIB 85121632115</item>
      <item>Kristina Kekez, OIB 09340335470</item>
      <item>Ivanka Knezović, OIB 22675913781</item>
      <item>Robert Kolumbić, OIB 00666799529</item>
      <item>Matilda Kovačević, OIB 73368633655</item>
      <item>Fabris Kuničić, OIB 54895041561</item>
      <item>Miljana Leleković, OIB 10525896098</item>
      <item>Margita Lubina, OIB 23679765650</item>
      <item>Jakov Lupi, OIB 27983251135</item>
      <item>Mićelino Lupi, OIB 29422768835</item>
      <item>Nikola Lupi, OIB 99879737628</item>
      <item>Vinko Lupi, OIB 11848062223</item>
      <item>Ivica Ljubić, OIB 56655610557</item>
      <item>Božo Makjanić, OIB 80928770835</item>
      <item>Cvjetko Matković, OIB 10443683019</item>
      <item>Ivica Matković-dražica, OIB 17752241913</item>
      <item>Ivan Milatić, OIB 03038363991</item>
      <item>Stjepan Milatić, OIB 24125103132</item>
      <item>Gordana Moscatello, OIB 83897408760</item>
      <item>Marijana Moškatelo, OIB 47789083770</item>
      <item>Tomi Moškatelo, OIB 23063775832</item>
      <item>Suvad Mujezinović, OIB 79807741036</item>
      <item>Meri Odrljin, OIB 77718989091</item>
      <item>Alenka Pavičić, OIB 09982442980</item>
      <item>Meri Pavičić Donkić, OIB 14219038598</item>
      <item>Nikola Pavičić, OIB 91865331053</item>
      <item>Andrej Petrić, OIB 19736485808</item>
      <item>Siniša Petrić, OIB 59516009847</item>
      <item>Tonko Petrić, OIB 82973125806</item>
      <item>Vinko Petrić, OIB 25756669353</item>
      <item>Antun Plenković, OIB 85969226037</item>
      <item>Dinko Račić, OIB 02437704848</item>
      <item>Dobrila Račić, OIB 20570606006</item>
      <item>Jakša Račić, OIB 38999423527</item>
      <item>Tatijana Radman-livaja, OIB 18508954323</item>
      <item>Irena Roić, OIB 74510422762</item>
      <item>Juraj Roić, OIB 40166347687</item>
      <item>Lući Roić, OIB 24743587539</item>
      <item>Duška Rubinić, OIB 81753177049</item>
      <item>Ivan Sanseović, OIB 08563467932</item>
      <item>Igor Srhoj, OIB 49614028914</item>
      <item>Ivo Stančić, OIB 64029423659</item>
      <item>Toni Tarbušković, OIB 94345687118</item>
      <item>Anita Viceić, OIB 06333694020</item>
      <item>Kuzma Viceić, OIB 18673197960</item>
      <item>Marin Vidošević, OIB 79171335463</item>
      <item>Toni Vidović, OIB 06215024380</item>
      <item>Igor Vodanović, OIB 84309988572</item>
      <item>Jurica Vodanović, OIB 73535528486</item>
      <item>Ana Vranković, OIB 16520971202</item>
      <item>Lukrecija Vranković, OIB 74776528214</item>
      <item>Dragiša Zaninović, OIB 39417717290</item>
      <item>Katica Zaninović, OIB 02436297803</item>
      <item>Luka Stančić, OIB 91475365556</item>
      <item>Meri Stipišić, OIB 11963988379</item>
      <item>Zdeslav Škarpa, OIB 76872378956</item>
      <item>Franko Šoljan, OIB 99776208688</item>
      <item>Neno Šoljan, OIB 04419572654</item>
      <item>Branka Grabovac, OIB 57930518010</item>
      <item>Antonio Škarpa, OIB 79295150323</item>
      <item>Vlatka Klišanin, OIB 41045358920</item>
      <item>Siniša Petrić, OIB 59516009847</item>
      <item>Dane Pavičić, OIB 20305861469</item>
      <item>Ana Petrić, OIB 56191156047</item>
      <item>Maja Smrké, OIB 83419853526</item>
    </izvorni_sadrzaj>
    <derivirana_varijabla naziv="DomainObject.Predmet.OstaliListNazivFormatedOIB_1">
      <item>Filip Gelo, OIB 68066482877</item>
      <item>Alen Ivković, OIB 63957064080</item>
      <item>Nikša Barbarić, OIB 58503275233</item>
      <item>Nikša Barić, OIB 23657353558</item>
      <item>Tonči Bogdanić, OIB 35712879769</item>
      <item>Antun Bojanić, OIB 25390858866</item>
      <item>Borko Bojanić, OIB 07902207709</item>
      <item>Dinko Božiković, OIB 01052764195</item>
      <item>Meri Božiković, OIB 61726058866</item>
      <item>Dinka Buratović, OIB 16309045883</item>
      <item>Dušan Buratović, OIB 25491440550</item>
      <item>Melita Carić, OIB 77082555798</item>
      <item>Rina Carić, OIB 81122590612</item>
      <item>Marko Dabro, OIB 25869758281</item>
      <item>Sonja Del, OIB 75936265707</item>
      <item>Jordan Deletis, OIB 14145462525</item>
      <item>Milica Draganić, OIB 11562636123</item>
      <item>Peroslav Dragičević, OIB 15791751073</item>
      <item>Jurko Dužević, OIB 80685108616</item>
      <item>Ivo Fidler, OIB 78039638098</item>
      <item>Latka Fidler, OIB 28810656701</item>
      <item>Marija Franičević, OIB 37205376047</item>
      <item>Dinkica Garić, OIB 34659714940</item>
      <item>Milena Gluščević, OIB 97242624022</item>
      <item>Animari Jeličić, OIB 14710222757</item>
      <item>Marina Jurić, OIB 43006608113</item>
      <item>Helena Kalebić Görig, OIB 85121632115</item>
      <item>Kristina Kekez, OIB 09340335470</item>
      <item>Ivanka Knezović, OIB 22675913781</item>
      <item>Robert Kolumbić, OIB 00666799529</item>
      <item>Matilda Kovačević, OIB 73368633655</item>
      <item>Fabris Kuničić, OIB 54895041561</item>
      <item>Miljana Leleković, OIB 10525896098</item>
      <item>Margita Lubina, OIB 23679765650</item>
      <item>Jakov Lupi, OIB 27983251135</item>
      <item>Mićelino Lupi, OIB 29422768835</item>
      <item>Nikola Lupi, OIB 99879737628</item>
      <item>Vinko Lupi, OIB 11848062223</item>
      <item>Ivica Ljubić, OIB 56655610557</item>
      <item>Božo Makjanić, OIB 80928770835</item>
      <item>Cvjetko Matković, OIB 10443683019</item>
      <item>Ivica Matković-dražica, OIB 17752241913</item>
      <item>Ivan Milatić, OIB 03038363991</item>
      <item>Stjepan Milatić, OIB 24125103132</item>
      <item>Gordana Moscatello, OIB 83897408760</item>
      <item>Marijana Moškatelo, OIB 47789083770</item>
      <item>Tomi Moškatelo, OIB 23063775832</item>
      <item>Suvad Mujezinović, OIB 79807741036</item>
      <item>Meri Odrljin, OIB 77718989091</item>
      <item>Alenka Pavičić, OIB 09982442980</item>
      <item>Meri Pavičić Donkić, OIB 14219038598</item>
      <item>Nikola Pavičić, OIB 91865331053</item>
      <item>Andrej Petrić, OIB 19736485808</item>
      <item>Siniša Petrić, OIB 59516009847</item>
      <item>Tonko Petrić, OIB 82973125806</item>
      <item>Vinko Petrić, OIB 25756669353</item>
      <item>Antun Plenković, OIB 85969226037</item>
      <item>Dinko Račić, OIB 02437704848</item>
      <item>Dobrila Račić, OIB 20570606006</item>
      <item>Jakša Račić, OIB 38999423527</item>
      <item>Tatijana Radman-livaja, OIB 18508954323</item>
      <item>Irena Roić, OIB 74510422762</item>
      <item>Juraj Roić, OIB 40166347687</item>
      <item>Lući Roić, OIB 24743587539</item>
      <item>Duška Rubinić, OIB 81753177049</item>
      <item>Ivan Sanseović, OIB 08563467932</item>
      <item>Igor Srhoj, OIB 49614028914</item>
      <item>Ivo Stančić, OIB 64029423659</item>
      <item>Toni Tarbušković, OIB 94345687118</item>
      <item>Anita Viceić, OIB 06333694020</item>
      <item>Kuzma Viceić, OIB 18673197960</item>
      <item>Marin Vidošević, OIB 79171335463</item>
      <item>Toni Vidović, OIB 06215024380</item>
      <item>Igor Vodanović, OIB 84309988572</item>
      <item>Jurica Vodanović, OIB 73535528486</item>
      <item>Ana Vranković, OIB 16520971202</item>
      <item>Lukrecija Vranković, OIB 74776528214</item>
      <item>Dragiša Zaninović, OIB 39417717290</item>
      <item>Katica Zaninović, OIB 02436297803</item>
      <item>Luka Stančić, OIB 91475365556</item>
      <item>Meri Stipišić, OIB 11963988379</item>
      <item>Zdeslav Škarpa, OIB 76872378956</item>
      <item>Franko Šoljan, OIB 99776208688</item>
      <item>Neno Šoljan, OIB 04419572654</item>
      <item>Branka Grabovac, OIB 57930518010</item>
      <item>Antonio Škarpa, OIB 79295150323</item>
      <item>Vlatka Klišanin, OIB 41045358920</item>
      <item>Siniša Petrić, OIB 59516009847</item>
      <item>Dane Pavičić, OIB 20305861469</item>
      <item>Ana Petrić, OIB 56191156047</item>
      <item>Maja Smrké, OIB 83419853526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6. studenog 2019.</izvorni_sadrzaj>
    <derivirana_varijabla naziv="DomainObject.Datum_1">6. studenog 2019.</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HELIOS FAROS, dioničko društvo za ugostiteljstvo u stečaju</izvorni_sadrzaj>
    <derivirana_varijabla naziv="DomainObject.Predmet.ProtustrankaIDrugi_1">HELIOS FAROS, dioničko društvo za ugostiteljstvo u stečaju</derivirana_varijabla>
  </DomainObject.Predmet.ProtustrankaIDrugi>
  <DomainObject.Predmet.StrankaIDrugiAdressOIB>
    <izvorni_sadrzaj>FINA ZAGREB, OIB 85821130368, Koturaška 43, 10000 Zagreb</izvorni_sadrzaj>
    <derivirana_varijabla naziv="DomainObject.Predmet.StrankaIDrugiAdressOIB_1">FINA ZAGREB, OIB 85821130368, Koturaška 43, 10000 Zagreb</derivirana_varijabla>
  </DomainObject.Predmet.StrankaIDrugiAdressOIB>
  <DomainObject.Predmet.ProtustrankaIDrugiAdressOIB>
    <izvorni_sadrzaj>HELIOS FAROS, dioničko društvo za ugostiteljstvo u stečaju, OIB 48594515409, Priko/bb, 21460 Stari Grad</izvorni_sadrzaj>
    <derivirana_varijabla naziv="DomainObject.Predmet.ProtustrankaIDrugiAdressOIB_1">HELIOS FAROS, dioničko društvo za ugostiteljstvo u stečaju, OIB 48594515409, Priko/bb, 21460 Stari 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srpnja 2019.</izvorni_sadrzaj>
    <derivirana_varijabla naziv="DomainObject.Predmet.OdlukaRjesenje.DatumDonosenjaOdluke_1">22. srpnja 2019.</derivirana_varijabla>
  </DomainObject.Predmet.OdlukaRjesenje.DatumDonosenjaOdluke>
  <DomainObject.Predmet.OdlukaRjesenje.DatumPravomocnosti>
    <izvorni_sadrzaj>11. rujna 2019.</izvorni_sadrzaj>
    <derivirana_varijabla naziv="DomainObject.Predmet.OdlukaRjesenje.DatumPravomocnosti_1">11. rujna 2019.</derivirana_varijabla>
  </DomainObject.Predmet.OdlukaRjesenje.DatumPravomocnosti>
  <DomainObject.Predmet.OdlukaRjesenje.Oznaka>
    <izvorni_sadrzaj>St-9/2015-467</izvorni_sadrzaj>
    <derivirana_varijabla naziv="DomainObject.Predmet.OdlukaRjesenje.Oznaka_1">St-9/2015-467</derivirana_varijabla>
  </DomainObject.Predmet.OdlukaRjesenje.Oznaka>
  <DomainObject.Predmet.SudioniciListNaziv>
    <izvorni_sadrzaj>
      <item>FINA ZAGREB</item>
      <item>HELIOS FAROS, dioničko društvo za ugostiteljstvo u stečaju</item>
      <item>Filip Gelo</item>
      <item>Alen Ivković</item>
      <item>Nikša Barbarić</item>
      <item>Nikša Barić</item>
      <item>Tonči Bogdanić</item>
      <item>Antun Bojanić</item>
      <item>Borko Bojanić</item>
      <item>Dinko Božiković</item>
      <item>Meri Božiković</item>
      <item>Dinka Buratović</item>
      <item>Dušan Buratović</item>
      <item>Melita Carić</item>
      <item>Rina Carić</item>
      <item>Marko Dabro</item>
      <item>Sonja Del</item>
      <item>Jordan Deletis</item>
      <item>Milica Draganić</item>
      <item>Peroslav Dragičević</item>
      <item>Jurko Dužević</item>
      <item>Ivo Fidler</item>
      <item>Latka Fidler</item>
      <item>Marija Franičević</item>
      <item>Dinkica Garić</item>
      <item>Milena Gluščević</item>
      <item>Animari Jeličić</item>
      <item>Marina Jurić</item>
      <item>Helena Kalebić Görig</item>
      <item>Kristina Kekez</item>
      <item>Ivanka Knezović</item>
      <item>Robert Kolumbić</item>
      <item>Matilda Kovačević</item>
      <item>Fabris Kuničić</item>
      <item>Miljana Leleković</item>
      <item>Margita Lubina</item>
      <item>Jakov Lupi</item>
      <item>Mićelino Lupi</item>
      <item>Nikola Lupi</item>
      <item>Vinko Lupi</item>
      <item>Ivica Ljubić</item>
      <item>Božo Makjanić</item>
      <item>Cvjetko Matković</item>
      <item>Ivica Matković-dražica</item>
      <item>Ivan Milatić</item>
      <item>Stjepan Milatić</item>
      <item>Gordana Moscatello</item>
      <item>Marijana Moškatelo</item>
      <item>Tomi Moškatelo</item>
      <item>Suvad Mujezinović</item>
      <item>Meri Odrljin</item>
      <item>Alenka Pavičić</item>
      <item>Meri Pavičić Donkić</item>
      <item>Nikola Pavičić</item>
      <item>Andrej Petrić</item>
      <item>Siniša Petrić</item>
      <item>Tonko Petrić</item>
      <item>Vinko Petrić</item>
      <item>Antun Plenković</item>
      <item>Dinko Račić</item>
      <item>Dobrila Račić</item>
      <item>Jakša Račić</item>
      <item>Tatijana Radman-livaja</item>
      <item>Irena Roić</item>
      <item>Juraj Roić</item>
      <item>Lući Roić</item>
      <item>Duška Rubinić</item>
      <item>Ivan Sanseović</item>
      <item>Igor Srhoj</item>
      <item>Ivo Stančić</item>
      <item>Toni Tarbušković</item>
      <item>Anita Viceić</item>
      <item>Kuzma Viceić</item>
      <item>Marin Vidošević</item>
      <item>Toni Vidović</item>
      <item>Igor Vodanović</item>
      <item>Jurica Vodanović</item>
      <item>Ana Vranković</item>
      <item>Lukrecija Vranković</item>
      <item>Dragiša Zaninović</item>
      <item>Katica Zaninović</item>
      <item>Luka Stančić</item>
      <item>Meri Stipišić</item>
      <item>Zdeslav Škarpa</item>
      <item>Franko Šoljan</item>
      <item>Neno Šoljan</item>
      <item>Branka Grabovac</item>
      <item>Antonio Škarpa</item>
      <item>Vlatka Klišanin</item>
      <item>Siniša Petrić</item>
      <item>Dane Pavičić</item>
      <item>Ana Petrić</item>
      <item>Maja Smrké</item>
    </izvorni_sadrzaj>
    <derivirana_varijabla naziv="DomainObject.Predmet.SudioniciListNaziv_1">
      <item>FINA ZAGREB</item>
      <item>HELIOS FAROS, dioničko društvo za ugostiteljstvo u stečaju</item>
      <item>Filip Gelo</item>
      <item>Alen Ivković</item>
      <item>Nikša Barbarić</item>
      <item>Nikša Barić</item>
      <item>Tonči Bogdanić</item>
      <item>Antun Bojanić</item>
      <item>Borko Bojanić</item>
      <item>Dinko Božiković</item>
      <item>Meri Božiković</item>
      <item>Dinka Buratović</item>
      <item>Dušan Buratović</item>
      <item>Melita Carić</item>
      <item>Rina Carić</item>
      <item>Marko Dabro</item>
      <item>Sonja Del</item>
      <item>Jordan Deletis</item>
      <item>Milica Draganić</item>
      <item>Peroslav Dragičević</item>
      <item>Jurko Dužević</item>
      <item>Ivo Fidler</item>
      <item>Latka Fidler</item>
      <item>Marija Franičević</item>
      <item>Dinkica Garić</item>
      <item>Milena Gluščević</item>
      <item>Animari Jeličić</item>
      <item>Marina Jurić</item>
      <item>Helena Kalebić Görig</item>
      <item>Kristina Kekez</item>
      <item>Ivanka Knezović</item>
      <item>Robert Kolumbić</item>
      <item>Matilda Kovačević</item>
      <item>Fabris Kuničić</item>
      <item>Miljana Leleković</item>
      <item>Margita Lubina</item>
      <item>Jakov Lupi</item>
      <item>Mićelino Lupi</item>
      <item>Nikola Lupi</item>
      <item>Vinko Lupi</item>
      <item>Ivica Ljubić</item>
      <item>Božo Makjanić</item>
      <item>Cvjetko Matković</item>
      <item>Ivica Matković-dražica</item>
      <item>Ivan Milatić</item>
      <item>Stjepan Milatić</item>
      <item>Gordana Moscatello</item>
      <item>Marijana Moškatelo</item>
      <item>Tomi Moškatelo</item>
      <item>Suvad Mujezinović</item>
      <item>Meri Odrljin</item>
      <item>Alenka Pavičić</item>
      <item>Meri Pavičić Donkić</item>
      <item>Nikola Pavičić</item>
      <item>Andrej Petrić</item>
      <item>Siniša Petrić</item>
      <item>Tonko Petrić</item>
      <item>Vinko Petrić</item>
      <item>Antun Plenković</item>
      <item>Dinko Račić</item>
      <item>Dobrila Račić</item>
      <item>Jakša Račić</item>
      <item>Tatijana Radman-livaja</item>
      <item>Irena Roić</item>
      <item>Juraj Roić</item>
      <item>Lući Roić</item>
      <item>Duška Rubinić</item>
      <item>Ivan Sanseović</item>
      <item>Igor Srhoj</item>
      <item>Ivo Stančić</item>
      <item>Toni Tarbušković</item>
      <item>Anita Viceić</item>
      <item>Kuzma Viceić</item>
      <item>Marin Vidošević</item>
      <item>Toni Vidović</item>
      <item>Igor Vodanović</item>
      <item>Jurica Vodanović</item>
      <item>Ana Vranković</item>
      <item>Lukrecija Vranković</item>
      <item>Dragiša Zaninović</item>
      <item>Katica Zaninović</item>
      <item>Luka Stančić</item>
      <item>Meri Stipišić</item>
      <item>Zdeslav Škarpa</item>
      <item>Franko Šoljan</item>
      <item>Neno Šoljan</item>
      <item>Branka Grabovac</item>
      <item>Antonio Škarpa</item>
      <item>Vlatka Klišanin</item>
      <item>Siniša Petrić</item>
      <item>Dane Pavičić</item>
      <item>Ana Petrić</item>
      <item>Maja Smrké</item>
    </derivirana_varijabla>
  </DomainObject.Predmet.SudioniciListNaziv>
  <DomainObject.Predmet.SudioniciListAdressOIB>
    <izvorni_sadrzaj>
      <item>FINA ZAGREB, OIB 85821130368, Koturaška 43,10000 Zagreb</item>
      <item>HELIOS FAROS, dioničko društvo za ugostiteljstvo u stečaju, OIB 48594515409, Priko/bb,21460 Stari Grad</item>
      <item>Filip Gelo, OIB 68066482877, Vatrogasna 54,31000 Osijek</item>
      <item>Alen Ivković, OIB 63957064080, Užarska 28/IV,51000 Rijeka</item>
      <item>Nikša Barbarić, OIB 58503275233, Ulica Kralja Zvonimira 33,21460 Stari Grad</item>
      <item>Nikša Barić, OIB 23657353558, Njiva 9,21460 Stari Grad</item>
      <item>Tonči Bogdanić, OIB 35712879769, Trg Škor Ambroza Vranjicanija 1,21460 Stari Grad</item>
      <item>Antun Bojanić, OIB 25390858866, Ulica Dr.ante Starčevića 12,21460 Stari Grad</item>
      <item>Borko Bojanić, OIB 07902207709, Vrisnik 125,21465 Vrisnik</item>
      <item>Dinko Božiković, OIB 01052764195, DOMOBRANSKA ULICA 36 (ranije: STARI GRAD, STARI GRAD, 0),21460 Stari Grad</item>
      <item>Meri Božiković, OIB 61726058866, Svirče 70,21460 Svirče</item>
      <item>Dinka Buratović, OIB 16309045883, Vrbanj 33,21460 Vrbanj</item>
      <item>Dušan Buratović, OIB 25491440550, Vrbanj 215,21460 Vrbanj</item>
      <item>Melita Carić, OIB 77082555798, Domobranska Ulica 32 A,21460 Stari Grad</item>
      <item>Rina Carić, OIB 81122590612, Carića Dvor 2,21460 Stari Grad</item>
      <item>Marko Dabro, OIB 25869758281, Ulica Kralja Zvonimira 10,21460 Stari Grad</item>
      <item>Sonja Del, OIB 75936265707, DOMOBRANSKA ULICA 21 (ranije: STARI GRAD, STARI GRAD, 0),21460 Stari Grad</item>
      <item>Jordan Deletis, OIB 14145462525, Ulica Predraga Bogdanića 34,21460 Stari Grad</item>
      <item>Milica Draganić, OIB 11562636123, JELSA 339 (ranije: JELSA, JELSA, 0),21465 Jelsa</item>
      <item>Peroslav Dragičević, OIB 15791751073, Ulica Ivice Stipišića 10,21460 Stari Grad</item>
      <item>Jurko Dužević, OIB 80685108616, Duolnjo Kola 7,21460 Stari Grad</item>
      <item>Ivo Fidler, OIB 78039638098, VRISNIK 10 (ranije: VRISNIK, VRISNIK, 0),21465 Vrisnik</item>
      <item>Latka Fidler, OIB 28810656701, VRISNIK 10 (ranije: VRISNIK, VRISNIK, 0),21465 Vrisnik</item>
      <item>Marija Franičević, OIB 37205376047, Gornji Dvori 9,21460 Stari Grad</item>
      <item>Dinkica Garić, OIB 34659714940, Ulica Matija Ivanića 35,21460 Stari Grad</item>
      <item>Milena Gluščević, OIB 97242624022, Vrbanj 66,21460 Vrbanj</item>
      <item>Animari Jeličić, OIB 14710222757, Ulica Ivice Stipišića 8,21460 Stari Grad</item>
      <item>Marina Jurić, OIB 43006608113, TRG STJEPANA RADIĆA 7 (ranije: STARI GRAD, STARI GRAD, 0),21460 Stari Grad</item>
      <item>Helena Kalebić Görig, OIB 85121632115, Vrbanj 52,21460 Vrbanj</item>
      <item>Kristina Kekez, OIB 09340335470, Šurokovića Dvor 7,21460 Stari Grad</item>
      <item>Ivanka Knezović, OIB 22675913781, Vukovarska Cesta 17 A,21460 Stari Grad</item>
      <item>Robert Kolumbić, OIB 00666799529, Vagonj 14,21460 Stari Grad</item>
      <item>Matilda Kovačević, OIB 73368633655, Ulica Zbora Narodne Garde 1,21460 Stari Grad</item>
      <item>Fabris Kuničić, OIB 54895041561, Ivan Dolac 11,21465 Ivan Dolac</item>
      <item>Miljana Leleković, OIB 10525896098, Vrbanj 149,21460 Vrbanj</item>
      <item>Margita Lubina, OIB 23679765650, Ulica Jurja Dalmatinca 6,21460 Stari Grad</item>
      <item>Jakov Lupi, OIB 27983251135, KOD SV. ROKA 5 (ranije: STARI GRAD, STARI GRAD, 0),21460 Stari Grad</item>
      <item>Mićelino Lupi, OIB 29422768835, VUKOVARSKA CESTA 9 (ranije: STARI GRAD, STARI GRAD, 0),21460 Stari Grad</item>
      <item>Nikola Lupi, OIB 99879737628, Kod Sv. Mandaline 1,21460 Stari Grad</item>
      <item>Vinko Lupi, OIB 11848062223, KOD SV. ROKA 7 (ranije: STARI GRAD, STARI GRAD, 0),21460 Stari Grad</item>
      <item>Ivica Ljubić, OIB 56655610557, ULICA NIKOLE TESLE 12 (ranije: STARI GRAD, STARI GRAD, 0),21460 Stari Grad</item>
      <item>Božo Makjanić, OIB 80928770835, Svirče 152,21460 Svirče</item>
      <item>Cvjetko Matković, OIB 10443683019, ULICA MATIJA IVANIĆA 39 (ranije: STARI GRAD, STARI GRAD, 0),21460 Stari Grad</item>
      <item>Ivica Matković-dražica, OIB 17752241913, Obala Žrtava Rata 4,21460 Stari Grad</item>
      <item>Ivan Milatić, OIB 03038363991, DOMOBRANSKA ULICA 44 A (ranije: STARI GRAD, STARI GRAD, 0),21460 Stari Grad</item>
      <item>Stjepan Milatić, OIB 24125103132, Vrbanj 150,21460 Vrbanj</item>
      <item>Gordana Moscatello, OIB 83897408760, Ploča 17,21460 Stari Grad</item>
      <item>Marijana Moškatelo, OIB 47789083770, Ploča 27,21460 Stari Grad</item>
      <item>Tomi Moškatelo, OIB 23063775832, PLOČA 2 (ranije: DOL, DOL, 0),21460 Stari Grad</item>
      <item>Suvad Mujezinović, OIB 79807741036, Ulica Emanuela Vidovića 3,21460 Stari Grad</item>
      <item>Meri Odrljin, OIB 77718989091, Ulica Pave Dulčića 3,21460 Stari Grad</item>
      <item>Alenka Pavičić, OIB 09982442980, VRBANJ 53 (ranije: VRBANJ, VRBANJ, 0),21460 Vrbanj</item>
      <item>Meri Pavičić Donkić, OIB 14219038598, Obala Žrtava Rata 5,21460 Stari Grad</item>
      <item>Nikola Pavičić, OIB 91865331053, VRBANJ 53 (ranije: VRBANJ, VRBANJ, 0),21460 Vrbanj</item>
      <item>Andrej Petrić, OIB 19736485808, KOD SV. MANDALINE 15 (ranije: STARI GRAD, STARI GRAD, 0),21460 Stari Grad</item>
      <item>Siniša Petrić, OIB 59516009847, Ulica Petra Scutteri 6,21460 Stari Grad</item>
      <item>Tonko Petrić, OIB 82973125806, Šiberija 20,21460 Stari Grad</item>
      <item>Vinko Petrić, OIB 25756669353, Ulica Kralja Zvonimira 28,21460 Stari Grad</item>
      <item>Antun Plenković, OIB 85969226037, SVIRČE 80 (ranije: SVIRČE, SVIRČE, 0),21460 Svirče</item>
      <item>Dinko Račić, OIB 02437704848, Vrbanj 442,21460 Vrbanj</item>
      <item>Dobrila Račić, OIB 20570606006, Vrbanj 302 A,21460 Vrbanj</item>
      <item>Jakša Račić, OIB 38999423527, Ulica Kneza Branimira 5,21460 Stari Grad</item>
      <item>Tatijana Radman-livaja, OIB 18508954323, Molo Njiva 6,21460 Stari Grad</item>
      <item>Irena Roić, OIB 74510422762, Pavičića Dvor 7,21460 Stari Grad</item>
      <item>Juraj Roić, OIB 40166347687, Vrankovića Dvor 1,21460 Stari Grad</item>
      <item>Lući Roić, OIB 24743587539, PAVIČIĆA DVOR 7 (ranije: DOL, DOL, 0),21460 Stari Grad</item>
      <item>Duška Rubinić, OIB 81753177049, Vrisnik 67,21465 Vrisnik</item>
      <item>Ivan Sanseović, OIB 08563467932, KUNIČIĆA DVOR 4 (ranije: DOL, DOL, 0),21460 Stari Grad</item>
      <item>Igor Srhoj, OIB 49614028914, ULICA PETRA KREŠIMIRA IV 5 (ranije: STARI GRAD, STARI GRAD, 0),21460 Stari Grad</item>
      <item>Ivo Stančić, OIB 64029423659, Stančića Dvor 10,21460 Stari Grad</item>
      <item>Toni Tarbušković, OIB 94345687118, Ulica Predraga Bogdanića 17,21460 Stari Grad</item>
      <item>Anita Viceić, OIB 06333694020, Svirče 148,21460 Svirče</item>
      <item>Kuzma Viceić, OIB 18673197960, Ulica Ivana Zajca 6,21460 Stari Grad</item>
      <item>Marin Vidošević, OIB 79171335463, VRBANJ 324 (ranije: VRBANJ, VRBANJ, 0),21460 Vrbanj</item>
      <item>Toni Vidović, OIB 06215024380, Obala Žrtava Rata 10,21460 Stari Grad</item>
      <item>Igor Vodanović, OIB 84309988572, VRBANJ 210 (ranije: VRBANJ, VRBANJ, 0),21460 Vrbanj</item>
      <item>Jurica Vodanović, OIB 73535528486, ULICA DON MIHOVILA PAVLINOVIĆA 3 (ranije: STARI GRAD, STARI GRAD, 0),21460 Stari Grad</item>
      <item>Ana Vranković, OIB 16520971202, VRANKOVIĆA DVOR 6 (ranije: DOL, DOL, 0),21460 Stari Grad</item>
      <item>Lukrecija Vranković, OIB 74776528214, Svirče 96,21460 Svirče</item>
      <item>Dragiša Zaninović, OIB 39417717290, Ulica Kneza Branimira 19,21460 Stari Grad</item>
      <item>Katica Zaninović, OIB 02436297803, Ulica Kneza Branimira 19,21460 Stari Grad</item>
      <item>Luka Stančić, OIB 91475365556, Stančića Dvor 13,21460 Stari Grad</item>
      <item>Meri Stipišić, OIB 11963988379, Vrbanj 109,21460 Vrbanj</item>
      <item>Zdeslav Škarpa, OIB 76872378956, Ulica Don Frane Bulića 7,21460 Stari Grad</item>
      <item>Franko Šoljan, OIB 99776208688, Ulica Matija Ivanića 43,21460 Stari Grad</item>
      <item>Neno Šoljan, OIB 04419572654, Ulica Matije Gupca 3,21460 Stari Grad</item>
      <item>Branka Grabovac, OIB 57930518010, Graščica 6a,10000 Zagreb</item>
      <item>Antonio Škarpa, OIB 79295150323, Ulica Eugena Kvaternika 14,21460 Stari Grad</item>
      <item>Vlatka Klišanin, OIB 41045358920, VII. Ravnice 17,10000 Zagreb</item>
      <item>Siniša Petrić, OIB 59516009847, Ulica Petra Scutteri 6,21460 Stari Grad</item>
      <item>Dane Pavičić, OIB 20305861469, Andrije Mohorovičića 25,43000 Bjelovar</item>
      <item>Ana Petrić, OIB 56191156047, Kolodvorska 13,42000 Varaždin</item>
      <item>Maja Smrké, OIB 83419853526</item>
    </izvorni_sadrzaj>
    <derivirana_varijabla naziv="DomainObject.Predmet.SudioniciListAdressOIB_1">
      <item>FINA ZAGREB, OIB 85821130368, Koturaška 43,10000 Zagreb</item>
      <item>HELIOS FAROS, dioničko društvo za ugostiteljstvo u stečaju, OIB 48594515409, Priko/bb,21460 Stari Grad</item>
      <item>Filip Gelo, OIB 68066482877, Vatrogasna 54,31000 Osijek</item>
      <item>Alen Ivković, OIB 63957064080, Užarska 28/IV,51000 Rijeka</item>
      <item>Nikša Barbarić, OIB 58503275233, Ulica Kralja Zvonimira 33,21460 Stari Grad</item>
      <item>Nikša Barić, OIB 23657353558, Njiva 9,21460 Stari Grad</item>
      <item>Tonči Bogdanić, OIB 35712879769, Trg Škor Ambroza Vranjicanija 1,21460 Stari Grad</item>
      <item>Antun Bojanić, OIB 25390858866, Ulica Dr.ante Starčevića 12,21460 Stari Grad</item>
      <item>Borko Bojanić, OIB 07902207709, Vrisnik 125,21465 Vrisnik</item>
      <item>Dinko Božiković, OIB 01052764195, DOMOBRANSKA ULICA 36 (ranije: STARI GRAD, STARI GRAD, 0),21460 Stari Grad</item>
      <item>Meri Božiković, OIB 61726058866, Svirče 70,21460 Svirče</item>
      <item>Dinka Buratović, OIB 16309045883, Vrbanj 33,21460 Vrbanj</item>
      <item>Dušan Buratović, OIB 25491440550, Vrbanj 215,21460 Vrbanj</item>
      <item>Melita Carić, OIB 77082555798, Domobranska Ulica 32 A,21460 Stari Grad</item>
      <item>Rina Carić, OIB 81122590612, Carića Dvor 2,21460 Stari Grad</item>
      <item>Marko Dabro, OIB 25869758281, Ulica Kralja Zvonimira 10,21460 Stari Grad</item>
      <item>Sonja Del, OIB 75936265707, DOMOBRANSKA ULICA 21 (ranije: STARI GRAD, STARI GRAD, 0),21460 Stari Grad</item>
      <item>Jordan Deletis, OIB 14145462525, Ulica Predraga Bogdanića 34,21460 Stari Grad</item>
      <item>Milica Draganić, OIB 11562636123, JELSA 339 (ranije: JELSA, JELSA, 0),21465 Jelsa</item>
      <item>Peroslav Dragičević, OIB 15791751073, Ulica Ivice Stipišića 10,21460 Stari Grad</item>
      <item>Jurko Dužević, OIB 80685108616, Duolnjo Kola 7,21460 Stari Grad</item>
      <item>Ivo Fidler, OIB 78039638098, VRISNIK 10 (ranije: VRISNIK, VRISNIK, 0),21465 Vrisnik</item>
      <item>Latka Fidler, OIB 28810656701, VRISNIK 10 (ranije: VRISNIK, VRISNIK, 0),21465 Vrisnik</item>
      <item>Marija Franičević, OIB 37205376047, Gornji Dvori 9,21460 Stari Grad</item>
      <item>Dinkica Garić, OIB 34659714940, Ulica Matija Ivanića 35,21460 Stari Grad</item>
      <item>Milena Gluščević, OIB 97242624022, Vrbanj 66,21460 Vrbanj</item>
      <item>Animari Jeličić, OIB 14710222757, Ulica Ivice Stipišića 8,21460 Stari Grad</item>
      <item>Marina Jurić, OIB 43006608113, TRG STJEPANA RADIĆA 7 (ranije: STARI GRAD, STARI GRAD, 0),21460 Stari Grad</item>
      <item>Helena Kalebić Görig, OIB 85121632115, Vrbanj 52,21460 Vrbanj</item>
      <item>Kristina Kekez, OIB 09340335470, Šurokovića Dvor 7,21460 Stari Grad</item>
      <item>Ivanka Knezović, OIB 22675913781, Vukovarska Cesta 17 A,21460 Stari Grad</item>
      <item>Robert Kolumbić, OIB 00666799529, Vagonj 14,21460 Stari Grad</item>
      <item>Matilda Kovačević, OIB 73368633655, Ulica Zbora Narodne Garde 1,21460 Stari Grad</item>
      <item>Fabris Kuničić, OIB 54895041561, Ivan Dolac 11,21465 Ivan Dolac</item>
      <item>Miljana Leleković, OIB 10525896098, Vrbanj 149,21460 Vrbanj</item>
      <item>Margita Lubina, OIB 23679765650, Ulica Jurja Dalmatinca 6,21460 Stari Grad</item>
      <item>Jakov Lupi, OIB 27983251135, KOD SV. ROKA 5 (ranije: STARI GRAD, STARI GRAD, 0),21460 Stari Grad</item>
      <item>Mićelino Lupi, OIB 29422768835, VUKOVARSKA CESTA 9 (ranije: STARI GRAD, STARI GRAD, 0),21460 Stari Grad</item>
      <item>Nikola Lupi, OIB 99879737628, Kod Sv. Mandaline 1,21460 Stari Grad</item>
      <item>Vinko Lupi, OIB 11848062223, KOD SV. ROKA 7 (ranije: STARI GRAD, STARI GRAD, 0),21460 Stari Grad</item>
      <item>Ivica Ljubić, OIB 56655610557, ULICA NIKOLE TESLE 12 (ranije: STARI GRAD, STARI GRAD, 0),21460 Stari Grad</item>
      <item>Božo Makjanić, OIB 80928770835, Svirče 152,21460 Svirče</item>
      <item>Cvjetko Matković, OIB 10443683019, ULICA MATIJA IVANIĆA 39 (ranije: STARI GRAD, STARI GRAD, 0),21460 Stari Grad</item>
      <item>Ivica Matković-dražica, OIB 17752241913, Obala Žrtava Rata 4,21460 Stari Grad</item>
      <item>Ivan Milatić, OIB 03038363991, DOMOBRANSKA ULICA 44 A (ranije: STARI GRAD, STARI GRAD, 0),21460 Stari Grad</item>
      <item>Stjepan Milatić, OIB 24125103132, Vrbanj 150,21460 Vrbanj</item>
      <item>Gordana Moscatello, OIB 83897408760, Ploča 17,21460 Stari Grad</item>
      <item>Marijana Moškatelo, OIB 47789083770, Ploča 27,21460 Stari Grad</item>
      <item>Tomi Moškatelo, OIB 23063775832, PLOČA 2 (ranije: DOL, DOL, 0),21460 Stari Grad</item>
      <item>Suvad Mujezinović, OIB 79807741036, Ulica Emanuela Vidovića 3,21460 Stari Grad</item>
      <item>Meri Odrljin, OIB 77718989091, Ulica Pave Dulčića 3,21460 Stari Grad</item>
      <item>Alenka Pavičić, OIB 09982442980, VRBANJ 53 (ranije: VRBANJ, VRBANJ, 0),21460 Vrbanj</item>
      <item>Meri Pavičić Donkić, OIB 14219038598, Obala Žrtava Rata 5,21460 Stari Grad</item>
      <item>Nikola Pavičić, OIB 91865331053, VRBANJ 53 (ranije: VRBANJ, VRBANJ, 0),21460 Vrbanj</item>
      <item>Andrej Petrić, OIB 19736485808, KOD SV. MANDALINE 15 (ranije: STARI GRAD, STARI GRAD, 0),21460 Stari Grad</item>
      <item>Siniša Petrić, OIB 59516009847, Ulica Petra Scutteri 6,21460 Stari Grad</item>
      <item>Tonko Petrić, OIB 82973125806, Šiberija 20,21460 Stari Grad</item>
      <item>Vinko Petrić, OIB 25756669353, Ulica Kralja Zvonimira 28,21460 Stari Grad</item>
      <item>Antun Plenković, OIB 85969226037, SVIRČE 80 (ranije: SVIRČE, SVIRČE, 0),21460 Svirče</item>
      <item>Dinko Račić, OIB 02437704848, Vrbanj 442,21460 Vrbanj</item>
      <item>Dobrila Račić, OIB 20570606006, Vrbanj 302 A,21460 Vrbanj</item>
      <item>Jakša Račić, OIB 38999423527, Ulica Kneza Branimira 5,21460 Stari Grad</item>
      <item>Tatijana Radman-livaja, OIB 18508954323, Molo Njiva 6,21460 Stari Grad</item>
      <item>Irena Roić, OIB 74510422762, Pavičića Dvor 7,21460 Stari Grad</item>
      <item>Juraj Roić, OIB 40166347687, Vrankovića Dvor 1,21460 Stari Grad</item>
      <item>Lući Roić, OIB 24743587539, PAVIČIĆA DVOR 7 (ranije: DOL, DOL, 0),21460 Stari Grad</item>
      <item>Duška Rubinić, OIB 81753177049, Vrisnik 67,21465 Vrisnik</item>
      <item>Ivan Sanseović, OIB 08563467932, KUNIČIĆA DVOR 4 (ranije: DOL, DOL, 0),21460 Stari Grad</item>
      <item>Igor Srhoj, OIB 49614028914, ULICA PETRA KREŠIMIRA IV 5 (ranije: STARI GRAD, STARI GRAD, 0),21460 Stari Grad</item>
      <item>Ivo Stančić, OIB 64029423659, Stančića Dvor 10,21460 Stari Grad</item>
      <item>Toni Tarbušković, OIB 94345687118, Ulica Predraga Bogdanića 17,21460 Stari Grad</item>
      <item>Anita Viceić, OIB 06333694020, Svirče 148,21460 Svirče</item>
      <item>Kuzma Viceić, OIB 18673197960, Ulica Ivana Zajca 6,21460 Stari Grad</item>
      <item>Marin Vidošević, OIB 79171335463, VRBANJ 324 (ranije: VRBANJ, VRBANJ, 0),21460 Vrbanj</item>
      <item>Toni Vidović, OIB 06215024380, Obala Žrtava Rata 10,21460 Stari Grad</item>
      <item>Igor Vodanović, OIB 84309988572, VRBANJ 210 (ranije: VRBANJ, VRBANJ, 0),21460 Vrbanj</item>
      <item>Jurica Vodanović, OIB 73535528486, ULICA DON MIHOVILA PAVLINOVIĆA 3 (ranije: STARI GRAD, STARI GRAD, 0),21460 Stari Grad</item>
      <item>Ana Vranković, OIB 16520971202, VRANKOVIĆA DVOR 6 (ranije: DOL, DOL, 0),21460 Stari Grad</item>
      <item>Lukrecija Vranković, OIB 74776528214, Svirče 96,21460 Svirče</item>
      <item>Dragiša Zaninović, OIB 39417717290, Ulica Kneza Branimira 19,21460 Stari Grad</item>
      <item>Katica Zaninović, OIB 02436297803, Ulica Kneza Branimira 19,21460 Stari Grad</item>
      <item>Luka Stančić, OIB 91475365556, Stančića Dvor 13,21460 Stari Grad</item>
      <item>Meri Stipišić, OIB 11963988379, Vrbanj 109,21460 Vrbanj</item>
      <item>Zdeslav Škarpa, OIB 76872378956, Ulica Don Frane Bulića 7,21460 Stari Grad</item>
      <item>Franko Šoljan, OIB 99776208688, Ulica Matija Ivanića 43,21460 Stari Grad</item>
      <item>Neno Šoljan, OIB 04419572654, Ulica Matije Gupca 3,21460 Stari Grad</item>
      <item>Branka Grabovac, OIB 57930518010, Graščica 6a,10000 Zagreb</item>
      <item>Antonio Škarpa, OIB 79295150323, Ulica Eugena Kvaternika 14,21460 Stari Grad</item>
      <item>Vlatka Klišanin, OIB 41045358920, VII. Ravnice 17,10000 Zagreb</item>
      <item>Siniša Petrić, OIB 59516009847, Ulica Petra Scutteri 6,21460 Stari Grad</item>
      <item>Dane Pavičić, OIB 20305861469, Andrije Mohorovičića 25,43000 Bjelovar</item>
      <item>Ana Petrić, OIB 56191156047, Kolodvorska 13,42000 Varaždin</item>
      <item>Maja Smrké, OIB 83419853526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48594515409</item>
      <item>, OIB 68066482877</item>
      <item>, OIB 63957064080</item>
      <item>, OIB 58503275233</item>
      <item>, OIB 23657353558</item>
      <item>, OIB 35712879769</item>
      <item>, OIB 25390858866</item>
      <item>, OIB 07902207709</item>
      <item>, OIB 01052764195</item>
      <item>, OIB 61726058866</item>
      <item>, OIB 16309045883</item>
      <item>, OIB 25491440550</item>
      <item>, OIB 77082555798</item>
      <item>, OIB 81122590612</item>
      <item>, OIB 25869758281</item>
      <item>, OIB 75936265707</item>
      <item>, OIB 14145462525</item>
      <item>, OIB 11562636123</item>
      <item>, OIB 15791751073</item>
      <item>, OIB 80685108616</item>
      <item>, OIB 78039638098</item>
      <item>, OIB 28810656701</item>
      <item>, OIB 37205376047</item>
      <item>, OIB 34659714940</item>
      <item>, OIB 97242624022</item>
      <item>, OIB 14710222757</item>
      <item>, OIB 43006608113</item>
      <item>, OIB 85121632115</item>
      <item>, OIB 09340335470</item>
      <item>, OIB 22675913781</item>
      <item>, OIB 00666799529</item>
      <item>, OIB 73368633655</item>
      <item>, OIB 54895041561</item>
      <item>, OIB 10525896098</item>
      <item>, OIB 23679765650</item>
      <item>, OIB 27983251135</item>
      <item>, OIB 29422768835</item>
      <item>, OIB 99879737628</item>
      <item>, OIB 11848062223</item>
      <item>, OIB 56655610557</item>
      <item>, OIB 80928770835</item>
      <item>, OIB 10443683019</item>
      <item>, OIB 17752241913</item>
      <item>, OIB 03038363991</item>
      <item>, OIB 24125103132</item>
      <item>, OIB 83897408760</item>
      <item>, OIB 47789083770</item>
      <item>, OIB 23063775832</item>
      <item>, OIB 79807741036</item>
      <item>, OIB 77718989091</item>
      <item>, OIB 09982442980</item>
      <item>, OIB 14219038598</item>
      <item>, OIB 91865331053</item>
      <item>, OIB 19736485808</item>
      <item>, OIB 59516009847</item>
      <item>, OIB 82973125806</item>
      <item>, OIB 25756669353</item>
      <item>, OIB 85969226037</item>
      <item>, OIB 02437704848</item>
      <item>, OIB 20570606006</item>
      <item>, OIB 38999423527</item>
      <item>, OIB 18508954323</item>
      <item>, OIB 74510422762</item>
      <item>, OIB 40166347687</item>
      <item>, OIB 24743587539</item>
      <item>, OIB 81753177049</item>
      <item>, OIB 08563467932</item>
      <item>, OIB 49614028914</item>
      <item>, OIB 64029423659</item>
      <item>, OIB 94345687118</item>
      <item>, OIB 06333694020</item>
      <item>, OIB 18673197960</item>
      <item>, OIB 79171335463</item>
      <item>, OIB 06215024380</item>
      <item>, OIB 84309988572</item>
      <item>, OIB 73535528486</item>
      <item>, OIB 16520971202</item>
      <item>, OIB 74776528214</item>
      <item>, OIB 39417717290</item>
      <item>, OIB 02436297803</item>
      <item>, OIB 91475365556</item>
      <item>, OIB 11963988379</item>
      <item>, OIB 76872378956</item>
      <item>, OIB 99776208688</item>
      <item>, OIB 04419572654</item>
      <item>, OIB 57930518010</item>
      <item>, OIB 79295150323</item>
      <item>, OIB 41045358920</item>
      <item>, OIB 59516009847</item>
      <item>, OIB 20305861469</item>
      <item>, OIB 56191156047</item>
      <item>, OIB 83419853526</item>
    </izvorni_sadrzaj>
    <derivirana_varijabla naziv="DomainObject.Predmet.SudioniciListNazivOIB_1">
      <item>, OIB 85821130368</item>
      <item>, OIB 48594515409</item>
      <item>, OIB 68066482877</item>
      <item>, OIB 63957064080</item>
      <item>, OIB 58503275233</item>
      <item>, OIB 23657353558</item>
      <item>, OIB 35712879769</item>
      <item>, OIB 25390858866</item>
      <item>, OIB 07902207709</item>
      <item>, OIB 01052764195</item>
      <item>, OIB 61726058866</item>
      <item>, OIB 16309045883</item>
      <item>, OIB 25491440550</item>
      <item>, OIB 77082555798</item>
      <item>, OIB 81122590612</item>
      <item>, OIB 25869758281</item>
      <item>, OIB 75936265707</item>
      <item>, OIB 14145462525</item>
      <item>, OIB 11562636123</item>
      <item>, OIB 15791751073</item>
      <item>, OIB 80685108616</item>
      <item>, OIB 78039638098</item>
      <item>, OIB 28810656701</item>
      <item>, OIB 37205376047</item>
      <item>, OIB 34659714940</item>
      <item>, OIB 97242624022</item>
      <item>, OIB 14710222757</item>
      <item>, OIB 43006608113</item>
      <item>, OIB 85121632115</item>
      <item>, OIB 09340335470</item>
      <item>, OIB 22675913781</item>
      <item>, OIB 00666799529</item>
      <item>, OIB 73368633655</item>
      <item>, OIB 54895041561</item>
      <item>, OIB 10525896098</item>
      <item>, OIB 23679765650</item>
      <item>, OIB 27983251135</item>
      <item>, OIB 29422768835</item>
      <item>, OIB 99879737628</item>
      <item>, OIB 11848062223</item>
      <item>, OIB 56655610557</item>
      <item>, OIB 80928770835</item>
      <item>, OIB 10443683019</item>
      <item>, OIB 17752241913</item>
      <item>, OIB 03038363991</item>
      <item>, OIB 24125103132</item>
      <item>, OIB 83897408760</item>
      <item>, OIB 47789083770</item>
      <item>, OIB 23063775832</item>
      <item>, OIB 79807741036</item>
      <item>, OIB 77718989091</item>
      <item>, OIB 09982442980</item>
      <item>, OIB 14219038598</item>
      <item>, OIB 91865331053</item>
      <item>, OIB 19736485808</item>
      <item>, OIB 59516009847</item>
      <item>, OIB 82973125806</item>
      <item>, OIB 25756669353</item>
      <item>, OIB 85969226037</item>
      <item>, OIB 02437704848</item>
      <item>, OIB 20570606006</item>
      <item>, OIB 38999423527</item>
      <item>, OIB 18508954323</item>
      <item>, OIB 74510422762</item>
      <item>, OIB 40166347687</item>
      <item>, OIB 24743587539</item>
      <item>, OIB 81753177049</item>
      <item>, OIB 08563467932</item>
      <item>, OIB 49614028914</item>
      <item>, OIB 64029423659</item>
      <item>, OIB 94345687118</item>
      <item>, OIB 06333694020</item>
      <item>, OIB 18673197960</item>
      <item>, OIB 79171335463</item>
      <item>, OIB 06215024380</item>
      <item>, OIB 84309988572</item>
      <item>, OIB 73535528486</item>
      <item>, OIB 16520971202</item>
      <item>, OIB 74776528214</item>
      <item>, OIB 39417717290</item>
      <item>, OIB 02436297803</item>
      <item>, OIB 91475365556</item>
      <item>, OIB 11963988379</item>
      <item>, OIB 76872378956</item>
      <item>, OIB 99776208688</item>
      <item>, OIB 04419572654</item>
      <item>, OIB 57930518010</item>
      <item>, OIB 79295150323</item>
      <item>, OIB 41045358920</item>
      <item>, OIB 59516009847</item>
      <item>, OIB 20305861469</item>
      <item>, OIB 56191156047</item>
      <item>, OIB 83419853526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kolovoza 2019.</izvorni_sadrzaj>
    <derivirana_varijabla naziv="DomainObject.PredzadnjaOdlukaIzPredmeta.DatumDonosenjaOdluke_1">23. kolovoza 2019.</derivirana_varijabla>
  </DomainObject.PredzadnjaOdlukaIzPredmeta.DatumDonosenjaOdluke>
  <DomainObject.PredzadnjaOdlukaIzPredmeta.Oznaka>
    <izvorni_sadrzaj>St-9/2015-471</izvorni_sadrzaj>
    <derivirana_varijabla naziv="DomainObject.PredzadnjaOdlukaIzPredmeta.Oznaka_1">St-9/2015-471</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siječnja 2015.</izvorni_sadrzaj>
    <derivirana_varijabla naziv="DomainObject.Predmet.DatumPocetkaProcesa_1">30. siječnja 2015.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2A62FE-948C-4467-B13F-585E05F26C04}">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HP</properties:Company>
  <properties:Pages>1</properties:Pages>
  <properties:Words>275</properties:Words>
  <properties:Characters>1559</properties:Characters>
  <properties:Lines>45</properties:Lines>
  <properties:Paragraphs>18</properties:Paragraphs>
  <properties:TotalTime>28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1831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2015-04-28T12:24:00Z</dcterms:created>
  <dc:creator>Vesna Perišić</dc:creator>
  <cp:lastModifiedBy>Ana Golub Gruić</cp:lastModifiedBy>
  <cp:lastPrinted>2019-11-06T09:05:00Z</cp:lastPrinted>
  <dcterms:modified xmlns:xsi="http://www.w3.org/2001/XMLSchema-instance" xsi:type="dcterms:W3CDTF">2019-11-06T09:05:00Z</dcterms:modified>
  <cp:revision>43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(St-9-2015 zaključak - računovodstvu - prijenos sredstava na račun dužnika.docx)</vt:lpwstr>
  </prop:property>
  <prop:property fmtid="{D5CDD505-2E9C-101B-9397-08002B2CF9AE}" pid="4" name="CC_coloring">
    <vt:bool>false</vt:bool>
  </prop:property>
  <prop:property fmtid="{D5CDD505-2E9C-101B-9397-08002B2CF9AE}" pid="5" name="BrojStranica">
    <vt:i4>1</vt:i4>
  </prop:property>
</prop:Properties>
</file>