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d71f" w14:paraId="f4ed71f" w:rsidRDefault="0036489B" w:rsidP="001940FB" w:rsidR="0036489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A52F6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D2419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36489B" w:rsidP="00AA6BCF" w:rsidR="0036489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6489B" w:rsidR="003648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6489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6489B" w:rsidP="0036489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6489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6489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4F98">
        <w:rPr>
          <w:rFonts w:cs="Calibri" w:eastAsia="Arial Unicode MS" w:hAnsi="Calibri" w:ascii="Calibri"/>
          <w:kern w:val="1"/>
          <w:lang w:eastAsia="ar-SA" w:val="hr-HR"/>
        </w:rPr>
        <w:t>ANTE KATUNARIĆ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E4A4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36489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74F98" w:rsidRPr="00574F98">
        <w:rPr>
          <w:rFonts w:cs="Calibri" w:hAnsi="Calibri" w:ascii="Calibri"/>
        </w:rPr>
        <w:t>415.453,55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74F98" w:rsidRPr="00574F98">
        <w:rPr>
          <w:rFonts w:cs="Calibri" w:hAnsi="Calibri" w:ascii="Calibri"/>
        </w:rPr>
        <w:t>380.553,55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74F98" w:rsidRPr="00574F98">
        <w:rPr>
          <w:rFonts w:cs="Calibri" w:hAnsi="Calibri" w:ascii="Calibri"/>
        </w:rPr>
        <w:t>34.900,00 kn</w:t>
      </w:r>
      <w:r w:rsidR="00574F9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6489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6489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6489B" w:rsidRPr="0036489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6489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574F98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574F98">
              <w:rPr>
                <w:rFonts w:cs="Calibri" w:hAnsi="Calibri" w:ascii="Calibri"/>
              </w:rPr>
              <w:t>ANTE KATUNARIĆ</w:t>
            </w:r>
            <w:r>
              <w:rPr>
                <w:rFonts w:cs="Calibri"/>
              </w:rPr>
              <w:t xml:space="preserve">, </w:t>
            </w:r>
            <w:r w:rsidRPr="00574F98">
              <w:rPr>
                <w:rFonts w:cs="Calibri"/>
              </w:rPr>
              <w:t xml:space="preserve"> </w:t>
            </w:r>
            <w:r w:rsidRPr="00574F98">
              <w:rPr>
                <w:rFonts w:cs="Calibri" w:hAnsi="Calibri" w:ascii="Calibri"/>
              </w:rPr>
              <w:t>Pojišanska 34,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574F98">
              <w:rPr>
                <w:rFonts w:cs="Calibri" w:hAnsi="Calibri" w:ascii="Calibri"/>
              </w:rPr>
              <w:t>24641268327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4F98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74F98">
              <w:rPr>
                <w:rFonts w:cs="Calibri" w:hAnsi="Calibri" w:ascii="Calibri"/>
              </w:rPr>
              <w:t>Ugovor o štednom depozitu broj 81-70-15045-3, Ugovor o štednom depozitu broj 81-70-70074-4, kartica članskih udjela broj 94-70-00294-3,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74F9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4F98">
              <w:rPr>
                <w:rFonts w:cs="Calibri" w:hAnsi="Calibri" w:ascii="Calibri"/>
              </w:rPr>
              <w:t>415.453,55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574F9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4F98">
              <w:rPr>
                <w:rFonts w:cs="Calibri" w:hAnsi="Calibri" w:ascii="Calibri"/>
              </w:rPr>
              <w:t>380.553,55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574F98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4F98">
              <w:rPr>
                <w:rFonts w:cs="Calibri" w:hAnsi="Calibri" w:ascii="Calibri"/>
              </w:rPr>
              <w:t>34.900,00 kn</w:t>
            </w:r>
          </w:p>
        </w:tc>
      </w:tr>
    </w:tbl>
    <w:p w:rsidRDefault="00335CD5" w:rsidP="00335CD5" w:rsidR="00335CD5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35CD5" w:rsidP="00335CD5" w:rsidR="00335CD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D28DD" w:rsidP="00335CD5" w:rsidR="00335CD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CD5" w:rsidP="00335CD5" w:rsidR="00335CD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35CD5" w:rsidP="00335CD5" w:rsidR="00335CD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35CD5" w:rsidP="00335CD5" w:rsidR="00335CD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35CD5" w:rsidP="00335CD5" w:rsidR="00335CD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35CD5" w:rsidP="00335CD5" w:rsidR="00335CD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5A7" w:rsidR="00A215A7">
      <w:pPr>
        <w:spacing w:after="0"/>
      </w:pPr>
      <w:r>
        <w:separator/>
      </w:r>
    </w:p>
  </w:endnote>
  <w:endnote w:id="0" w:type="continuationSeparator">
    <w:p w:rsidRDefault="00A215A7" w:rsidR="00A215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0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5A7" w:rsidR="00A215A7">
      <w:pPr>
        <w:spacing w:after="0"/>
      </w:pPr>
      <w:r>
        <w:separator/>
      </w:r>
    </w:p>
  </w:footnote>
  <w:footnote w:id="0" w:type="continuationSeparator">
    <w:p w:rsidRDefault="00A215A7" w:rsidR="00A215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07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32D4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591E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007C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5CD5"/>
    <w:rsid w:val="00341E05"/>
    <w:rsid w:val="00344915"/>
    <w:rsid w:val="00356B0C"/>
    <w:rsid w:val="00357FA9"/>
    <w:rsid w:val="00362E9D"/>
    <w:rsid w:val="00363BF9"/>
    <w:rsid w:val="0036489B"/>
    <w:rsid w:val="003653F5"/>
    <w:rsid w:val="00366869"/>
    <w:rsid w:val="00371310"/>
    <w:rsid w:val="00372EC9"/>
    <w:rsid w:val="003736BC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872C5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B5C75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4A43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52F6"/>
    <w:rsid w:val="006A7033"/>
    <w:rsid w:val="006B2A31"/>
    <w:rsid w:val="006B3F2F"/>
    <w:rsid w:val="006C0C43"/>
    <w:rsid w:val="006C393E"/>
    <w:rsid w:val="006D039E"/>
    <w:rsid w:val="006D20BE"/>
    <w:rsid w:val="006D28DD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5DEF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C7FC0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5A7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2419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1AB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394D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D0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07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07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07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07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D0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07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07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07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07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264</properties:Words>
  <properties:Characters>1474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St-651/2017-107 / Podnesak - Podnesak (-107.docx)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